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footer8.xml" ContentType="application/vnd.openxmlformats-officedocument.wordprocessingml.footer+xml"/>
  <Default Extension="jpeg" ContentType="image/jpeg"/>
  <Override PartName="/word/footer6.xml" ContentType="application/vnd.openxmlformats-officedocument.wordprocessingml.footer+xml"/>
  <Default Extension="wmf" ContentType="image/x-wmf"/>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32F7" w:rsidRPr="003C63E7" w:rsidRDefault="00CF32F7" w:rsidP="00510C0F">
      <w:pPr>
        <w:tabs>
          <w:tab w:val="left" w:pos="709"/>
          <w:tab w:val="right" w:leader="dot" w:pos="8222"/>
        </w:tabs>
        <w:spacing w:line="240" w:lineRule="auto"/>
        <w:jc w:val="center"/>
        <w:rPr>
          <w:b/>
          <w:szCs w:val="24"/>
          <w:lang w:eastAsia="tr-TR"/>
        </w:rPr>
      </w:pPr>
      <w:bookmarkStart w:id="0" w:name="_Toc466729377"/>
      <w:bookmarkStart w:id="1" w:name="_Toc260752521"/>
      <w:r w:rsidRPr="003C63E7">
        <w:rPr>
          <w:b/>
          <w:szCs w:val="24"/>
          <w:lang w:eastAsia="tr-TR"/>
        </w:rPr>
        <w:t>T.C.</w:t>
      </w:r>
    </w:p>
    <w:p w:rsidR="00CF32F7" w:rsidRPr="003C63E7" w:rsidRDefault="00CF32F7" w:rsidP="00510C0F">
      <w:pPr>
        <w:tabs>
          <w:tab w:val="left" w:pos="709"/>
          <w:tab w:val="right" w:leader="dot" w:pos="8222"/>
        </w:tabs>
        <w:spacing w:line="240" w:lineRule="auto"/>
        <w:jc w:val="center"/>
        <w:rPr>
          <w:b/>
          <w:szCs w:val="24"/>
          <w:lang w:eastAsia="tr-TR"/>
        </w:rPr>
      </w:pPr>
      <w:r w:rsidRPr="003C63E7">
        <w:rPr>
          <w:b/>
          <w:szCs w:val="24"/>
          <w:lang w:eastAsia="tr-TR"/>
        </w:rPr>
        <w:t>SAKARYA ÜNİVERSİTESİ</w:t>
      </w:r>
    </w:p>
    <w:p w:rsidR="00CF32F7" w:rsidRPr="003C63E7" w:rsidRDefault="00CF32F7" w:rsidP="00510C0F">
      <w:pPr>
        <w:tabs>
          <w:tab w:val="left" w:pos="709"/>
          <w:tab w:val="right" w:leader="dot" w:pos="8222"/>
        </w:tabs>
        <w:spacing w:line="240" w:lineRule="auto"/>
        <w:jc w:val="center"/>
        <w:rPr>
          <w:b/>
          <w:sz w:val="28"/>
          <w:szCs w:val="28"/>
          <w:lang w:eastAsia="tr-TR"/>
        </w:rPr>
      </w:pPr>
      <w:r w:rsidRPr="003C63E7">
        <w:rPr>
          <w:b/>
          <w:sz w:val="28"/>
          <w:szCs w:val="28"/>
          <w:lang w:eastAsia="tr-TR"/>
        </w:rPr>
        <w:t>FEN BİLİMLERİ ENSTİTÜSÜ</w:t>
      </w:r>
    </w:p>
    <w:p w:rsidR="00CF32F7" w:rsidRPr="003C63E7" w:rsidRDefault="00CF32F7" w:rsidP="00510C0F">
      <w:pPr>
        <w:pStyle w:val="KapakFenBilimleriYazisiSau"/>
        <w:tabs>
          <w:tab w:val="left" w:pos="709"/>
          <w:tab w:val="right" w:leader="dot" w:pos="8222"/>
        </w:tabs>
      </w:pPr>
    </w:p>
    <w:p w:rsidR="00CF32F7" w:rsidRPr="003C63E7" w:rsidRDefault="00CF32F7" w:rsidP="00510C0F">
      <w:pPr>
        <w:pStyle w:val="KapakFenBilimleriYazisiSau"/>
        <w:tabs>
          <w:tab w:val="left" w:pos="709"/>
          <w:tab w:val="right" w:leader="dot" w:pos="8222"/>
        </w:tabs>
      </w:pPr>
    </w:p>
    <w:p w:rsidR="00CF32F7" w:rsidRDefault="00CF32F7" w:rsidP="00510C0F">
      <w:pPr>
        <w:pStyle w:val="KapakFenBilimleriYazisiSau"/>
        <w:tabs>
          <w:tab w:val="left" w:pos="709"/>
          <w:tab w:val="right" w:leader="dot" w:pos="8222"/>
        </w:tabs>
      </w:pPr>
    </w:p>
    <w:p w:rsidR="00CF32F7" w:rsidRPr="003C63E7" w:rsidRDefault="00CF32F7" w:rsidP="00510C0F">
      <w:pPr>
        <w:pStyle w:val="KapakFenBilimleriYazisiSau"/>
        <w:tabs>
          <w:tab w:val="left" w:pos="709"/>
          <w:tab w:val="right" w:leader="dot" w:pos="8222"/>
        </w:tabs>
      </w:pPr>
    </w:p>
    <w:p w:rsidR="00CF32F7" w:rsidRPr="003C63E7" w:rsidRDefault="00CF32F7" w:rsidP="00510C0F">
      <w:pPr>
        <w:pStyle w:val="KapakFenBilimleriYazisiSau"/>
        <w:tabs>
          <w:tab w:val="left" w:pos="709"/>
          <w:tab w:val="right" w:leader="dot" w:pos="8222"/>
        </w:tabs>
      </w:pPr>
    </w:p>
    <w:p w:rsidR="00CF32F7" w:rsidRPr="003C63E7" w:rsidRDefault="00CF32F7" w:rsidP="00510C0F">
      <w:pPr>
        <w:pStyle w:val="KapakFenBilimleriYazisiSau"/>
        <w:tabs>
          <w:tab w:val="left" w:pos="709"/>
          <w:tab w:val="right" w:leader="dot" w:pos="8222"/>
        </w:tabs>
      </w:pPr>
    </w:p>
    <w:p w:rsidR="00CF32F7" w:rsidRPr="003C63E7" w:rsidRDefault="00CF32F7" w:rsidP="00510C0F">
      <w:pPr>
        <w:pStyle w:val="KapakFenBilimleriYazisiSau"/>
        <w:tabs>
          <w:tab w:val="left" w:pos="709"/>
          <w:tab w:val="right" w:leader="dot" w:pos="8222"/>
        </w:tabs>
        <w:jc w:val="both"/>
      </w:pPr>
    </w:p>
    <w:p w:rsidR="00CF32F7" w:rsidRDefault="00CF32F7" w:rsidP="00670E5A">
      <w:pPr>
        <w:pStyle w:val="KapakMakaleBasligiSau"/>
        <w:tabs>
          <w:tab w:val="left" w:pos="709"/>
          <w:tab w:val="right" w:leader="dot" w:pos="8222"/>
        </w:tabs>
        <w:jc w:val="both"/>
        <w:rPr>
          <w:sz w:val="28"/>
          <w:szCs w:val="28"/>
        </w:rPr>
      </w:pPr>
    </w:p>
    <w:p w:rsidR="00CF32F7" w:rsidRPr="003C63E7" w:rsidRDefault="00CF32F7" w:rsidP="00510C0F">
      <w:pPr>
        <w:pStyle w:val="KapakMakaleBasligiSau"/>
        <w:tabs>
          <w:tab w:val="left" w:pos="709"/>
          <w:tab w:val="right" w:leader="dot" w:pos="8222"/>
        </w:tabs>
      </w:pPr>
      <w:r w:rsidRPr="00A03BA4">
        <w:t>KAOS TABANLI HİBRİT SİMETRİK VE ASİMETRİK ŞİFRELEME ALGORİTMALARI TASARIMI VE UYGULAMASI</w:t>
      </w:r>
    </w:p>
    <w:p w:rsidR="00CF32F7" w:rsidRPr="003C63E7" w:rsidRDefault="00CF32F7" w:rsidP="00510C0F">
      <w:pPr>
        <w:pStyle w:val="KapakBoslukYaziStiliSau"/>
        <w:tabs>
          <w:tab w:val="left" w:pos="709"/>
          <w:tab w:val="right" w:leader="dot" w:pos="8222"/>
        </w:tabs>
      </w:pPr>
    </w:p>
    <w:p w:rsidR="00CF32F7" w:rsidRPr="003C63E7" w:rsidRDefault="00CF32F7" w:rsidP="00510C0F">
      <w:pPr>
        <w:pStyle w:val="KapakBoslukYaziStiliSau"/>
        <w:tabs>
          <w:tab w:val="left" w:pos="709"/>
          <w:tab w:val="right" w:leader="dot" w:pos="8222"/>
        </w:tabs>
      </w:pPr>
    </w:p>
    <w:p w:rsidR="00CF32F7" w:rsidRPr="003C63E7" w:rsidRDefault="00CF32F7" w:rsidP="00510C0F">
      <w:pPr>
        <w:pStyle w:val="KapakBoslukYaziStiliSau"/>
        <w:tabs>
          <w:tab w:val="left" w:pos="709"/>
          <w:tab w:val="right" w:leader="dot" w:pos="8222"/>
        </w:tabs>
        <w:spacing w:after="200"/>
        <w:jc w:val="both"/>
      </w:pPr>
    </w:p>
    <w:p w:rsidR="00CF32F7" w:rsidRPr="003C63E7" w:rsidRDefault="00CF32F7" w:rsidP="00A03BA4">
      <w:pPr>
        <w:pStyle w:val="KapakBoslukYaziStiliSau"/>
        <w:tabs>
          <w:tab w:val="left" w:pos="709"/>
          <w:tab w:val="right" w:leader="dot" w:pos="8222"/>
        </w:tabs>
        <w:jc w:val="both"/>
      </w:pPr>
    </w:p>
    <w:p w:rsidR="00CF32F7" w:rsidRPr="003C63E7" w:rsidRDefault="00CF32F7" w:rsidP="00510C0F">
      <w:pPr>
        <w:tabs>
          <w:tab w:val="left" w:pos="709"/>
          <w:tab w:val="right" w:leader="dot" w:pos="8222"/>
        </w:tabs>
        <w:spacing w:before="320" w:line="240" w:lineRule="auto"/>
        <w:jc w:val="center"/>
        <w:rPr>
          <w:rStyle w:val="KapakTezYaziStiliSauChar"/>
          <w:lang w:val="tr-TR"/>
        </w:rPr>
      </w:pPr>
      <w:r>
        <w:rPr>
          <w:rStyle w:val="KapakTezYaziStiliSauChar"/>
          <w:lang w:val="tr-TR"/>
        </w:rPr>
        <w:t>DOKTORA TEZİ</w:t>
      </w:r>
    </w:p>
    <w:p w:rsidR="00CF32F7" w:rsidRPr="003C63E7" w:rsidRDefault="00CF32F7" w:rsidP="00510C0F">
      <w:pPr>
        <w:pStyle w:val="KapakIsimSoyisim"/>
        <w:tabs>
          <w:tab w:val="left" w:pos="709"/>
          <w:tab w:val="right" w:leader="dot" w:pos="8222"/>
        </w:tabs>
      </w:pPr>
      <w:r w:rsidRPr="003C63E7">
        <w:t xml:space="preserve"> Ünal ÇAVUŞOĞLU</w:t>
      </w:r>
    </w:p>
    <w:p w:rsidR="00CF32F7" w:rsidRPr="003C63E7" w:rsidRDefault="00CF32F7" w:rsidP="00510C0F">
      <w:pPr>
        <w:tabs>
          <w:tab w:val="left" w:pos="709"/>
          <w:tab w:val="right" w:leader="dot" w:pos="8222"/>
        </w:tabs>
        <w:spacing w:line="240" w:lineRule="auto"/>
        <w:jc w:val="center"/>
        <w:rPr>
          <w:sz w:val="34"/>
          <w:szCs w:val="34"/>
          <w:lang w:eastAsia="tr-TR"/>
        </w:rPr>
      </w:pPr>
    </w:p>
    <w:p w:rsidR="00CF32F7" w:rsidRPr="003C63E7" w:rsidRDefault="00CF32F7" w:rsidP="00510C0F">
      <w:pPr>
        <w:tabs>
          <w:tab w:val="left" w:pos="709"/>
          <w:tab w:val="right" w:leader="dot" w:pos="8222"/>
        </w:tabs>
        <w:spacing w:line="240" w:lineRule="auto"/>
        <w:jc w:val="center"/>
        <w:rPr>
          <w:sz w:val="34"/>
          <w:szCs w:val="34"/>
          <w:lang w:eastAsia="tr-TR"/>
        </w:rPr>
      </w:pPr>
    </w:p>
    <w:p w:rsidR="00CF32F7" w:rsidRPr="003C63E7" w:rsidRDefault="00CF32F7" w:rsidP="00510C0F">
      <w:pPr>
        <w:tabs>
          <w:tab w:val="left" w:pos="709"/>
          <w:tab w:val="right" w:leader="dot" w:pos="8222"/>
        </w:tabs>
        <w:spacing w:line="240" w:lineRule="auto"/>
        <w:jc w:val="center"/>
        <w:rPr>
          <w:sz w:val="34"/>
          <w:szCs w:val="34"/>
          <w:lang w:eastAsia="tr-TR"/>
        </w:rPr>
      </w:pPr>
    </w:p>
    <w:p w:rsidR="00CF32F7" w:rsidRPr="003C63E7" w:rsidRDefault="00CF32F7" w:rsidP="00510C0F">
      <w:pPr>
        <w:tabs>
          <w:tab w:val="left" w:pos="709"/>
          <w:tab w:val="right" w:leader="dot" w:pos="8222"/>
        </w:tabs>
        <w:spacing w:line="240" w:lineRule="auto"/>
        <w:rPr>
          <w:sz w:val="34"/>
          <w:szCs w:val="34"/>
          <w:lang w:eastAsia="tr-TR"/>
        </w:rPr>
      </w:pPr>
    </w:p>
    <w:p w:rsidR="00CF32F7" w:rsidRPr="003C63E7" w:rsidRDefault="00CF32F7" w:rsidP="00510C0F">
      <w:pPr>
        <w:tabs>
          <w:tab w:val="left" w:pos="709"/>
          <w:tab w:val="right" w:leader="dot" w:pos="8222"/>
        </w:tabs>
        <w:spacing w:line="240" w:lineRule="auto"/>
        <w:rPr>
          <w:sz w:val="34"/>
          <w:szCs w:val="34"/>
          <w:lang w:eastAsia="tr-TR"/>
        </w:rPr>
      </w:pPr>
    </w:p>
    <w:tbl>
      <w:tblPr>
        <w:tblW w:w="9387" w:type="dxa"/>
        <w:tblLook w:val="01E0"/>
      </w:tblPr>
      <w:tblGrid>
        <w:gridCol w:w="3881"/>
        <w:gridCol w:w="728"/>
        <w:gridCol w:w="4778"/>
      </w:tblGrid>
      <w:tr w:rsidR="00CF32F7" w:rsidRPr="00CA35D2" w:rsidTr="00CA35D2">
        <w:trPr>
          <w:trHeight w:val="648"/>
        </w:trPr>
        <w:tc>
          <w:tcPr>
            <w:tcW w:w="3881" w:type="dxa"/>
          </w:tcPr>
          <w:p w:rsidR="00CF32F7" w:rsidRPr="003C63E7" w:rsidRDefault="00CF32F7" w:rsidP="00CA35D2">
            <w:pPr>
              <w:pStyle w:val="KapakBilimdaliYazStiliSau"/>
              <w:tabs>
                <w:tab w:val="left" w:pos="709"/>
                <w:tab w:val="right" w:leader="dot" w:pos="8222"/>
              </w:tabs>
            </w:pPr>
            <w:r w:rsidRPr="003C63E7">
              <w:t>Enstitü Anabilim Dalı</w:t>
            </w:r>
          </w:p>
        </w:tc>
        <w:tc>
          <w:tcPr>
            <w:tcW w:w="728" w:type="dxa"/>
          </w:tcPr>
          <w:p w:rsidR="00CF32F7" w:rsidRPr="003C63E7" w:rsidRDefault="00CF32F7" w:rsidP="00CA35D2">
            <w:pPr>
              <w:pStyle w:val="KapakBilimdaliYazStiliSau"/>
              <w:tabs>
                <w:tab w:val="left" w:pos="709"/>
                <w:tab w:val="right" w:leader="dot" w:pos="8222"/>
              </w:tabs>
            </w:pPr>
            <w:r w:rsidRPr="003C63E7">
              <w:t>:</w:t>
            </w:r>
          </w:p>
        </w:tc>
        <w:tc>
          <w:tcPr>
            <w:tcW w:w="4778" w:type="dxa"/>
          </w:tcPr>
          <w:p w:rsidR="00CF32F7" w:rsidRPr="003C63E7" w:rsidRDefault="00CF32F7" w:rsidP="00CA35D2">
            <w:pPr>
              <w:pStyle w:val="KapakBilimdaliYazStiliSau"/>
              <w:tabs>
                <w:tab w:val="left" w:pos="709"/>
                <w:tab w:val="right" w:leader="dot" w:pos="8222"/>
              </w:tabs>
              <w:rPr>
                <w:lang w:eastAsia="en-GB"/>
              </w:rPr>
            </w:pPr>
            <w:r>
              <w:t>BİLGİSAYAR VE BİLİŞİM MÜHENDİSLİĞİ</w:t>
            </w:r>
          </w:p>
        </w:tc>
      </w:tr>
      <w:tr w:rsidR="00CF32F7" w:rsidRPr="00CA35D2" w:rsidTr="00CA35D2">
        <w:trPr>
          <w:trHeight w:val="648"/>
        </w:trPr>
        <w:tc>
          <w:tcPr>
            <w:tcW w:w="3881" w:type="dxa"/>
          </w:tcPr>
          <w:p w:rsidR="00CF32F7" w:rsidRPr="003C63E7" w:rsidRDefault="00CF32F7" w:rsidP="00CA35D2">
            <w:pPr>
              <w:pStyle w:val="KapakBilimdaliYazStiliSau"/>
              <w:tabs>
                <w:tab w:val="left" w:pos="709"/>
                <w:tab w:val="right" w:leader="dot" w:pos="8222"/>
              </w:tabs>
            </w:pPr>
            <w:r w:rsidRPr="003C63E7">
              <w:t>Tez Danışmanı</w:t>
            </w:r>
          </w:p>
          <w:p w:rsidR="00CF32F7" w:rsidRPr="003C63E7" w:rsidRDefault="00CF32F7" w:rsidP="00CA35D2">
            <w:pPr>
              <w:pStyle w:val="KapakBilimdaliYazStiliSau"/>
              <w:tabs>
                <w:tab w:val="left" w:pos="709"/>
                <w:tab w:val="right" w:leader="dot" w:pos="8222"/>
              </w:tabs>
            </w:pPr>
          </w:p>
        </w:tc>
        <w:tc>
          <w:tcPr>
            <w:tcW w:w="728" w:type="dxa"/>
          </w:tcPr>
          <w:p w:rsidR="00CF32F7" w:rsidRPr="003C63E7" w:rsidRDefault="00CF32F7" w:rsidP="00CA35D2">
            <w:pPr>
              <w:pStyle w:val="KapakBilimdaliYazStiliSau"/>
              <w:tabs>
                <w:tab w:val="left" w:pos="709"/>
                <w:tab w:val="right" w:leader="dot" w:pos="8222"/>
              </w:tabs>
            </w:pPr>
            <w:r w:rsidRPr="003C63E7">
              <w:t>:</w:t>
            </w:r>
          </w:p>
          <w:p w:rsidR="00CF32F7" w:rsidRPr="003C63E7" w:rsidRDefault="00CF32F7" w:rsidP="00CA35D2">
            <w:pPr>
              <w:pStyle w:val="KapakBilimdaliYazStiliSau"/>
              <w:tabs>
                <w:tab w:val="left" w:pos="709"/>
                <w:tab w:val="right" w:leader="dot" w:pos="8222"/>
              </w:tabs>
            </w:pPr>
          </w:p>
        </w:tc>
        <w:tc>
          <w:tcPr>
            <w:tcW w:w="4778" w:type="dxa"/>
          </w:tcPr>
          <w:p w:rsidR="00CF32F7" w:rsidRPr="003C63E7" w:rsidRDefault="00CF32F7" w:rsidP="00CA35D2">
            <w:pPr>
              <w:pStyle w:val="KapakBilimdaliYazStiliSau"/>
              <w:tabs>
                <w:tab w:val="left" w:pos="709"/>
                <w:tab w:val="right" w:leader="dot" w:pos="8222"/>
              </w:tabs>
              <w:rPr>
                <w:lang w:eastAsia="en-GB"/>
              </w:rPr>
            </w:pPr>
            <w:r w:rsidRPr="003C63E7">
              <w:t>Doç. Dr. Ahmet ZENGİN</w:t>
            </w:r>
            <w:r w:rsidRPr="003C63E7">
              <w:br/>
            </w:r>
          </w:p>
        </w:tc>
      </w:tr>
    </w:tbl>
    <w:p w:rsidR="00CF32F7" w:rsidRPr="003C63E7" w:rsidRDefault="00CF32F7" w:rsidP="00510C0F">
      <w:pPr>
        <w:tabs>
          <w:tab w:val="left" w:pos="709"/>
          <w:tab w:val="right" w:leader="dot" w:pos="8222"/>
        </w:tabs>
        <w:spacing w:line="240" w:lineRule="auto"/>
        <w:rPr>
          <w:sz w:val="26"/>
          <w:szCs w:val="26"/>
          <w:lang w:eastAsia="tr-TR"/>
        </w:rPr>
      </w:pPr>
    </w:p>
    <w:p w:rsidR="00CF32F7" w:rsidRDefault="00CF32F7" w:rsidP="00510C0F">
      <w:pPr>
        <w:tabs>
          <w:tab w:val="left" w:pos="709"/>
          <w:tab w:val="right" w:leader="dot" w:pos="8222"/>
        </w:tabs>
        <w:spacing w:line="240" w:lineRule="auto"/>
        <w:jc w:val="center"/>
        <w:rPr>
          <w:sz w:val="26"/>
          <w:szCs w:val="26"/>
          <w:lang w:eastAsia="tr-TR"/>
        </w:rPr>
      </w:pPr>
    </w:p>
    <w:p w:rsidR="00CF32F7" w:rsidRDefault="00CF32F7" w:rsidP="00510C0F">
      <w:pPr>
        <w:tabs>
          <w:tab w:val="left" w:pos="709"/>
          <w:tab w:val="right" w:leader="dot" w:pos="8222"/>
        </w:tabs>
        <w:spacing w:line="240" w:lineRule="auto"/>
        <w:jc w:val="center"/>
        <w:rPr>
          <w:sz w:val="26"/>
          <w:szCs w:val="26"/>
          <w:lang w:eastAsia="tr-TR"/>
        </w:rPr>
      </w:pPr>
    </w:p>
    <w:p w:rsidR="00CF32F7" w:rsidRPr="003C63E7" w:rsidRDefault="00CF32F7" w:rsidP="00510C0F">
      <w:pPr>
        <w:tabs>
          <w:tab w:val="left" w:pos="709"/>
          <w:tab w:val="right" w:leader="dot" w:pos="8222"/>
        </w:tabs>
        <w:spacing w:line="240" w:lineRule="auto"/>
        <w:jc w:val="center"/>
        <w:rPr>
          <w:sz w:val="26"/>
          <w:szCs w:val="26"/>
          <w:lang w:eastAsia="tr-TR"/>
        </w:rPr>
      </w:pPr>
    </w:p>
    <w:p w:rsidR="00CF32F7" w:rsidRPr="003C63E7" w:rsidRDefault="00CF32F7" w:rsidP="00510C0F">
      <w:pPr>
        <w:tabs>
          <w:tab w:val="left" w:pos="709"/>
          <w:tab w:val="right" w:leader="dot" w:pos="8222"/>
        </w:tabs>
        <w:spacing w:line="240" w:lineRule="auto"/>
        <w:rPr>
          <w:sz w:val="26"/>
          <w:szCs w:val="26"/>
          <w:lang w:eastAsia="tr-TR"/>
        </w:rPr>
      </w:pPr>
    </w:p>
    <w:p w:rsidR="00CF32F7" w:rsidRPr="003C63E7" w:rsidRDefault="00CF32F7" w:rsidP="00510C0F">
      <w:pPr>
        <w:tabs>
          <w:tab w:val="left" w:pos="709"/>
          <w:tab w:val="right" w:leader="dot" w:pos="8222"/>
        </w:tabs>
        <w:spacing w:line="240" w:lineRule="auto"/>
        <w:rPr>
          <w:sz w:val="26"/>
          <w:szCs w:val="26"/>
          <w:lang w:eastAsia="tr-TR"/>
        </w:rPr>
      </w:pPr>
    </w:p>
    <w:p w:rsidR="00CF32F7" w:rsidRPr="003C63E7" w:rsidRDefault="00CF32F7" w:rsidP="00510C0F">
      <w:pPr>
        <w:tabs>
          <w:tab w:val="left" w:pos="709"/>
          <w:tab w:val="right" w:leader="dot" w:pos="8222"/>
        </w:tabs>
        <w:spacing w:line="240" w:lineRule="auto"/>
        <w:jc w:val="center"/>
        <w:rPr>
          <w:b/>
          <w:sz w:val="26"/>
          <w:szCs w:val="26"/>
          <w:lang w:eastAsia="tr-TR"/>
        </w:rPr>
      </w:pPr>
    </w:p>
    <w:p w:rsidR="00CF32F7" w:rsidRPr="003C63E7" w:rsidRDefault="00CF32F7" w:rsidP="00510C0F">
      <w:pPr>
        <w:pStyle w:val="KapakBilimdaliYazStiliSau"/>
        <w:tabs>
          <w:tab w:val="left" w:pos="709"/>
          <w:tab w:val="right" w:leader="dot" w:pos="8222"/>
        </w:tabs>
        <w:jc w:val="center"/>
      </w:pPr>
      <w:r>
        <w:t>Aralık 2016</w:t>
      </w:r>
      <w:r w:rsidRPr="003C63E7">
        <w:br w:type="page"/>
      </w:r>
    </w:p>
    <w:p w:rsidR="00CF32F7" w:rsidRPr="003C63E7" w:rsidRDefault="00CF32F7" w:rsidP="00510C0F">
      <w:pPr>
        <w:tabs>
          <w:tab w:val="left" w:pos="709"/>
          <w:tab w:val="right" w:leader="dot" w:pos="8222"/>
        </w:tabs>
        <w:rPr>
          <w:b/>
          <w:sz w:val="28"/>
          <w:szCs w:val="28"/>
        </w:rPr>
        <w:sectPr w:rsidR="00CF32F7" w:rsidRPr="003C63E7" w:rsidSect="00D241F9">
          <w:footerReference w:type="default" r:id="rId7"/>
          <w:headerReference w:type="first" r:id="rId8"/>
          <w:footerReference w:type="first" r:id="rId9"/>
          <w:pgSz w:w="11906" w:h="16838"/>
          <w:pgMar w:top="1701" w:right="1418" w:bottom="1701" w:left="2268" w:header="709" w:footer="709" w:gutter="0"/>
          <w:pgNumType w:fmt="lowerRoman" w:start="1"/>
          <w:cols w:space="708"/>
          <w:titlePg/>
          <w:docGrid w:linePitch="360"/>
        </w:sectPr>
      </w:pPr>
    </w:p>
    <w:p w:rsidR="00CF32F7" w:rsidRPr="006C52BC" w:rsidRDefault="00CF32F7" w:rsidP="003B4B50">
      <w:pPr>
        <w:tabs>
          <w:tab w:val="left" w:pos="709"/>
          <w:tab w:val="right" w:leader="dot" w:pos="8222"/>
        </w:tabs>
        <w:rPr>
          <w:sz w:val="20"/>
          <w:szCs w:val="20"/>
        </w:rPr>
        <w:sectPr w:rsidR="00CF32F7" w:rsidRPr="006C52BC" w:rsidSect="00121175">
          <w:headerReference w:type="default" r:id="rId10"/>
          <w:footerReference w:type="default" r:id="rId11"/>
          <w:footerReference w:type="first" r:id="rId12"/>
          <w:pgSz w:w="11906" w:h="16838"/>
          <w:pgMar w:top="1701" w:right="1418" w:bottom="1701" w:left="2268" w:header="709" w:footer="709" w:gutter="0"/>
          <w:pgNumType w:fmt="lowerRoman" w:start="1"/>
          <w:cols w:space="708"/>
          <w:docGrid w:linePitch="360"/>
        </w:sectPr>
      </w:pPr>
      <w:bookmarkStart w:id="2" w:name="_Toc260752519"/>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5" o:spid="_x0000_s1026" type="#_x0000_t75" style="position:absolute;left:0;text-align:left;margin-left:1.8pt;margin-top:0;width:593.8pt;height:833.4pt;z-index:251662336;visibility:visible;mso-position-horizontal-relative:page;mso-position-vertical:bottom;mso-position-vertical-relative:page" wrapcoords="-27 0 -27 21581 21600 21581 21600 0 -27 0" o:allowoverlap="f">
            <v:imagedata r:id="rId13" o:title=""/>
            <w10:wrap type="through" anchorx="page" anchory="page"/>
          </v:shape>
        </w:pict>
      </w:r>
      <w:r>
        <w:rPr>
          <w:noProof/>
          <w:lang w:eastAsia="tr-TR"/>
        </w:rPr>
        <w:pict>
          <v:shapetype id="_x0000_t202" coordsize="21600,21600" o:spt="202" path="m,l,21600r21600,l21600,xe">
            <v:stroke joinstyle="miter"/>
            <v:path gradientshapeok="t" o:connecttype="rect"/>
          </v:shapetype>
          <v:shape id="Metin Kutusu 8" o:spid="_x0000_s1027" type="#_x0000_t202" style="position:absolute;left:0;text-align:left;margin-left:399.6pt;margin-top:-52.05pt;width:17.25pt;height: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" stroked="f" strokeweight=".5pt">
            <v:textbox>
              <w:txbxContent>
                <w:p w:rsidR="00CF32F7" w:rsidRDefault="00CF32F7"/>
              </w:txbxContent>
            </v:textbox>
          </v:shape>
        </w:pict>
      </w:r>
    </w:p>
    <w:p w:rsidR="00CF32F7" w:rsidRDefault="00CF32F7" w:rsidP="000A6BFF">
      <w:pPr>
        <w:pStyle w:val="BaslikBosluklari"/>
        <w:tabs>
          <w:tab w:val="left" w:pos="3112"/>
        </w:tabs>
      </w:pPr>
      <w:r>
        <w:rPr>
          <w:noProof/>
        </w:rPr>
        <w:pict>
          <v:shape id="Resim 26" o:spid="_x0000_s1028" type="#_x0000_t75" style="position:absolute;left:0;text-align:left;margin-left:550.4pt;margin-top:0;width:590.4pt;height:837pt;z-index:251663360;visibility:visible;mso-position-horizontal:right;mso-position-horizontal-relative:page;mso-position-vertical-relative:page" wrapcoords="-27 0 -27 21581 21600 21581 21600 0 -27 0">
            <v:imagedata r:id="rId14" o:title=""/>
            <w10:wrap type="through" anchorx="page" anchory="page"/>
          </v:shape>
        </w:pict>
      </w:r>
      <w:r>
        <w:rPr>
          <w:noProof/>
        </w:rPr>
        <w:pict>
          <v:shape id="Metin Kutusu 6751" o:spid="_x0000_s1029" type="#_x0000_t202" style="position:absolute;left:0;text-align:left;margin-left:400.8pt;margin-top:-61.2pt;width:34.8pt;height:28.2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" stroked="f" strokeweight=".5pt">
            <v:textbox>
              <w:txbxContent>
                <w:p w:rsidR="00CF32F7" w:rsidRDefault="00CF32F7" w:rsidP="004C2B6C"/>
              </w:txbxContent>
            </v:textbox>
          </v:shape>
        </w:pict>
      </w:r>
    </w:p>
    <w:p w:rsidR="00CF32F7" w:rsidRDefault="00CF32F7" w:rsidP="000A6BFF">
      <w:pPr>
        <w:pStyle w:val="BaslikBosluklari"/>
        <w:tabs>
          <w:tab w:val="left" w:pos="3112"/>
        </w:tabs>
        <w:sectPr w:rsidR="00CF32F7" w:rsidSect="000A6BFF">
          <w:footerReference w:type="default" r:id="rId15"/>
          <w:footerReference w:type="first" r:id="rId16"/>
          <w:pgSz w:w="11906" w:h="16838"/>
          <w:pgMar w:top="1701" w:right="1418" w:bottom="1701" w:left="2268" w:header="709" w:footer="709" w:gutter="0"/>
          <w:pgNumType w:fmt="lowerRoman" w:start="1"/>
          <w:cols w:space="708"/>
          <w:titlePg/>
          <w:docGrid w:linePitch="360"/>
        </w:sectPr>
      </w:pPr>
    </w:p>
    <w:p w:rsidR="00CF32F7" w:rsidRDefault="00CF32F7" w:rsidP="00510C0F">
      <w:pPr>
        <w:pStyle w:val="BaslikBosluklari"/>
        <w:tabs>
          <w:tab w:val="left" w:pos="709"/>
          <w:tab w:val="right" w:leader="dot" w:pos="8222"/>
        </w:tabs>
      </w:pPr>
    </w:p>
    <w:p w:rsidR="00CF32F7" w:rsidRDefault="00CF32F7" w:rsidP="00510C0F">
      <w:pPr>
        <w:pStyle w:val="BaslikBosluklari"/>
        <w:tabs>
          <w:tab w:val="left" w:pos="709"/>
          <w:tab w:val="right" w:leader="dot" w:pos="8222"/>
        </w:tabs>
      </w:pPr>
    </w:p>
    <w:p w:rsidR="00CF32F7" w:rsidRDefault="00CF32F7" w:rsidP="00510C0F">
      <w:pPr>
        <w:pStyle w:val="BaslikBosluklari"/>
        <w:tabs>
          <w:tab w:val="left" w:pos="709"/>
          <w:tab w:val="right" w:leader="dot" w:pos="8222"/>
        </w:tabs>
      </w:pPr>
    </w:p>
    <w:p w:rsidR="00CF32F7" w:rsidRPr="001F069C" w:rsidRDefault="00CF32F7" w:rsidP="00510C0F">
      <w:pPr>
        <w:pStyle w:val="BaslikBosluklari"/>
        <w:tabs>
          <w:tab w:val="left" w:pos="709"/>
          <w:tab w:val="right" w:leader="dot" w:pos="8222"/>
        </w:tabs>
      </w:pPr>
      <w:r>
        <w:rPr>
          <w:noProof/>
        </w:rPr>
        <w:pict>
          <v:shape id="Metin Kutusu 6760" o:spid="_x0000_s1030" type="#_x0000_t202" style="position:absolute;left:0;text-align:left;margin-left:-16.2pt;margin-top:-59.55pt;width:37.5pt;height:39pt;z-index:251657216;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" stroked="f" strokeweight=".5pt">
            <v:textbox>
              <w:txbxContent>
                <w:p w:rsidR="00CF32F7" w:rsidRDefault="00CF32F7" w:rsidP="00E5071D"/>
              </w:txbxContent>
            </v:textbox>
            <w10:wrap anchorx="margin"/>
          </v:shape>
        </w:pict>
      </w:r>
      <w:r w:rsidRPr="001F069C">
        <w:t>TEŞEKKÜR</w:t>
      </w:r>
      <w:bookmarkEnd w:id="2"/>
    </w:p>
    <w:p w:rsidR="00CF32F7" w:rsidRPr="00044483" w:rsidRDefault="00CF32F7" w:rsidP="00510C0F">
      <w:pPr>
        <w:tabs>
          <w:tab w:val="left" w:pos="709"/>
          <w:tab w:val="right" w:leader="dot" w:pos="8222"/>
        </w:tabs>
      </w:pPr>
    </w:p>
    <w:p w:rsidR="00CF32F7" w:rsidRPr="008C6F4F" w:rsidRDefault="00CF32F7" w:rsidP="00510C0F">
      <w:pPr>
        <w:tabs>
          <w:tab w:val="left" w:pos="709"/>
          <w:tab w:val="right" w:leader="dot" w:pos="8222"/>
        </w:tabs>
      </w:pPr>
    </w:p>
    <w:p w:rsidR="00CF32F7" w:rsidRDefault="00CF32F7" w:rsidP="00510C0F">
      <w:pPr>
        <w:tabs>
          <w:tab w:val="left" w:pos="709"/>
          <w:tab w:val="right" w:leader="dot" w:pos="8222"/>
        </w:tabs>
      </w:pPr>
      <w:r>
        <w:t>Öncelikle bizi yaratan ve sayısız nimetlerle nimetlendiren, bu güzel dünyaya gönderen ve bizler için çok daha güzel alemler ihzar edecek olan Zat’a sonsuz teşekkürler ediyorum.</w:t>
      </w:r>
    </w:p>
    <w:p w:rsidR="00CF32F7" w:rsidRDefault="00CF32F7" w:rsidP="00510C0F">
      <w:pPr>
        <w:tabs>
          <w:tab w:val="left" w:pos="709"/>
          <w:tab w:val="right" w:leader="dot" w:pos="8222"/>
        </w:tabs>
      </w:pPr>
    </w:p>
    <w:p w:rsidR="00CF32F7" w:rsidRPr="003C63E7" w:rsidRDefault="00CF32F7" w:rsidP="00510C0F">
      <w:pPr>
        <w:tabs>
          <w:tab w:val="left" w:pos="709"/>
          <w:tab w:val="right" w:leader="dot" w:pos="8222"/>
        </w:tabs>
      </w:pPr>
      <w:r w:rsidRPr="003C63E7">
        <w:t>Bu tez çalışmasında danışmanlığımı yaparken bilgi ve birikimlerinden yararlandığım değerli hocam</w:t>
      </w:r>
      <w:r>
        <w:t xml:space="preserve"> Doç. Dr. Ahmet ZENGİN’e, desteğini hiçbir zaman esirgemeyen Doç. Dr. İhsan PEHLİVAN’a, </w:t>
      </w:r>
      <w:r w:rsidRPr="003C63E7">
        <w:t xml:space="preserve">tez jürimde bulunan ve fikirleriyle katkıda bulunan </w:t>
      </w:r>
      <w:r>
        <w:t xml:space="preserve">Yrd. Doç. Dr. Murat İSKEFİYELİ’ye, tez çalışmasında desteklerini esirgemeyen Yrd. Doç. Dr. Sezgin KAÇAR’a </w:t>
      </w:r>
      <w:r w:rsidRPr="003C63E7">
        <w:t>tez çalışmasının gerçekleştirilmesi için destek sağlayan ve emeği geçen herkese teşekkür ederim.</w:t>
      </w:r>
    </w:p>
    <w:p w:rsidR="00CF32F7" w:rsidRPr="003C63E7" w:rsidRDefault="00CF32F7" w:rsidP="00510C0F">
      <w:pPr>
        <w:tabs>
          <w:tab w:val="left" w:pos="709"/>
          <w:tab w:val="right" w:leader="dot" w:pos="8222"/>
        </w:tabs>
      </w:pPr>
    </w:p>
    <w:p w:rsidR="00CF32F7" w:rsidRDefault="00CF32F7" w:rsidP="00510C0F">
      <w:pPr>
        <w:tabs>
          <w:tab w:val="left" w:pos="709"/>
          <w:tab w:val="right" w:leader="dot" w:pos="8222"/>
        </w:tabs>
        <w:rPr>
          <w:szCs w:val="24"/>
          <w:lang w:eastAsia="tr-TR"/>
        </w:rPr>
      </w:pPr>
      <w:r>
        <w:rPr>
          <w:szCs w:val="24"/>
          <w:lang w:eastAsia="tr-TR"/>
        </w:rPr>
        <w:t>Ayrıca maddi ve manevi desteklerini her zaman hissettiğim eşime ve çocuklarıma,  üzerimde çok emekleri olan anneme ve ahiret ale</w:t>
      </w:r>
      <w:bookmarkStart w:id="3" w:name="_GoBack"/>
      <w:bookmarkEnd w:id="3"/>
      <w:r>
        <w:rPr>
          <w:szCs w:val="24"/>
          <w:lang w:eastAsia="tr-TR"/>
        </w:rPr>
        <w:t>mine göç etmiş babama çok teşekkürler ediyorum. Şehadet şerbetini içen tüm şehitlerimize de Allah’tan rahmetler diliyorum.</w:t>
      </w: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r>
        <w:rPr>
          <w:szCs w:val="24"/>
          <w:lang w:eastAsia="tr-TR"/>
        </w:rPr>
        <w:t>Bu çalışma Sakarya Üniversitesi Bilimsel Araştırma Projeleri kapsamında desteklenmiştir (Proje Numarası:  2016-12-10-007).</w:t>
      </w: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Default="00CF32F7" w:rsidP="00510C0F">
      <w:pPr>
        <w:tabs>
          <w:tab w:val="left" w:pos="709"/>
          <w:tab w:val="right" w:leader="dot" w:pos="8222"/>
        </w:tabs>
        <w:rPr>
          <w:szCs w:val="24"/>
          <w:lang w:eastAsia="tr-TR"/>
        </w:rPr>
      </w:pPr>
    </w:p>
    <w:p w:rsidR="00CF32F7" w:rsidRPr="00CB0EE4" w:rsidRDefault="00CF32F7" w:rsidP="00705B99">
      <w:pPr>
        <w:rPr>
          <w:szCs w:val="24"/>
        </w:rPr>
      </w:pPr>
      <w:r>
        <w:rPr>
          <w:noProof/>
          <w:lang w:eastAsia="tr-TR"/>
        </w:rPr>
        <w:pict>
          <v:shape id="Metin Kutusu 6750" o:spid="_x0000_s1031" type="#_x0000_t202" style="position:absolute;left:0;text-align:left;margin-left:390pt;margin-top:-58.2pt;width:34.8pt;height:28.2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" stroked="f" strokeweight=".5pt">
            <v:textbox>
              <w:txbxContent>
                <w:p w:rsidR="00CF32F7" w:rsidRDefault="00CF32F7" w:rsidP="004C2B6C"/>
              </w:txbxContent>
            </v:textbox>
          </v:shape>
        </w:pict>
      </w:r>
      <w:r>
        <w:rPr>
          <w:noProof/>
          <w:lang w:eastAsia="tr-TR"/>
        </w:rPr>
        <w:pict>
          <v:shape id="Metin Kutusu 19" o:spid="_x0000_s1032" type="#_x0000_t202" style="position:absolute;left:0;text-align:left;margin-left:398.85pt;margin-top:-52.05pt;width:15.75pt;height:17.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" stroked="f" strokeweight=".5pt">
            <v:textbox>
              <w:txbxContent>
                <w:p w:rsidR="00CF32F7" w:rsidRPr="00CA35D2" w:rsidRDefault="00CF32F7">
                  <w:pPr>
                    <w:rPr>
                      <w:color w:val="FFFFFF"/>
                    </w:rPr>
                  </w:pPr>
                </w:p>
              </w:txbxContent>
            </v:textbox>
          </v:shape>
        </w:pict>
      </w:r>
      <w:r>
        <w:rPr>
          <w:noProof/>
          <w:lang w:eastAsia="tr-TR"/>
        </w:rPr>
        <w:pict>
          <v:shape id="Metin Kutusu 6765" o:spid="_x0000_s1033" type="#_x0000_t202" style="position:absolute;left:0;text-align:left;margin-left:372.6pt;margin-top:-28.2pt;width:61.5pt;height:41.7pt;z-index:2516582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" stroked="f" strokeweight=".5pt">
            <v:textbox>
              <w:txbxContent>
                <w:p w:rsidR="00CF32F7" w:rsidRDefault="00CF32F7" w:rsidP="00CC46E4"/>
              </w:txbxContent>
            </v:textbox>
            <w10:wrap anchorx="margin"/>
          </v:shape>
        </w:pict>
      </w:r>
    </w:p>
    <w:p w:rsidR="00CF32F7" w:rsidRPr="0028034B" w:rsidRDefault="00CF32F7" w:rsidP="00510C0F">
      <w:pPr>
        <w:pStyle w:val="IcindekilerBasligiSau"/>
        <w:tabs>
          <w:tab w:val="left" w:pos="709"/>
          <w:tab w:val="right" w:leader="dot" w:pos="8222"/>
        </w:tabs>
      </w:pPr>
      <w:r w:rsidRPr="0028034B">
        <w:t>İÇİNDEKİLER</w:t>
      </w:r>
    </w:p>
    <w:p w:rsidR="00CF32F7" w:rsidRPr="003C63E7" w:rsidRDefault="00CF32F7" w:rsidP="00510C0F">
      <w:pPr>
        <w:tabs>
          <w:tab w:val="left" w:pos="709"/>
          <w:tab w:val="right" w:leader="dot" w:pos="8222"/>
        </w:tabs>
        <w:spacing w:line="240" w:lineRule="auto"/>
      </w:pPr>
    </w:p>
    <w:p w:rsidR="00CF32F7" w:rsidRPr="003C63E7" w:rsidRDefault="00CF32F7" w:rsidP="00510C0F">
      <w:pPr>
        <w:tabs>
          <w:tab w:val="left" w:pos="709"/>
          <w:tab w:val="right" w:leader="dot" w:pos="8222"/>
        </w:tabs>
        <w:rPr>
          <w:sz w:val="16"/>
          <w:szCs w:val="16"/>
        </w:rPr>
      </w:pPr>
    </w:p>
    <w:p w:rsidR="00CF32F7" w:rsidRPr="003C63E7" w:rsidRDefault="00CF32F7" w:rsidP="00B15CED">
      <w:pPr>
        <w:pStyle w:val="TOCHeading"/>
        <w:numPr>
          <w:ilvl w:val="0"/>
          <w:numId w:val="0"/>
        </w:numPr>
        <w:tabs>
          <w:tab w:val="left" w:pos="709"/>
          <w:tab w:val="right" w:leader="dot" w:pos="8222"/>
        </w:tabs>
        <w:rPr>
          <w:color w:val="auto"/>
        </w:rPr>
      </w:pPr>
    </w:p>
    <w:p w:rsidR="00CF32F7" w:rsidRDefault="00CF32F7" w:rsidP="00B15CED">
      <w:pPr>
        <w:pStyle w:val="TOC1"/>
        <w:tabs>
          <w:tab w:val="left" w:pos="709"/>
        </w:tabs>
      </w:pPr>
      <w:r>
        <w:t>TEŞEKKÜR</w:t>
      </w:r>
      <w:r>
        <w:tab/>
        <w:t xml:space="preserve">    </w:t>
      </w:r>
      <w:r w:rsidRPr="00E20AA8">
        <w:t xml:space="preserve">   </w:t>
      </w:r>
      <w:r>
        <w:t>i</w:t>
      </w:r>
    </w:p>
    <w:p w:rsidR="00CF32F7" w:rsidRPr="00D36211" w:rsidRDefault="00CF32F7" w:rsidP="00B15CED">
      <w:pPr>
        <w:tabs>
          <w:tab w:val="left" w:pos="709"/>
          <w:tab w:val="right" w:leader="dot" w:pos="8222"/>
        </w:tabs>
      </w:pPr>
      <w:r>
        <w:t>İÇİNDEKİLER</w:t>
      </w:r>
      <w:r>
        <w:tab/>
      </w:r>
      <w:r w:rsidRPr="00E20AA8">
        <w:t xml:space="preserve">      </w:t>
      </w:r>
      <w:r>
        <w:t>ii</w:t>
      </w:r>
    </w:p>
    <w:p w:rsidR="00CF32F7" w:rsidRDefault="00CF32F7" w:rsidP="005525A4">
      <w:pPr>
        <w:pStyle w:val="TOC1"/>
        <w:rPr>
          <w:rFonts w:ascii="Calibri" w:hAnsi="Calibri"/>
          <w:sz w:val="22"/>
          <w:lang w:eastAsia="tr-TR"/>
        </w:rPr>
      </w:pPr>
      <w:r w:rsidRPr="003C63E7">
        <w:fldChar w:fldCharType="begin"/>
      </w:r>
      <w:r w:rsidRPr="003C63E7">
        <w:instrText xml:space="preserve"> TOC \o "1-4" \h \z \u </w:instrText>
      </w:r>
      <w:r w:rsidRPr="003C63E7">
        <w:fldChar w:fldCharType="separate"/>
      </w:r>
      <w:hyperlink w:anchor="_Toc468971493" w:history="1">
        <w:r w:rsidRPr="00E457B9">
          <w:rPr>
            <w:rStyle w:val="Hyperlink"/>
          </w:rPr>
          <w:t>SİMGELER VE KISALTMALAR LİSTESİ</w:t>
        </w:r>
        <w:r>
          <w:rPr>
            <w:webHidden/>
          </w:rPr>
          <w:tab/>
        </w:r>
        <w:r>
          <w:t xml:space="preserve">    </w:t>
        </w:r>
        <w:r>
          <w:rPr>
            <w:webHidden/>
          </w:rPr>
          <w:fldChar w:fldCharType="begin"/>
        </w:r>
        <w:r>
          <w:rPr>
            <w:webHidden/>
          </w:rPr>
          <w:instrText xml:space="preserve"> PAGEREF _Toc468971493 \h </w:instrText>
        </w:r>
        <w:r>
          <w:rPr>
            <w:webHidden/>
          </w:rPr>
          <w:fldChar w:fldCharType="separate"/>
        </w:r>
        <w:r>
          <w:rPr>
            <w:webHidden/>
          </w:rPr>
          <w:t>i</w:t>
        </w:r>
        <w:r>
          <w:rPr>
            <w:webHidden/>
          </w:rPr>
          <w:fldChar w:fldCharType="end"/>
        </w:r>
      </w:hyperlink>
    </w:p>
    <w:p w:rsidR="00CF32F7" w:rsidRDefault="00CF32F7" w:rsidP="005525A4">
      <w:pPr>
        <w:pStyle w:val="TOC1"/>
        <w:rPr>
          <w:rFonts w:ascii="Calibri" w:hAnsi="Calibri"/>
          <w:sz w:val="22"/>
          <w:lang w:eastAsia="tr-TR"/>
        </w:rPr>
      </w:pPr>
      <w:hyperlink w:anchor="_Toc468971494" w:history="1">
        <w:r w:rsidRPr="00E457B9">
          <w:rPr>
            <w:rStyle w:val="Hyperlink"/>
          </w:rPr>
          <w:t>ŞEKİLLER LİSTESİ</w:t>
        </w:r>
        <w:r>
          <w:rPr>
            <w:webHidden/>
          </w:rPr>
          <w:tab/>
        </w:r>
        <w:r w:rsidRPr="009023BD">
          <w:t xml:space="preserve">     </w:t>
        </w:r>
        <w:r>
          <w:rPr>
            <w:webHidden/>
          </w:rPr>
          <w:fldChar w:fldCharType="begin"/>
        </w:r>
        <w:r>
          <w:rPr>
            <w:webHidden/>
          </w:rPr>
          <w:instrText xml:space="preserve"> PAGEREF _Toc468971494 \h </w:instrText>
        </w:r>
        <w:r>
          <w:rPr>
            <w:webHidden/>
          </w:rPr>
          <w:fldChar w:fldCharType="separate"/>
        </w:r>
        <w:r>
          <w:rPr>
            <w:webHidden/>
          </w:rPr>
          <w:t>i</w:t>
        </w:r>
        <w:r>
          <w:rPr>
            <w:webHidden/>
          </w:rPr>
          <w:fldChar w:fldCharType="end"/>
        </w:r>
      </w:hyperlink>
    </w:p>
    <w:p w:rsidR="00CF32F7" w:rsidRDefault="00CF32F7" w:rsidP="005525A4">
      <w:pPr>
        <w:pStyle w:val="TOC1"/>
        <w:rPr>
          <w:rFonts w:ascii="Calibri" w:hAnsi="Calibri"/>
          <w:sz w:val="22"/>
          <w:lang w:eastAsia="tr-TR"/>
        </w:rPr>
      </w:pPr>
      <w:hyperlink w:anchor="_Toc468971495" w:history="1">
        <w:r w:rsidRPr="00E457B9">
          <w:rPr>
            <w:rStyle w:val="Hyperlink"/>
          </w:rPr>
          <w:t>TABLOLAR LİSTESİ</w:t>
        </w:r>
        <w:r>
          <w:rPr>
            <w:webHidden/>
          </w:rPr>
          <w:tab/>
        </w:r>
        <w:r w:rsidRPr="009023BD">
          <w:t xml:space="preserve">     </w:t>
        </w:r>
        <w:r>
          <w:rPr>
            <w:webHidden/>
          </w:rPr>
          <w:fldChar w:fldCharType="begin"/>
        </w:r>
        <w:r>
          <w:rPr>
            <w:webHidden/>
          </w:rPr>
          <w:instrText xml:space="preserve"> PAGEREF _Toc468971495 \h </w:instrText>
        </w:r>
        <w:r>
          <w:rPr>
            <w:webHidden/>
          </w:rPr>
          <w:fldChar w:fldCharType="separate"/>
        </w:r>
        <w:r>
          <w:rPr>
            <w:webHidden/>
          </w:rPr>
          <w:t>i</w:t>
        </w:r>
        <w:r>
          <w:rPr>
            <w:webHidden/>
          </w:rPr>
          <w:fldChar w:fldCharType="end"/>
        </w:r>
      </w:hyperlink>
    </w:p>
    <w:p w:rsidR="00CF32F7" w:rsidRDefault="00CF32F7" w:rsidP="005525A4">
      <w:pPr>
        <w:pStyle w:val="TOC1"/>
        <w:rPr>
          <w:rFonts w:ascii="Calibri" w:hAnsi="Calibri"/>
          <w:sz w:val="22"/>
          <w:lang w:eastAsia="tr-TR"/>
        </w:rPr>
      </w:pPr>
      <w:hyperlink w:anchor="_Toc468971496" w:history="1">
        <w:r w:rsidRPr="00E457B9">
          <w:rPr>
            <w:rStyle w:val="Hyperlink"/>
          </w:rPr>
          <w:t>ÖZET</w:t>
        </w:r>
        <w:r>
          <w:rPr>
            <w:webHidden/>
          </w:rPr>
          <w:tab/>
        </w:r>
        <w:r>
          <w:t xml:space="preserve">  </w:t>
        </w:r>
        <w:r>
          <w:rPr>
            <w:webHidden/>
          </w:rPr>
          <w:fldChar w:fldCharType="begin"/>
        </w:r>
        <w:r>
          <w:rPr>
            <w:webHidden/>
          </w:rPr>
          <w:instrText xml:space="preserve"> PAGEREF _Toc468971496 \h </w:instrText>
        </w:r>
        <w:r>
          <w:rPr>
            <w:webHidden/>
          </w:rPr>
          <w:fldChar w:fldCharType="separate"/>
        </w:r>
        <w:r>
          <w:rPr>
            <w:webHidden/>
          </w:rPr>
          <w:t>i</w:t>
        </w:r>
        <w:r>
          <w:rPr>
            <w:webHidden/>
          </w:rPr>
          <w:fldChar w:fldCharType="end"/>
        </w:r>
      </w:hyperlink>
    </w:p>
    <w:p w:rsidR="00CF32F7" w:rsidRDefault="00CF32F7" w:rsidP="005525A4">
      <w:pPr>
        <w:pStyle w:val="TOC1"/>
        <w:rPr>
          <w:rStyle w:val="Hyperlink"/>
        </w:rPr>
      </w:pPr>
      <w:hyperlink w:anchor="_Toc468971497" w:history="1">
        <w:r w:rsidRPr="00E457B9">
          <w:rPr>
            <w:rStyle w:val="Hyperlink"/>
          </w:rPr>
          <w:t>SUMMARY</w:t>
        </w:r>
        <w:r>
          <w:rPr>
            <w:webHidden/>
          </w:rPr>
          <w:tab/>
        </w:r>
        <w:r w:rsidRPr="00C93ACB">
          <w:t xml:space="preserve">   </w:t>
        </w:r>
        <w:r>
          <w:rPr>
            <w:webHidden/>
          </w:rPr>
          <w:fldChar w:fldCharType="begin"/>
        </w:r>
        <w:r>
          <w:rPr>
            <w:webHidden/>
          </w:rPr>
          <w:instrText xml:space="preserve"> PAGEREF _Toc468971497 \h </w:instrText>
        </w:r>
        <w:r>
          <w:rPr>
            <w:webHidden/>
          </w:rPr>
          <w:fldChar w:fldCharType="separate"/>
        </w:r>
        <w:r>
          <w:rPr>
            <w:webHidden/>
          </w:rPr>
          <w:t>i</w:t>
        </w:r>
        <w:r>
          <w:rPr>
            <w:webHidden/>
          </w:rPr>
          <w:fldChar w:fldCharType="end"/>
        </w:r>
      </w:hyperlink>
    </w:p>
    <w:p w:rsidR="00CF32F7" w:rsidRPr="00EC1F4A" w:rsidRDefault="00CF32F7" w:rsidP="005525A4">
      <w:pPr>
        <w:rPr>
          <w:noProof/>
        </w:rPr>
      </w:pPr>
    </w:p>
    <w:p w:rsidR="00CF32F7" w:rsidRDefault="00CF32F7" w:rsidP="005525A4">
      <w:pPr>
        <w:pStyle w:val="TOC1"/>
        <w:tabs>
          <w:tab w:val="left" w:pos="1843"/>
        </w:tabs>
        <w:rPr>
          <w:rFonts w:ascii="Calibri" w:hAnsi="Calibri"/>
          <w:sz w:val="22"/>
          <w:lang w:eastAsia="tr-TR"/>
        </w:rPr>
      </w:pPr>
      <w:hyperlink w:anchor="_Toc468971498" w:history="1">
        <w:r w:rsidRPr="00E457B9">
          <w:rPr>
            <w:rStyle w:val="Hyperlink"/>
          </w:rPr>
          <w:t>BÖLÜM 1.</w:t>
        </w:r>
        <w:r>
          <w:rPr>
            <w:rFonts w:ascii="Calibri" w:hAnsi="Calibri"/>
            <w:sz w:val="22"/>
            <w:lang w:eastAsia="tr-TR"/>
          </w:rPr>
          <w:tab/>
          <w:t xml:space="preserve">                                                                                                                  </w:t>
        </w:r>
        <w:r w:rsidRPr="00E457B9">
          <w:rPr>
            <w:rStyle w:val="Hyperlink"/>
          </w:rPr>
          <w:t>GİRİŞ</w:t>
        </w:r>
        <w:r>
          <w:rPr>
            <w:rStyle w:val="Hyperlink"/>
          </w:rPr>
          <w:t>…………….</w:t>
        </w:r>
        <w:r>
          <w:rPr>
            <w:rStyle w:val="Hyperlink"/>
          </w:rPr>
          <w:tab/>
        </w:r>
        <w:r w:rsidRPr="00D26773">
          <w:t xml:space="preserve">      </w:t>
        </w:r>
        <w:r>
          <w:rPr>
            <w:webHidden/>
          </w:rPr>
          <w:fldChar w:fldCharType="begin"/>
        </w:r>
        <w:r>
          <w:rPr>
            <w:webHidden/>
          </w:rPr>
          <w:instrText xml:space="preserve"> PAGEREF _Toc468971498 \h </w:instrText>
        </w:r>
        <w:r>
          <w:rPr>
            <w:webHidden/>
          </w:rPr>
          <w:fldChar w:fldCharType="separate"/>
        </w:r>
        <w:r>
          <w:rPr>
            <w:webHidden/>
          </w:rPr>
          <w:t>1</w:t>
        </w:r>
        <w:r>
          <w:rPr>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499" w:history="1">
        <w:r w:rsidRPr="00E457B9">
          <w:rPr>
            <w:rStyle w:val="Hyperlink"/>
            <w:noProof/>
          </w:rPr>
          <w:t>1.1. Tezin Amacı ve Katkıları</w:t>
        </w:r>
        <w:r>
          <w:rPr>
            <w:noProof/>
            <w:webHidden/>
          </w:rPr>
          <w:tab/>
        </w:r>
        <w:r w:rsidRPr="00D26773">
          <w:rPr>
            <w:noProof/>
          </w:rPr>
          <w:t xml:space="preserve">      </w:t>
        </w:r>
        <w:r>
          <w:rPr>
            <w:noProof/>
            <w:webHidden/>
          </w:rPr>
          <w:fldChar w:fldCharType="begin"/>
        </w:r>
        <w:r>
          <w:rPr>
            <w:noProof/>
            <w:webHidden/>
          </w:rPr>
          <w:instrText xml:space="preserve"> PAGEREF _Toc468971499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00" w:history="1">
        <w:r w:rsidRPr="00E457B9">
          <w:rPr>
            <w:rStyle w:val="Hyperlink"/>
            <w:noProof/>
          </w:rPr>
          <w:t>1.2. Literatürde Yapılan Çalışmaların Özetleri</w:t>
        </w:r>
        <w:r>
          <w:rPr>
            <w:noProof/>
            <w:webHidden/>
          </w:rPr>
          <w:tab/>
        </w:r>
        <w:r w:rsidRPr="00D26773">
          <w:rPr>
            <w:noProof/>
          </w:rPr>
          <w:t xml:space="preserve">      </w:t>
        </w:r>
        <w:r>
          <w:rPr>
            <w:noProof/>
            <w:webHidden/>
          </w:rPr>
          <w:fldChar w:fldCharType="begin"/>
        </w:r>
        <w:r>
          <w:rPr>
            <w:noProof/>
            <w:webHidden/>
          </w:rPr>
          <w:instrText xml:space="preserve"> PAGEREF _Toc468971500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Style w:val="Hyperlink"/>
          <w:noProof/>
        </w:rPr>
      </w:pPr>
      <w:hyperlink w:anchor="_Toc468971501" w:history="1">
        <w:r>
          <w:rPr>
            <w:rStyle w:val="Hyperlink"/>
            <w:noProof/>
          </w:rPr>
          <w:t>1.3. Tez Organizasyonu</w:t>
        </w:r>
        <w:r>
          <w:rPr>
            <w:noProof/>
            <w:webHidden/>
          </w:rPr>
          <w:tab/>
        </w:r>
        <w:r w:rsidRPr="00D26773">
          <w:rPr>
            <w:noProof/>
          </w:rPr>
          <w:t xml:space="preserve">      </w:t>
        </w:r>
        <w:r>
          <w:rPr>
            <w:noProof/>
            <w:webHidden/>
          </w:rPr>
          <w:fldChar w:fldCharType="begin"/>
        </w:r>
        <w:r>
          <w:rPr>
            <w:noProof/>
            <w:webHidden/>
          </w:rPr>
          <w:instrText xml:space="preserve"> PAGEREF _Toc468971501 \h </w:instrText>
        </w:r>
        <w:r>
          <w:rPr>
            <w:noProof/>
          </w:rPr>
        </w:r>
        <w:r>
          <w:rPr>
            <w:noProof/>
            <w:webHidden/>
          </w:rPr>
          <w:fldChar w:fldCharType="separate"/>
        </w:r>
        <w:r>
          <w:rPr>
            <w:noProof/>
            <w:webHidden/>
          </w:rPr>
          <w:t>1</w:t>
        </w:r>
        <w:r>
          <w:rPr>
            <w:noProof/>
            <w:webHidden/>
          </w:rPr>
          <w:fldChar w:fldCharType="end"/>
        </w:r>
      </w:hyperlink>
    </w:p>
    <w:p w:rsidR="00CF32F7" w:rsidRPr="00FD3498" w:rsidRDefault="00CF32F7" w:rsidP="005525A4">
      <w:pPr>
        <w:rPr>
          <w:noProof/>
        </w:rPr>
      </w:pPr>
    </w:p>
    <w:p w:rsidR="00CF32F7" w:rsidRDefault="00CF32F7" w:rsidP="005525A4">
      <w:pPr>
        <w:pStyle w:val="TOC1"/>
        <w:tabs>
          <w:tab w:val="left" w:pos="1843"/>
        </w:tabs>
        <w:rPr>
          <w:rFonts w:ascii="Calibri" w:hAnsi="Calibri"/>
          <w:sz w:val="22"/>
          <w:lang w:eastAsia="tr-TR"/>
        </w:rPr>
      </w:pPr>
      <w:hyperlink w:anchor="_Toc468971502" w:history="1">
        <w:r w:rsidRPr="00E457B9">
          <w:rPr>
            <w:rStyle w:val="Hyperlink"/>
          </w:rPr>
          <w:t>BÖLÜM 2.</w:t>
        </w:r>
        <w:r>
          <w:rPr>
            <w:rFonts w:ascii="Calibri" w:hAnsi="Calibri"/>
            <w:sz w:val="22"/>
            <w:lang w:eastAsia="tr-TR"/>
          </w:rPr>
          <w:tab/>
          <w:t xml:space="preserve">                                                                                                                 </w:t>
        </w:r>
        <w:r w:rsidRPr="00E457B9">
          <w:rPr>
            <w:rStyle w:val="Hyperlink"/>
          </w:rPr>
          <w:t>TEMEL KAVRAMLAR</w:t>
        </w:r>
        <w:r>
          <w:rPr>
            <w:webHidden/>
          </w:rPr>
          <w:tab/>
        </w:r>
        <w:r w:rsidRPr="009023BD">
          <w:t xml:space="preserve">     </w:t>
        </w:r>
        <w:r>
          <w:rPr>
            <w:webHidden/>
          </w:rPr>
          <w:fldChar w:fldCharType="begin"/>
        </w:r>
        <w:r>
          <w:rPr>
            <w:webHidden/>
          </w:rPr>
          <w:instrText xml:space="preserve"> PAGEREF _Toc468971502 \h </w:instrText>
        </w:r>
        <w:r>
          <w:rPr>
            <w:webHidden/>
          </w:rPr>
          <w:fldChar w:fldCharType="separate"/>
        </w:r>
        <w:r>
          <w:rPr>
            <w:webHidden/>
          </w:rPr>
          <w:t>1</w:t>
        </w:r>
        <w:r>
          <w:rPr>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03" w:history="1">
        <w:r w:rsidRPr="00E457B9">
          <w:rPr>
            <w:rStyle w:val="Hyperlink"/>
            <w:noProof/>
          </w:rPr>
          <w:t>2.1. Kriptoloji</w:t>
        </w:r>
        <w:r>
          <w:rPr>
            <w:noProof/>
            <w:webHidden/>
          </w:rPr>
          <w:tab/>
        </w:r>
        <w:r w:rsidRPr="009023BD">
          <w:rPr>
            <w:noProof/>
          </w:rPr>
          <w:t xml:space="preserve">     </w:t>
        </w:r>
        <w:r>
          <w:rPr>
            <w:noProof/>
            <w:webHidden/>
          </w:rPr>
          <w:fldChar w:fldCharType="begin"/>
        </w:r>
        <w:r>
          <w:rPr>
            <w:noProof/>
            <w:webHidden/>
          </w:rPr>
          <w:instrText xml:space="preserve"> PAGEREF _Toc468971503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04" w:history="1">
        <w:r w:rsidRPr="00E457B9">
          <w:rPr>
            <w:rStyle w:val="Hyperlink"/>
            <w:noProof/>
          </w:rPr>
          <w:t>2.1.1. Kerckhoffs ilkesi</w:t>
        </w:r>
        <w:r>
          <w:rPr>
            <w:noProof/>
            <w:webHidden/>
          </w:rPr>
          <w:tab/>
        </w:r>
        <w:r w:rsidRPr="009023BD">
          <w:rPr>
            <w:noProof/>
          </w:rPr>
          <w:t xml:space="preserve">     </w:t>
        </w:r>
        <w:r>
          <w:rPr>
            <w:noProof/>
            <w:webHidden/>
          </w:rPr>
          <w:fldChar w:fldCharType="begin"/>
        </w:r>
        <w:r>
          <w:rPr>
            <w:noProof/>
            <w:webHidden/>
          </w:rPr>
          <w:instrText xml:space="preserve"> PAGEREF _Toc468971504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05" w:history="1">
        <w:r w:rsidRPr="00E457B9">
          <w:rPr>
            <w:rStyle w:val="Hyperlink"/>
            <w:noProof/>
          </w:rPr>
          <w:t>2.1.2. Simetrik ve asimetrik şifreleme</w:t>
        </w:r>
        <w:r>
          <w:rPr>
            <w:noProof/>
            <w:webHidden/>
          </w:rPr>
          <w:tab/>
        </w:r>
        <w:r w:rsidRPr="009023BD">
          <w:rPr>
            <w:noProof/>
          </w:rPr>
          <w:t xml:space="preserve">     </w:t>
        </w:r>
        <w:r>
          <w:rPr>
            <w:noProof/>
            <w:webHidden/>
          </w:rPr>
          <w:fldChar w:fldCharType="begin"/>
        </w:r>
        <w:r>
          <w:rPr>
            <w:noProof/>
            <w:webHidden/>
          </w:rPr>
          <w:instrText xml:space="preserve"> PAGEREF _Toc468971505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06" w:history="1">
        <w:r w:rsidRPr="00E457B9">
          <w:rPr>
            <w:rStyle w:val="Hyperlink"/>
            <w:noProof/>
          </w:rPr>
          <w:t>2.1.3. Kriptoanaliz</w:t>
        </w:r>
        <w:r>
          <w:rPr>
            <w:noProof/>
            <w:webHidden/>
          </w:rPr>
          <w:tab/>
        </w:r>
        <w:r w:rsidRPr="009023BD">
          <w:rPr>
            <w:noProof/>
          </w:rPr>
          <w:t xml:space="preserve">     </w:t>
        </w:r>
        <w:r>
          <w:rPr>
            <w:noProof/>
            <w:webHidden/>
          </w:rPr>
          <w:fldChar w:fldCharType="begin"/>
        </w:r>
        <w:r>
          <w:rPr>
            <w:noProof/>
            <w:webHidden/>
          </w:rPr>
          <w:instrText xml:space="preserve"> PAGEREF _Toc468971506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07" w:history="1">
        <w:r w:rsidRPr="00E457B9">
          <w:rPr>
            <w:rStyle w:val="Hyperlink"/>
            <w:noProof/>
          </w:rPr>
          <w:t>2.2. Kaos ve Kriptoloji</w:t>
        </w:r>
        <w:r>
          <w:rPr>
            <w:noProof/>
            <w:webHidden/>
          </w:rPr>
          <w:tab/>
        </w:r>
        <w:r w:rsidRPr="009023BD">
          <w:rPr>
            <w:noProof/>
          </w:rPr>
          <w:t xml:space="preserve">     </w:t>
        </w:r>
        <w:r>
          <w:rPr>
            <w:noProof/>
            <w:webHidden/>
          </w:rPr>
          <w:fldChar w:fldCharType="begin"/>
        </w:r>
        <w:r>
          <w:rPr>
            <w:noProof/>
            <w:webHidden/>
          </w:rPr>
          <w:instrText xml:space="preserve"> PAGEREF _Toc468971507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08" w:history="1">
        <w:r w:rsidRPr="00E457B9">
          <w:rPr>
            <w:rStyle w:val="Hyperlink"/>
            <w:noProof/>
          </w:rPr>
          <w:t>2.3. Rasgele Sayı Üreteçleri (RSÜ) ve NIST Testleri</w:t>
        </w:r>
        <w:r>
          <w:rPr>
            <w:noProof/>
            <w:webHidden/>
          </w:rPr>
          <w:tab/>
        </w:r>
        <w:r w:rsidRPr="009023BD">
          <w:rPr>
            <w:noProof/>
          </w:rPr>
          <w:t xml:space="preserve">     </w:t>
        </w:r>
        <w:r>
          <w:rPr>
            <w:noProof/>
            <w:webHidden/>
          </w:rPr>
          <w:fldChar w:fldCharType="begin"/>
        </w:r>
        <w:r>
          <w:rPr>
            <w:noProof/>
            <w:webHidden/>
          </w:rPr>
          <w:instrText xml:space="preserve"> PAGEREF _Toc468971508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09" w:history="1">
        <w:r w:rsidRPr="00E457B9">
          <w:rPr>
            <w:rStyle w:val="Hyperlink"/>
            <w:noProof/>
          </w:rPr>
          <w:t>2.4. Yer Değiştirme Kutuları (Substitution Box–S-Box) ve Performans Kriterleri</w:t>
        </w:r>
        <w:r>
          <w:rPr>
            <w:noProof/>
            <w:webHidden/>
          </w:rPr>
          <w:tab/>
        </w:r>
        <w:r w:rsidRPr="009023BD">
          <w:rPr>
            <w:noProof/>
          </w:rPr>
          <w:t xml:space="preserve">     </w:t>
        </w:r>
        <w:r>
          <w:rPr>
            <w:noProof/>
            <w:webHidden/>
          </w:rPr>
          <w:fldChar w:fldCharType="begin"/>
        </w:r>
        <w:r>
          <w:rPr>
            <w:noProof/>
            <w:webHidden/>
          </w:rPr>
          <w:instrText xml:space="preserve"> PAGEREF _Toc468971509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10" w:history="1">
        <w:r w:rsidRPr="00E457B9">
          <w:rPr>
            <w:rStyle w:val="Hyperlink"/>
            <w:noProof/>
          </w:rPr>
          <w:t>2.4.1. S-Box performans testleri</w:t>
        </w:r>
        <w:r>
          <w:rPr>
            <w:noProof/>
            <w:webHidden/>
          </w:rPr>
          <w:tab/>
        </w:r>
        <w:r w:rsidRPr="009023BD">
          <w:rPr>
            <w:noProof/>
          </w:rPr>
          <w:t xml:space="preserve">     </w:t>
        </w:r>
        <w:r>
          <w:rPr>
            <w:noProof/>
            <w:webHidden/>
          </w:rPr>
          <w:fldChar w:fldCharType="begin"/>
        </w:r>
        <w:r>
          <w:rPr>
            <w:noProof/>
            <w:webHidden/>
          </w:rPr>
          <w:instrText xml:space="preserve"> PAGEREF _Toc468971510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4"/>
        <w:spacing w:after="0"/>
        <w:rPr>
          <w:rFonts w:ascii="Calibri" w:hAnsi="Calibri"/>
          <w:noProof/>
          <w:sz w:val="22"/>
          <w:lang w:eastAsia="tr-TR"/>
        </w:rPr>
      </w:pPr>
      <w:hyperlink w:anchor="_Toc468971511" w:history="1">
        <w:r w:rsidRPr="00E457B9">
          <w:rPr>
            <w:rStyle w:val="Hyperlink"/>
            <w:noProof/>
          </w:rPr>
          <w:t>2.4.1.1. Doğrusal olmama kriteri</w:t>
        </w:r>
        <w:r>
          <w:rPr>
            <w:noProof/>
            <w:webHidden/>
          </w:rPr>
          <w:tab/>
        </w:r>
        <w:r w:rsidRPr="009023BD">
          <w:rPr>
            <w:noProof/>
          </w:rPr>
          <w:t xml:space="preserve">     </w:t>
        </w:r>
        <w:r>
          <w:rPr>
            <w:noProof/>
            <w:webHidden/>
          </w:rPr>
          <w:fldChar w:fldCharType="begin"/>
        </w:r>
        <w:r>
          <w:rPr>
            <w:noProof/>
            <w:webHidden/>
          </w:rPr>
          <w:instrText xml:space="preserve"> PAGEREF _Toc468971511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4"/>
        <w:spacing w:after="0"/>
        <w:rPr>
          <w:rFonts w:ascii="Calibri" w:hAnsi="Calibri"/>
          <w:noProof/>
          <w:sz w:val="22"/>
          <w:lang w:eastAsia="tr-TR"/>
        </w:rPr>
      </w:pPr>
      <w:hyperlink w:anchor="_Toc468971512" w:history="1">
        <w:r w:rsidRPr="00E457B9">
          <w:rPr>
            <w:rStyle w:val="Hyperlink"/>
            <w:noProof/>
          </w:rPr>
          <w:t xml:space="preserve">2.4.1.2. </w:t>
        </w:r>
        <w:r w:rsidRPr="00E457B9">
          <w:rPr>
            <w:rStyle w:val="Hyperlink"/>
            <w:rFonts w:ascii="TimesNewRomanPSMT" w:hAnsi="TimesNewRomanPSMT" w:cs="TimesNewRomanPSMT"/>
            <w:noProof/>
          </w:rPr>
          <w:t>Katı çığ kriteri</w:t>
        </w:r>
        <w:r>
          <w:rPr>
            <w:noProof/>
            <w:webHidden/>
          </w:rPr>
          <w:tab/>
        </w:r>
        <w:r w:rsidRPr="009023BD">
          <w:rPr>
            <w:noProof/>
          </w:rPr>
          <w:t xml:space="preserve">     </w:t>
        </w:r>
        <w:r>
          <w:rPr>
            <w:noProof/>
            <w:webHidden/>
          </w:rPr>
          <w:fldChar w:fldCharType="begin"/>
        </w:r>
        <w:r>
          <w:rPr>
            <w:noProof/>
            <w:webHidden/>
          </w:rPr>
          <w:instrText xml:space="preserve"> PAGEREF _Toc468971512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4"/>
        <w:spacing w:after="0"/>
        <w:rPr>
          <w:rFonts w:ascii="Calibri" w:hAnsi="Calibri"/>
          <w:noProof/>
          <w:sz w:val="22"/>
          <w:lang w:eastAsia="tr-TR"/>
        </w:rPr>
      </w:pPr>
      <w:hyperlink w:anchor="_Toc468971513" w:history="1">
        <w:r w:rsidRPr="00E457B9">
          <w:rPr>
            <w:rStyle w:val="Hyperlink"/>
            <w:noProof/>
          </w:rPr>
          <w:t xml:space="preserve">2.4.1.3. </w:t>
        </w:r>
        <w:r w:rsidRPr="00E457B9">
          <w:rPr>
            <w:rStyle w:val="Hyperlink"/>
            <w:rFonts w:ascii="TimesNewRomanPSMT" w:hAnsi="TimesNewRomanPSMT" w:cs="TimesNewRomanPSMT"/>
            <w:noProof/>
          </w:rPr>
          <w:t>Bit bağımsızlık kriteri</w:t>
        </w:r>
        <w:r>
          <w:rPr>
            <w:noProof/>
            <w:webHidden/>
          </w:rPr>
          <w:tab/>
        </w:r>
        <w:r w:rsidRPr="009023BD">
          <w:rPr>
            <w:noProof/>
          </w:rPr>
          <w:t xml:space="preserve">     </w:t>
        </w:r>
        <w:r>
          <w:rPr>
            <w:noProof/>
            <w:webHidden/>
          </w:rPr>
          <w:fldChar w:fldCharType="begin"/>
        </w:r>
        <w:r>
          <w:rPr>
            <w:noProof/>
            <w:webHidden/>
          </w:rPr>
          <w:instrText xml:space="preserve"> PAGEREF _Toc468971513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4"/>
        <w:spacing w:after="0"/>
        <w:rPr>
          <w:rFonts w:ascii="Calibri" w:hAnsi="Calibri"/>
          <w:noProof/>
          <w:sz w:val="22"/>
          <w:lang w:eastAsia="tr-TR"/>
        </w:rPr>
      </w:pPr>
      <w:hyperlink w:anchor="_Toc468971514" w:history="1">
        <w:r w:rsidRPr="00E457B9">
          <w:rPr>
            <w:rStyle w:val="Hyperlink"/>
            <w:noProof/>
          </w:rPr>
          <w:t>2.4.1.4. Giriş ve çıkış bitleri yaklaşık fark ihtimali analizi</w:t>
        </w:r>
        <w:r>
          <w:rPr>
            <w:noProof/>
            <w:webHidden/>
          </w:rPr>
          <w:tab/>
        </w:r>
        <w:r w:rsidRPr="009023BD">
          <w:rPr>
            <w:noProof/>
          </w:rPr>
          <w:t xml:space="preserve">     </w:t>
        </w:r>
        <w:r>
          <w:rPr>
            <w:noProof/>
            <w:webHidden/>
          </w:rPr>
          <w:fldChar w:fldCharType="begin"/>
        </w:r>
        <w:r>
          <w:rPr>
            <w:noProof/>
            <w:webHidden/>
          </w:rPr>
          <w:instrText xml:space="preserve"> PAGEREF _Toc468971514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15" w:history="1">
        <w:r w:rsidRPr="00E457B9">
          <w:rPr>
            <w:rStyle w:val="Hyperlink"/>
            <w:noProof/>
          </w:rPr>
          <w:t>2.5. Simetrik ve Asimetrik Şifreleme Algoritmaları</w:t>
        </w:r>
        <w:r>
          <w:rPr>
            <w:noProof/>
            <w:webHidden/>
          </w:rPr>
          <w:tab/>
        </w:r>
        <w:r w:rsidRPr="009023BD">
          <w:rPr>
            <w:noProof/>
          </w:rPr>
          <w:t xml:space="preserve">     </w:t>
        </w:r>
        <w:r>
          <w:rPr>
            <w:noProof/>
            <w:webHidden/>
          </w:rPr>
          <w:fldChar w:fldCharType="begin"/>
        </w:r>
        <w:r>
          <w:rPr>
            <w:noProof/>
            <w:webHidden/>
          </w:rPr>
          <w:instrText xml:space="preserve"> PAGEREF _Toc468971515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16" w:history="1">
        <w:r w:rsidRPr="00E457B9">
          <w:rPr>
            <w:rStyle w:val="Hyperlink"/>
            <w:noProof/>
          </w:rPr>
          <w:t>2.5.1. RSA şifreleme algoritması</w:t>
        </w:r>
        <w:r>
          <w:rPr>
            <w:noProof/>
            <w:webHidden/>
          </w:rPr>
          <w:tab/>
        </w:r>
        <w:r w:rsidRPr="009023BD">
          <w:rPr>
            <w:noProof/>
          </w:rPr>
          <w:t xml:space="preserve">     </w:t>
        </w:r>
        <w:r>
          <w:rPr>
            <w:noProof/>
            <w:webHidden/>
          </w:rPr>
          <w:fldChar w:fldCharType="begin"/>
        </w:r>
        <w:r>
          <w:rPr>
            <w:noProof/>
            <w:webHidden/>
          </w:rPr>
          <w:instrText xml:space="preserve"> PAGEREF _Toc468971516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Style w:val="Hyperlink"/>
          <w:noProof/>
        </w:rPr>
      </w:pPr>
      <w:hyperlink w:anchor="_Toc468971517" w:history="1">
        <w:r w:rsidRPr="00E457B9">
          <w:rPr>
            <w:rStyle w:val="Hyperlink"/>
            <w:noProof/>
          </w:rPr>
          <w:t>2.5.2. AES şifreleme algoritması</w:t>
        </w:r>
        <w:r>
          <w:rPr>
            <w:noProof/>
            <w:webHidden/>
          </w:rPr>
          <w:tab/>
        </w:r>
        <w:r w:rsidRPr="009023BD">
          <w:rPr>
            <w:noProof/>
          </w:rPr>
          <w:t xml:space="preserve">     </w:t>
        </w:r>
        <w:r>
          <w:rPr>
            <w:noProof/>
            <w:webHidden/>
          </w:rPr>
          <w:fldChar w:fldCharType="begin"/>
        </w:r>
        <w:r>
          <w:rPr>
            <w:noProof/>
            <w:webHidden/>
          </w:rPr>
          <w:instrText xml:space="preserve"> PAGEREF _Toc468971517 \h </w:instrText>
        </w:r>
        <w:r>
          <w:rPr>
            <w:noProof/>
          </w:rPr>
        </w:r>
        <w:r>
          <w:rPr>
            <w:noProof/>
            <w:webHidden/>
          </w:rPr>
          <w:fldChar w:fldCharType="separate"/>
        </w:r>
        <w:r>
          <w:rPr>
            <w:noProof/>
            <w:webHidden/>
          </w:rPr>
          <w:t>1</w:t>
        </w:r>
        <w:r>
          <w:rPr>
            <w:noProof/>
            <w:webHidden/>
          </w:rPr>
          <w:fldChar w:fldCharType="end"/>
        </w:r>
      </w:hyperlink>
    </w:p>
    <w:p w:rsidR="00CF32F7" w:rsidRPr="00FD3498" w:rsidRDefault="00CF32F7" w:rsidP="005525A4">
      <w:pPr>
        <w:rPr>
          <w:noProof/>
        </w:rPr>
      </w:pPr>
    </w:p>
    <w:p w:rsidR="00CF32F7" w:rsidRDefault="00CF32F7" w:rsidP="005525A4">
      <w:pPr>
        <w:pStyle w:val="TOC1"/>
        <w:tabs>
          <w:tab w:val="left" w:pos="1843"/>
        </w:tabs>
        <w:rPr>
          <w:rFonts w:ascii="Calibri" w:hAnsi="Calibri"/>
          <w:sz w:val="22"/>
          <w:lang w:eastAsia="tr-TR"/>
        </w:rPr>
      </w:pPr>
      <w:hyperlink w:anchor="_Toc468971518" w:history="1">
        <w:r w:rsidRPr="00E457B9">
          <w:rPr>
            <w:rStyle w:val="Hyperlink"/>
          </w:rPr>
          <w:t>BÖLÜM 3.</w:t>
        </w:r>
        <w:r>
          <w:rPr>
            <w:rStyle w:val="Hyperlink"/>
          </w:rPr>
          <w:t xml:space="preserve">                                                                                                               </w:t>
        </w:r>
        <w:r w:rsidRPr="00E457B9">
          <w:rPr>
            <w:rStyle w:val="Hyperlink"/>
          </w:rPr>
          <w:t>YENİ KAOTİK SİSTEMLERİN TASARIMI VE ANALİZLERİ</w:t>
        </w:r>
        <w:r>
          <w:rPr>
            <w:webHidden/>
          </w:rPr>
          <w:tab/>
        </w:r>
        <w:r w:rsidRPr="009023BD">
          <w:t xml:space="preserve">     </w:t>
        </w:r>
        <w:r>
          <w:rPr>
            <w:webHidden/>
          </w:rPr>
          <w:fldChar w:fldCharType="begin"/>
        </w:r>
        <w:r>
          <w:rPr>
            <w:webHidden/>
          </w:rPr>
          <w:instrText xml:space="preserve"> PAGEREF _Toc468971518 \h </w:instrText>
        </w:r>
        <w:r>
          <w:rPr>
            <w:webHidden/>
          </w:rPr>
          <w:fldChar w:fldCharType="separate"/>
        </w:r>
        <w:r>
          <w:rPr>
            <w:webHidden/>
          </w:rPr>
          <w:t>1</w:t>
        </w:r>
        <w:r>
          <w:rPr>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19" w:history="1">
        <w:r w:rsidRPr="00E457B9">
          <w:rPr>
            <w:rStyle w:val="Hyperlink"/>
            <w:noProof/>
          </w:rPr>
          <w:t>3.1. Kaotik Sistem Analiz Yöntemleri</w:t>
        </w:r>
        <w:r>
          <w:rPr>
            <w:noProof/>
            <w:webHidden/>
          </w:rPr>
          <w:tab/>
        </w:r>
        <w:r w:rsidRPr="009023BD">
          <w:rPr>
            <w:noProof/>
          </w:rPr>
          <w:t xml:space="preserve">     </w:t>
        </w:r>
        <w:r>
          <w:rPr>
            <w:noProof/>
            <w:webHidden/>
          </w:rPr>
          <w:fldChar w:fldCharType="begin"/>
        </w:r>
        <w:r>
          <w:rPr>
            <w:noProof/>
            <w:webHidden/>
          </w:rPr>
          <w:instrText xml:space="preserve"> PAGEREF _Toc468971519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0" w:history="1">
        <w:r w:rsidRPr="00E457B9">
          <w:rPr>
            <w:rStyle w:val="Hyperlink"/>
            <w:noProof/>
          </w:rPr>
          <w:t>3.1.1. Faz portreleri analizi</w:t>
        </w:r>
        <w:r>
          <w:rPr>
            <w:noProof/>
            <w:webHidden/>
          </w:rPr>
          <w:tab/>
        </w:r>
        <w:r w:rsidRPr="009023BD">
          <w:rPr>
            <w:noProof/>
          </w:rPr>
          <w:t xml:space="preserve">     </w:t>
        </w:r>
        <w:r>
          <w:rPr>
            <w:noProof/>
            <w:webHidden/>
          </w:rPr>
          <w:fldChar w:fldCharType="begin"/>
        </w:r>
        <w:r>
          <w:rPr>
            <w:noProof/>
            <w:webHidden/>
          </w:rPr>
          <w:instrText xml:space="preserve"> PAGEREF _Toc468971520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1" w:history="1">
        <w:r w:rsidRPr="00E457B9">
          <w:rPr>
            <w:rStyle w:val="Hyperlink"/>
            <w:noProof/>
          </w:rPr>
          <w:t>3.1.2. Zaman serileri analizi</w:t>
        </w:r>
        <w:r>
          <w:rPr>
            <w:noProof/>
            <w:webHidden/>
          </w:rPr>
          <w:tab/>
        </w:r>
        <w:r w:rsidRPr="009023BD">
          <w:rPr>
            <w:noProof/>
          </w:rPr>
          <w:t xml:space="preserve">     </w:t>
        </w:r>
        <w:r>
          <w:rPr>
            <w:noProof/>
            <w:webHidden/>
          </w:rPr>
          <w:fldChar w:fldCharType="begin"/>
        </w:r>
        <w:r>
          <w:rPr>
            <w:noProof/>
            <w:webHidden/>
          </w:rPr>
          <w:instrText xml:space="preserve"> PAGEREF _Toc468971521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2" w:history="1">
        <w:r w:rsidRPr="00E457B9">
          <w:rPr>
            <w:rStyle w:val="Hyperlink"/>
            <w:noProof/>
          </w:rPr>
          <w:t>3.1.3. Denge noktaları analizi</w:t>
        </w:r>
        <w:r>
          <w:rPr>
            <w:noProof/>
            <w:webHidden/>
          </w:rPr>
          <w:tab/>
        </w:r>
        <w:r w:rsidRPr="009023BD">
          <w:rPr>
            <w:noProof/>
          </w:rPr>
          <w:t xml:space="preserve">     </w:t>
        </w:r>
        <w:r>
          <w:rPr>
            <w:noProof/>
            <w:webHidden/>
          </w:rPr>
          <w:fldChar w:fldCharType="begin"/>
        </w:r>
        <w:r>
          <w:rPr>
            <w:noProof/>
            <w:webHidden/>
          </w:rPr>
          <w:instrText xml:space="preserve"> PAGEREF _Toc468971522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3" w:history="1">
        <w:r w:rsidRPr="00E457B9">
          <w:rPr>
            <w:rStyle w:val="Hyperlink"/>
            <w:noProof/>
          </w:rPr>
          <w:t>3.1.4. Lyapunov üstelleri analizi</w:t>
        </w:r>
        <w:r>
          <w:rPr>
            <w:noProof/>
            <w:webHidden/>
          </w:rPr>
          <w:tab/>
        </w:r>
        <w:r w:rsidRPr="009023BD">
          <w:rPr>
            <w:noProof/>
          </w:rPr>
          <w:t xml:space="preserve">     </w:t>
        </w:r>
        <w:r>
          <w:rPr>
            <w:noProof/>
            <w:webHidden/>
          </w:rPr>
          <w:fldChar w:fldCharType="begin"/>
        </w:r>
        <w:r>
          <w:rPr>
            <w:noProof/>
            <w:webHidden/>
          </w:rPr>
          <w:instrText xml:space="preserve"> PAGEREF _Toc468971523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4" w:history="1">
        <w:r w:rsidRPr="00E457B9">
          <w:rPr>
            <w:rStyle w:val="Hyperlink"/>
            <w:noProof/>
          </w:rPr>
          <w:t>3.1.5. Çatallaşma analizi</w:t>
        </w:r>
        <w:r>
          <w:rPr>
            <w:noProof/>
            <w:webHidden/>
          </w:rPr>
          <w:tab/>
        </w:r>
        <w:r w:rsidRPr="009023BD">
          <w:rPr>
            <w:noProof/>
          </w:rPr>
          <w:t xml:space="preserve">     </w:t>
        </w:r>
        <w:r>
          <w:rPr>
            <w:noProof/>
            <w:webHidden/>
          </w:rPr>
          <w:fldChar w:fldCharType="begin"/>
        </w:r>
        <w:r>
          <w:rPr>
            <w:noProof/>
            <w:webHidden/>
          </w:rPr>
          <w:instrText xml:space="preserve"> PAGEREF _Toc468971524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5" w:history="1">
        <w:r w:rsidRPr="00E457B9">
          <w:rPr>
            <w:rStyle w:val="Hyperlink"/>
            <w:noProof/>
          </w:rPr>
          <w:t>3.1.6.  Frekans spektrum analizi</w:t>
        </w:r>
        <w:r>
          <w:rPr>
            <w:noProof/>
            <w:webHidden/>
          </w:rPr>
          <w:tab/>
        </w:r>
        <w:r w:rsidRPr="009023BD">
          <w:rPr>
            <w:noProof/>
          </w:rPr>
          <w:t xml:space="preserve">     </w:t>
        </w:r>
        <w:r>
          <w:rPr>
            <w:noProof/>
            <w:webHidden/>
          </w:rPr>
          <w:fldChar w:fldCharType="begin"/>
        </w:r>
        <w:r>
          <w:rPr>
            <w:noProof/>
            <w:webHidden/>
          </w:rPr>
          <w:instrText xml:space="preserve"> PAGEREF _Toc468971525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26" w:history="1">
        <w:r w:rsidRPr="00E457B9">
          <w:rPr>
            <w:rStyle w:val="Hyperlink"/>
            <w:noProof/>
          </w:rPr>
          <w:t>3.2. Yeni NCS Kaotik Sistemi Tasarımı ve Analizleri</w:t>
        </w:r>
        <w:r>
          <w:rPr>
            <w:noProof/>
            <w:webHidden/>
          </w:rPr>
          <w:tab/>
        </w:r>
        <w:r w:rsidRPr="009023BD">
          <w:rPr>
            <w:noProof/>
          </w:rPr>
          <w:t xml:space="preserve">     </w:t>
        </w:r>
        <w:r>
          <w:rPr>
            <w:noProof/>
            <w:webHidden/>
          </w:rPr>
          <w:fldChar w:fldCharType="begin"/>
        </w:r>
        <w:r>
          <w:rPr>
            <w:noProof/>
            <w:webHidden/>
          </w:rPr>
          <w:instrText xml:space="preserve"> PAGEREF _Toc468971526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7" w:history="1">
        <w:r w:rsidRPr="00E457B9">
          <w:rPr>
            <w:rStyle w:val="Hyperlink"/>
            <w:noProof/>
            <w:lang w:val="en-US"/>
          </w:rPr>
          <w:t>3.2.1. Faz portreleri analizi</w:t>
        </w:r>
        <w:r>
          <w:rPr>
            <w:noProof/>
            <w:webHidden/>
          </w:rPr>
          <w:tab/>
        </w:r>
        <w:r w:rsidRPr="009023BD">
          <w:rPr>
            <w:noProof/>
          </w:rPr>
          <w:t xml:space="preserve">     </w:t>
        </w:r>
        <w:r>
          <w:rPr>
            <w:noProof/>
            <w:webHidden/>
          </w:rPr>
          <w:fldChar w:fldCharType="begin"/>
        </w:r>
        <w:r>
          <w:rPr>
            <w:noProof/>
            <w:webHidden/>
          </w:rPr>
          <w:instrText xml:space="preserve"> PAGEREF _Toc468971527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8" w:history="1">
        <w:r w:rsidRPr="00E457B9">
          <w:rPr>
            <w:rStyle w:val="Hyperlink"/>
            <w:noProof/>
            <w:lang w:val="en-US"/>
          </w:rPr>
          <w:t>3.2.2. Zaman serileri analizi</w:t>
        </w:r>
        <w:r>
          <w:rPr>
            <w:noProof/>
            <w:webHidden/>
          </w:rPr>
          <w:tab/>
        </w:r>
        <w:r w:rsidRPr="009023BD">
          <w:rPr>
            <w:noProof/>
          </w:rPr>
          <w:t xml:space="preserve">     </w:t>
        </w:r>
        <w:r>
          <w:rPr>
            <w:noProof/>
            <w:webHidden/>
          </w:rPr>
          <w:fldChar w:fldCharType="begin"/>
        </w:r>
        <w:r>
          <w:rPr>
            <w:noProof/>
            <w:webHidden/>
          </w:rPr>
          <w:instrText xml:space="preserve"> PAGEREF _Toc468971528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29" w:history="1">
        <w:r w:rsidRPr="00E457B9">
          <w:rPr>
            <w:rStyle w:val="Hyperlink"/>
            <w:noProof/>
            <w:lang w:val="en-US"/>
          </w:rPr>
          <w:t>3.2.3. Denge noktaları analizi</w:t>
        </w:r>
        <w:r>
          <w:rPr>
            <w:noProof/>
            <w:webHidden/>
          </w:rPr>
          <w:tab/>
        </w:r>
        <w:r w:rsidRPr="009023BD">
          <w:rPr>
            <w:noProof/>
          </w:rPr>
          <w:t xml:space="preserve">     </w:t>
        </w:r>
        <w:r>
          <w:rPr>
            <w:noProof/>
            <w:webHidden/>
          </w:rPr>
          <w:fldChar w:fldCharType="begin"/>
        </w:r>
        <w:r>
          <w:rPr>
            <w:noProof/>
            <w:webHidden/>
          </w:rPr>
          <w:instrText xml:space="preserve"> PAGEREF _Toc468971529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0" w:history="1">
        <w:r w:rsidRPr="00E457B9">
          <w:rPr>
            <w:rStyle w:val="Hyperlink"/>
            <w:noProof/>
            <w:lang w:val="en-US"/>
          </w:rPr>
          <w:t>3.2.4. Lyapunov üstelleri analizi</w:t>
        </w:r>
        <w:r>
          <w:rPr>
            <w:noProof/>
            <w:webHidden/>
          </w:rPr>
          <w:tab/>
        </w:r>
        <w:r w:rsidRPr="009023BD">
          <w:rPr>
            <w:noProof/>
          </w:rPr>
          <w:t xml:space="preserve">     </w:t>
        </w:r>
        <w:r>
          <w:rPr>
            <w:noProof/>
            <w:webHidden/>
          </w:rPr>
          <w:fldChar w:fldCharType="begin"/>
        </w:r>
        <w:r>
          <w:rPr>
            <w:noProof/>
            <w:webHidden/>
          </w:rPr>
          <w:instrText xml:space="preserve"> PAGEREF _Toc468971530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1" w:history="1">
        <w:r w:rsidRPr="00E457B9">
          <w:rPr>
            <w:rStyle w:val="Hyperlink"/>
            <w:noProof/>
            <w:lang w:val="en-US"/>
          </w:rPr>
          <w:t>3.2.5. Çatallaşma diyagramı analizi</w:t>
        </w:r>
        <w:r>
          <w:rPr>
            <w:noProof/>
            <w:webHidden/>
          </w:rPr>
          <w:tab/>
        </w:r>
        <w:r w:rsidRPr="009023BD">
          <w:rPr>
            <w:noProof/>
          </w:rPr>
          <w:t xml:space="preserve">     </w:t>
        </w:r>
        <w:r>
          <w:rPr>
            <w:noProof/>
            <w:webHidden/>
          </w:rPr>
          <w:fldChar w:fldCharType="begin"/>
        </w:r>
        <w:r>
          <w:rPr>
            <w:noProof/>
            <w:webHidden/>
          </w:rPr>
          <w:instrText xml:space="preserve"> PAGEREF _Toc468971531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2"/>
        <w:spacing w:before="0" w:after="0"/>
        <w:rPr>
          <w:rFonts w:ascii="Calibri" w:hAnsi="Calibri"/>
          <w:noProof/>
          <w:sz w:val="22"/>
          <w:lang w:eastAsia="tr-TR"/>
        </w:rPr>
      </w:pPr>
      <w:hyperlink w:anchor="_Toc468971532" w:history="1">
        <w:r w:rsidRPr="00E457B9">
          <w:rPr>
            <w:rStyle w:val="Hyperlink"/>
            <w:noProof/>
          </w:rPr>
          <w:t>3.3. Yeni Skala Edilmiş Zhongtang Kaotik Sistemi ve Analizleri</w:t>
        </w:r>
        <w:r>
          <w:rPr>
            <w:noProof/>
            <w:webHidden/>
          </w:rPr>
          <w:tab/>
        </w:r>
        <w:r w:rsidRPr="009023BD">
          <w:rPr>
            <w:noProof/>
          </w:rPr>
          <w:t xml:space="preserve">     </w:t>
        </w:r>
        <w:r>
          <w:rPr>
            <w:noProof/>
            <w:webHidden/>
          </w:rPr>
          <w:fldChar w:fldCharType="begin"/>
        </w:r>
        <w:r>
          <w:rPr>
            <w:noProof/>
            <w:webHidden/>
          </w:rPr>
          <w:instrText xml:space="preserve"> PAGEREF _Toc468971532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3" w:history="1">
        <w:r w:rsidRPr="00E457B9">
          <w:rPr>
            <w:rStyle w:val="Hyperlink"/>
            <w:noProof/>
          </w:rPr>
          <w:t>3.3.1. Faz portreleri analizi</w:t>
        </w:r>
        <w:r>
          <w:rPr>
            <w:noProof/>
            <w:webHidden/>
          </w:rPr>
          <w:tab/>
        </w:r>
        <w:r w:rsidRPr="009023BD">
          <w:rPr>
            <w:noProof/>
          </w:rPr>
          <w:t xml:space="preserve">     </w:t>
        </w:r>
        <w:r>
          <w:rPr>
            <w:noProof/>
            <w:webHidden/>
          </w:rPr>
          <w:fldChar w:fldCharType="begin"/>
        </w:r>
        <w:r>
          <w:rPr>
            <w:noProof/>
            <w:webHidden/>
          </w:rPr>
          <w:instrText xml:space="preserve"> PAGEREF _Toc468971533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4" w:history="1">
        <w:r w:rsidRPr="00E457B9">
          <w:rPr>
            <w:rStyle w:val="Hyperlink"/>
            <w:noProof/>
          </w:rPr>
          <w:t>3.3.2. Zaman serileri analizi</w:t>
        </w:r>
        <w:r>
          <w:rPr>
            <w:noProof/>
            <w:webHidden/>
          </w:rPr>
          <w:tab/>
        </w:r>
        <w:r w:rsidRPr="009023BD">
          <w:rPr>
            <w:noProof/>
          </w:rPr>
          <w:t xml:space="preserve">     </w:t>
        </w:r>
        <w:r>
          <w:rPr>
            <w:noProof/>
            <w:webHidden/>
          </w:rPr>
          <w:fldChar w:fldCharType="begin"/>
        </w:r>
        <w:r>
          <w:rPr>
            <w:noProof/>
            <w:webHidden/>
          </w:rPr>
          <w:instrText xml:space="preserve"> PAGEREF _Toc468971534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5" w:history="1">
        <w:r w:rsidRPr="00E457B9">
          <w:rPr>
            <w:rStyle w:val="Hyperlink"/>
            <w:noProof/>
          </w:rPr>
          <w:t>3.3.3. Denge noktaları analizi</w:t>
        </w:r>
        <w:r>
          <w:rPr>
            <w:noProof/>
            <w:webHidden/>
          </w:rPr>
          <w:tab/>
        </w:r>
        <w:r w:rsidRPr="009023BD">
          <w:rPr>
            <w:noProof/>
          </w:rPr>
          <w:t xml:space="preserve">     </w:t>
        </w:r>
        <w:r>
          <w:rPr>
            <w:noProof/>
            <w:webHidden/>
          </w:rPr>
          <w:fldChar w:fldCharType="begin"/>
        </w:r>
        <w:r>
          <w:rPr>
            <w:noProof/>
            <w:webHidden/>
          </w:rPr>
          <w:instrText xml:space="preserve"> PAGEREF _Toc468971535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6" w:history="1">
        <w:r w:rsidRPr="00E457B9">
          <w:rPr>
            <w:rStyle w:val="Hyperlink"/>
            <w:noProof/>
          </w:rPr>
          <w:t>3.3.4. Lyapunov üstelleri analizi</w:t>
        </w:r>
        <w:r>
          <w:rPr>
            <w:noProof/>
            <w:webHidden/>
          </w:rPr>
          <w:tab/>
        </w:r>
        <w:r w:rsidRPr="009023BD">
          <w:rPr>
            <w:noProof/>
          </w:rPr>
          <w:t xml:space="preserve">     </w:t>
        </w:r>
        <w:r>
          <w:rPr>
            <w:noProof/>
            <w:webHidden/>
          </w:rPr>
          <w:fldChar w:fldCharType="begin"/>
        </w:r>
        <w:r>
          <w:rPr>
            <w:noProof/>
            <w:webHidden/>
          </w:rPr>
          <w:instrText xml:space="preserve"> PAGEREF _Toc468971536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Fonts w:ascii="Calibri" w:hAnsi="Calibri"/>
          <w:noProof/>
          <w:sz w:val="22"/>
          <w:lang w:eastAsia="tr-TR"/>
        </w:rPr>
      </w:pPr>
      <w:hyperlink w:anchor="_Toc468971537" w:history="1">
        <w:r w:rsidRPr="00E457B9">
          <w:rPr>
            <w:rStyle w:val="Hyperlink"/>
            <w:noProof/>
          </w:rPr>
          <w:t>3.3.5. Çatallaşma diyagramı analizi</w:t>
        </w:r>
        <w:r>
          <w:rPr>
            <w:noProof/>
            <w:webHidden/>
          </w:rPr>
          <w:tab/>
        </w:r>
        <w:r w:rsidRPr="009023BD">
          <w:rPr>
            <w:noProof/>
          </w:rPr>
          <w:t xml:space="preserve">     </w:t>
        </w:r>
        <w:r>
          <w:rPr>
            <w:noProof/>
            <w:webHidden/>
          </w:rPr>
          <w:fldChar w:fldCharType="begin"/>
        </w:r>
        <w:r>
          <w:rPr>
            <w:noProof/>
            <w:webHidden/>
          </w:rPr>
          <w:instrText xml:space="preserve"> PAGEREF _Toc468971537 \h </w:instrText>
        </w:r>
        <w:r>
          <w:rPr>
            <w:noProof/>
          </w:rPr>
        </w:r>
        <w:r>
          <w:rPr>
            <w:noProof/>
            <w:webHidden/>
          </w:rPr>
          <w:fldChar w:fldCharType="separate"/>
        </w:r>
        <w:r>
          <w:rPr>
            <w:noProof/>
            <w:webHidden/>
          </w:rPr>
          <w:t>1</w:t>
        </w:r>
        <w:r>
          <w:rPr>
            <w:noProof/>
            <w:webHidden/>
          </w:rPr>
          <w:fldChar w:fldCharType="end"/>
        </w:r>
      </w:hyperlink>
    </w:p>
    <w:p w:rsidR="00CF32F7" w:rsidRDefault="00CF32F7" w:rsidP="00EA4D6E">
      <w:pPr>
        <w:pStyle w:val="TOC3"/>
        <w:spacing w:before="0" w:after="0"/>
        <w:rPr>
          <w:rStyle w:val="Hyperlink"/>
          <w:noProof/>
        </w:rPr>
      </w:pPr>
      <w:hyperlink w:anchor="_Toc468971538" w:history="1">
        <w:r w:rsidRPr="00E457B9">
          <w:rPr>
            <w:rStyle w:val="Hyperlink"/>
            <w:noProof/>
          </w:rPr>
          <w:t>3.3.6. Frekans spectrum analizi</w:t>
        </w:r>
        <w:r>
          <w:rPr>
            <w:noProof/>
            <w:webHidden/>
          </w:rPr>
          <w:tab/>
        </w:r>
        <w:r w:rsidRPr="009023BD">
          <w:rPr>
            <w:noProof/>
          </w:rPr>
          <w:t xml:space="preserve">     </w:t>
        </w:r>
        <w:r>
          <w:rPr>
            <w:noProof/>
            <w:webHidden/>
          </w:rPr>
          <w:fldChar w:fldCharType="begin"/>
        </w:r>
        <w:r>
          <w:rPr>
            <w:noProof/>
            <w:webHidden/>
          </w:rPr>
          <w:instrText xml:space="preserve"> PAGEREF _Toc468971538 \h </w:instrText>
        </w:r>
        <w:r>
          <w:rPr>
            <w:noProof/>
          </w:rPr>
        </w:r>
        <w:r>
          <w:rPr>
            <w:noProof/>
            <w:webHidden/>
          </w:rPr>
          <w:fldChar w:fldCharType="separate"/>
        </w:r>
        <w:r>
          <w:rPr>
            <w:noProof/>
            <w:webHidden/>
          </w:rPr>
          <w:t>1</w:t>
        </w:r>
        <w:r>
          <w:rPr>
            <w:noProof/>
            <w:webHidden/>
          </w:rPr>
          <w:fldChar w:fldCharType="end"/>
        </w:r>
      </w:hyperlink>
    </w:p>
    <w:p w:rsidR="00CF32F7" w:rsidRPr="002155EF" w:rsidRDefault="00CF32F7" w:rsidP="005525A4">
      <w:pPr>
        <w:rPr>
          <w:noProof/>
        </w:rPr>
      </w:pPr>
    </w:p>
    <w:p w:rsidR="00CF32F7" w:rsidRDefault="00CF32F7" w:rsidP="005525A4">
      <w:pPr>
        <w:pStyle w:val="TOC1"/>
        <w:tabs>
          <w:tab w:val="left" w:pos="1843"/>
        </w:tabs>
        <w:rPr>
          <w:rFonts w:ascii="Calibri" w:hAnsi="Calibri"/>
          <w:sz w:val="22"/>
          <w:lang w:eastAsia="tr-TR"/>
        </w:rPr>
      </w:pPr>
      <w:hyperlink w:anchor="_Toc468971539" w:history="1">
        <w:r w:rsidRPr="00E457B9">
          <w:rPr>
            <w:rStyle w:val="Hyperlink"/>
          </w:rPr>
          <w:t>BÖLÜM 4.</w:t>
        </w:r>
        <w:r>
          <w:rPr>
            <w:rFonts w:ascii="Calibri" w:hAnsi="Calibri"/>
            <w:sz w:val="22"/>
            <w:lang w:eastAsia="tr-TR"/>
          </w:rPr>
          <w:tab/>
          <w:t xml:space="preserve">                                                                                                                     </w:t>
        </w:r>
        <w:r w:rsidRPr="00E457B9">
          <w:rPr>
            <w:rStyle w:val="Hyperlink"/>
          </w:rPr>
          <w:t xml:space="preserve">YENİ KAOS TABANLI </w:t>
        </w:r>
        <w:r>
          <w:rPr>
            <w:rStyle w:val="Hyperlink"/>
          </w:rPr>
          <w:t xml:space="preserve">RSÜ, S-BOX VE ŞİFRELEME </w:t>
        </w:r>
        <w:r w:rsidRPr="00E457B9">
          <w:rPr>
            <w:rStyle w:val="Hyperlink"/>
          </w:rPr>
          <w:t>ALGORİTMA</w:t>
        </w:r>
        <w:r>
          <w:rPr>
            <w:rStyle w:val="Hyperlink"/>
          </w:rPr>
          <w:t>SI</w:t>
        </w:r>
        <w:r w:rsidRPr="00E457B9">
          <w:rPr>
            <w:rStyle w:val="Hyperlink"/>
          </w:rPr>
          <w:t xml:space="preserve"> TA</w:t>
        </w:r>
        <w:r>
          <w:rPr>
            <w:rStyle w:val="Hyperlink"/>
          </w:rPr>
          <w:t>SARIMLARI………….</w:t>
        </w:r>
        <w:r>
          <w:rPr>
            <w:rStyle w:val="Hyperlink"/>
          </w:rPr>
          <w:tab/>
        </w:r>
        <w:r w:rsidRPr="009023BD">
          <w:t xml:space="preserve">     </w:t>
        </w:r>
        <w:r>
          <w:rPr>
            <w:webHidden/>
          </w:rPr>
          <w:fldChar w:fldCharType="begin"/>
        </w:r>
        <w:r>
          <w:rPr>
            <w:webHidden/>
          </w:rPr>
          <w:instrText xml:space="preserve"> PAGEREF _Toc468971539 \h </w:instrText>
        </w:r>
        <w:r>
          <w:rPr>
            <w:webHidden/>
          </w:rPr>
          <w:fldChar w:fldCharType="separate"/>
        </w:r>
        <w:r>
          <w:rPr>
            <w:webHidden/>
          </w:rPr>
          <w:t>1</w:t>
        </w:r>
        <w:r>
          <w:rPr>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40" w:history="1">
        <w:r w:rsidRPr="00E457B9">
          <w:rPr>
            <w:rStyle w:val="Hyperlink"/>
            <w:noProof/>
          </w:rPr>
          <w:t>4.1. Yeni Kaos Tabanlı RSÜ Algoritmaları Tasarımı ve NIST Testleri</w:t>
        </w:r>
        <w:r>
          <w:rPr>
            <w:noProof/>
            <w:webHidden/>
          </w:rPr>
          <w:tab/>
        </w:r>
        <w:r w:rsidRPr="009023BD">
          <w:rPr>
            <w:noProof/>
          </w:rPr>
          <w:t xml:space="preserve">     </w:t>
        </w:r>
        <w:r>
          <w:rPr>
            <w:noProof/>
            <w:webHidden/>
          </w:rPr>
          <w:fldChar w:fldCharType="begin"/>
        </w:r>
        <w:r>
          <w:rPr>
            <w:noProof/>
            <w:webHidden/>
          </w:rPr>
          <w:instrText xml:space="preserve"> PAGEREF _Toc468971540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1" w:history="1">
        <w:r w:rsidRPr="00E457B9">
          <w:rPr>
            <w:rStyle w:val="Hyperlink"/>
            <w:noProof/>
          </w:rPr>
          <w:t>4.1.1. Yeni RSÜ-1 tasarım algoritması</w:t>
        </w:r>
        <w:r>
          <w:rPr>
            <w:noProof/>
            <w:webHidden/>
          </w:rPr>
          <w:tab/>
        </w:r>
        <w:r w:rsidRPr="009023BD">
          <w:rPr>
            <w:noProof/>
          </w:rPr>
          <w:t xml:space="preserve">     </w:t>
        </w:r>
        <w:r>
          <w:rPr>
            <w:noProof/>
            <w:webHidden/>
          </w:rPr>
          <w:fldChar w:fldCharType="begin"/>
        </w:r>
        <w:r>
          <w:rPr>
            <w:noProof/>
            <w:webHidden/>
          </w:rPr>
          <w:instrText xml:space="preserve"> PAGEREF _Toc468971541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2" w:history="1">
        <w:r w:rsidRPr="00E457B9">
          <w:rPr>
            <w:rStyle w:val="Hyperlink"/>
            <w:noProof/>
          </w:rPr>
          <w:t>4.1.2. Yeni RSÜ-2 tasarım algoritması</w:t>
        </w:r>
        <w:r>
          <w:rPr>
            <w:noProof/>
            <w:webHidden/>
          </w:rPr>
          <w:tab/>
        </w:r>
        <w:r w:rsidRPr="009023BD">
          <w:rPr>
            <w:noProof/>
          </w:rPr>
          <w:t xml:space="preserve">     </w:t>
        </w:r>
        <w:r>
          <w:rPr>
            <w:noProof/>
            <w:webHidden/>
          </w:rPr>
          <w:fldChar w:fldCharType="begin"/>
        </w:r>
        <w:r>
          <w:rPr>
            <w:noProof/>
            <w:webHidden/>
          </w:rPr>
          <w:instrText xml:space="preserve"> PAGEREF _Toc468971542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3" w:history="1">
        <w:r w:rsidRPr="00E457B9">
          <w:rPr>
            <w:rStyle w:val="Hyperlink"/>
            <w:noProof/>
          </w:rPr>
          <w:t>4.1.3. RSÜ-1 algoritmasının NIST test sonuçları</w:t>
        </w:r>
        <w:r>
          <w:rPr>
            <w:noProof/>
            <w:webHidden/>
          </w:rPr>
          <w:tab/>
        </w:r>
        <w:r w:rsidRPr="009023BD">
          <w:rPr>
            <w:noProof/>
          </w:rPr>
          <w:t xml:space="preserve">     </w:t>
        </w:r>
        <w:r>
          <w:rPr>
            <w:noProof/>
            <w:webHidden/>
          </w:rPr>
          <w:fldChar w:fldCharType="begin"/>
        </w:r>
        <w:r>
          <w:rPr>
            <w:noProof/>
            <w:webHidden/>
          </w:rPr>
          <w:instrText xml:space="preserve"> PAGEREF _Toc468971543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4" w:history="1">
        <w:r w:rsidRPr="00E457B9">
          <w:rPr>
            <w:rStyle w:val="Hyperlink"/>
            <w:noProof/>
          </w:rPr>
          <w:t>4.1.4. RSÜ-2 algoritması</w:t>
        </w:r>
        <w:r>
          <w:rPr>
            <w:rStyle w:val="Hyperlink"/>
            <w:noProof/>
          </w:rPr>
          <w:t>nın</w:t>
        </w:r>
        <w:r w:rsidRPr="00E457B9">
          <w:rPr>
            <w:rStyle w:val="Hyperlink"/>
            <w:noProof/>
          </w:rPr>
          <w:t xml:space="preserve"> NIST test sonuçları</w:t>
        </w:r>
        <w:r>
          <w:rPr>
            <w:noProof/>
            <w:webHidden/>
          </w:rPr>
          <w:tab/>
        </w:r>
        <w:r w:rsidRPr="009023BD">
          <w:rPr>
            <w:noProof/>
          </w:rPr>
          <w:t xml:space="preserve">     </w:t>
        </w:r>
        <w:r>
          <w:rPr>
            <w:noProof/>
            <w:webHidden/>
          </w:rPr>
          <w:fldChar w:fldCharType="begin"/>
        </w:r>
        <w:r>
          <w:rPr>
            <w:noProof/>
            <w:webHidden/>
          </w:rPr>
          <w:instrText xml:space="preserve"> PAGEREF _Toc468971544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45" w:history="1">
        <w:r w:rsidRPr="00E457B9">
          <w:rPr>
            <w:rStyle w:val="Hyperlink"/>
            <w:noProof/>
            <w:lang w:eastAsia="tr-TR"/>
          </w:rPr>
          <w:t>4.2. Yeni Kaos Tabanlı S-Box Üretim Algoritması Tasarımı ve Performans Testleri</w:t>
        </w:r>
        <w:r>
          <w:rPr>
            <w:noProof/>
            <w:webHidden/>
          </w:rPr>
          <w:tab/>
        </w:r>
        <w:r w:rsidRPr="009023BD">
          <w:rPr>
            <w:noProof/>
          </w:rPr>
          <w:t xml:space="preserve">     </w:t>
        </w:r>
        <w:r>
          <w:rPr>
            <w:noProof/>
            <w:webHidden/>
          </w:rPr>
          <w:fldChar w:fldCharType="begin"/>
        </w:r>
        <w:r>
          <w:rPr>
            <w:noProof/>
            <w:webHidden/>
          </w:rPr>
          <w:instrText xml:space="preserve"> PAGEREF _Toc468971545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6" w:history="1">
        <w:r w:rsidRPr="00E457B9">
          <w:rPr>
            <w:rStyle w:val="Hyperlink"/>
            <w:noProof/>
          </w:rPr>
          <w:t>4.2.1. Yeni kaos tabanlı S-Box üretim algoritması tasarımı</w:t>
        </w:r>
        <w:r>
          <w:rPr>
            <w:noProof/>
            <w:webHidden/>
          </w:rPr>
          <w:tab/>
        </w:r>
        <w:r w:rsidRPr="009023BD">
          <w:rPr>
            <w:noProof/>
          </w:rPr>
          <w:t xml:space="preserve">     </w:t>
        </w:r>
        <w:r>
          <w:rPr>
            <w:noProof/>
            <w:webHidden/>
          </w:rPr>
          <w:fldChar w:fldCharType="begin"/>
        </w:r>
        <w:r>
          <w:rPr>
            <w:noProof/>
            <w:webHidden/>
          </w:rPr>
          <w:instrText xml:space="preserve"> PAGEREF _Toc468971546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47" w:history="1">
        <w:r w:rsidRPr="00E457B9">
          <w:rPr>
            <w:rStyle w:val="Hyperlink"/>
            <w:noProof/>
          </w:rPr>
          <w:t>4.2.2. Önerilen S-Box’ lar ve performans testleri</w:t>
        </w:r>
        <w:r>
          <w:rPr>
            <w:noProof/>
            <w:webHidden/>
          </w:rPr>
          <w:tab/>
        </w:r>
        <w:r w:rsidRPr="009023BD">
          <w:rPr>
            <w:noProof/>
          </w:rPr>
          <w:t xml:space="preserve">     </w:t>
        </w:r>
        <w:r>
          <w:rPr>
            <w:noProof/>
            <w:webHidden/>
          </w:rPr>
          <w:fldChar w:fldCharType="begin"/>
        </w:r>
        <w:r>
          <w:rPr>
            <w:noProof/>
            <w:webHidden/>
          </w:rPr>
          <w:instrText xml:space="preserve"> PAGEREF _Toc468971547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48" w:history="1">
        <w:r w:rsidRPr="00E457B9">
          <w:rPr>
            <w:rStyle w:val="Hyperlink"/>
            <w:noProof/>
          </w:rPr>
          <w:t>4.2.2.1. Önerilen S-Box-1 ve performans testleri</w:t>
        </w:r>
        <w:r>
          <w:rPr>
            <w:noProof/>
            <w:webHidden/>
          </w:rPr>
          <w:tab/>
        </w:r>
        <w:r w:rsidRPr="009023BD">
          <w:rPr>
            <w:noProof/>
          </w:rPr>
          <w:t xml:space="preserve">     </w:t>
        </w:r>
        <w:r>
          <w:rPr>
            <w:noProof/>
            <w:webHidden/>
          </w:rPr>
          <w:fldChar w:fldCharType="begin"/>
        </w:r>
        <w:r>
          <w:rPr>
            <w:noProof/>
            <w:webHidden/>
          </w:rPr>
          <w:instrText xml:space="preserve"> PAGEREF _Toc468971548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49" w:history="1">
        <w:r w:rsidRPr="00E457B9">
          <w:rPr>
            <w:rStyle w:val="Hyperlink"/>
            <w:noProof/>
          </w:rPr>
          <w:t>4.2.2.2. Önerilen S-Box-2 ve performans testleri</w:t>
        </w:r>
        <w:r>
          <w:rPr>
            <w:noProof/>
            <w:webHidden/>
          </w:rPr>
          <w:tab/>
        </w:r>
        <w:r w:rsidRPr="009023BD">
          <w:rPr>
            <w:noProof/>
          </w:rPr>
          <w:t xml:space="preserve">     </w:t>
        </w:r>
        <w:r>
          <w:rPr>
            <w:noProof/>
            <w:webHidden/>
          </w:rPr>
          <w:fldChar w:fldCharType="begin"/>
        </w:r>
        <w:r>
          <w:rPr>
            <w:noProof/>
            <w:webHidden/>
          </w:rPr>
          <w:instrText xml:space="preserve"> PAGEREF _Toc468971549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50" w:history="1">
        <w:r w:rsidRPr="00E457B9">
          <w:rPr>
            <w:rStyle w:val="Hyperlink"/>
            <w:noProof/>
          </w:rPr>
          <w:t>4.2.3. Önerilen yeni S-Box’ların performans karşılaştırması</w:t>
        </w:r>
        <w:r>
          <w:rPr>
            <w:noProof/>
            <w:webHidden/>
          </w:rPr>
          <w:tab/>
        </w:r>
        <w:r w:rsidRPr="009023BD">
          <w:rPr>
            <w:noProof/>
          </w:rPr>
          <w:t xml:space="preserve">     </w:t>
        </w:r>
        <w:r>
          <w:rPr>
            <w:noProof/>
            <w:webHidden/>
          </w:rPr>
          <w:fldChar w:fldCharType="begin"/>
        </w:r>
        <w:r>
          <w:rPr>
            <w:noProof/>
            <w:webHidden/>
          </w:rPr>
          <w:instrText xml:space="preserve"> PAGEREF _Toc468971550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51" w:history="1">
        <w:r w:rsidRPr="00E457B9">
          <w:rPr>
            <w:rStyle w:val="Hyperlink"/>
            <w:noProof/>
          </w:rPr>
          <w:t xml:space="preserve">4.3. Yeni Kaos Tabanlı Simetrik Ve Asimetrik Hibrit Şifreleme </w:t>
        </w:r>
        <w:r>
          <w:rPr>
            <w:rStyle w:val="Hyperlink"/>
            <w:noProof/>
          </w:rPr>
          <w:t xml:space="preserve"> </w:t>
        </w:r>
        <w:r w:rsidRPr="00E457B9">
          <w:rPr>
            <w:rStyle w:val="Hyperlink"/>
            <w:noProof/>
          </w:rPr>
          <w:t>Algoritmaları</w:t>
        </w:r>
        <w:r>
          <w:rPr>
            <w:noProof/>
            <w:webHidden/>
          </w:rPr>
          <w:tab/>
        </w:r>
        <w:r w:rsidRPr="009023BD">
          <w:rPr>
            <w:noProof/>
          </w:rPr>
          <w:t xml:space="preserve">     </w:t>
        </w:r>
        <w:r>
          <w:rPr>
            <w:noProof/>
            <w:webHidden/>
          </w:rPr>
          <w:fldChar w:fldCharType="begin"/>
        </w:r>
        <w:r>
          <w:rPr>
            <w:noProof/>
            <w:webHidden/>
          </w:rPr>
          <w:instrText xml:space="preserve"> PAGEREF _Toc468971551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52" w:history="1">
        <w:r w:rsidRPr="00E457B9">
          <w:rPr>
            <w:rStyle w:val="Hyperlink"/>
            <w:noProof/>
          </w:rPr>
          <w:t>4.3.1.  Yeni CRSA kaos tabanlı hibrit şifreleme algoritması tasarımı</w:t>
        </w:r>
        <w:r>
          <w:rPr>
            <w:noProof/>
            <w:webHidden/>
          </w:rPr>
          <w:tab/>
        </w:r>
        <w:r w:rsidRPr="009023BD">
          <w:rPr>
            <w:noProof/>
          </w:rPr>
          <w:t xml:space="preserve">     </w:t>
        </w:r>
        <w:r>
          <w:rPr>
            <w:noProof/>
            <w:webHidden/>
          </w:rPr>
          <w:fldChar w:fldCharType="begin"/>
        </w:r>
        <w:r>
          <w:rPr>
            <w:noProof/>
            <w:webHidden/>
          </w:rPr>
          <w:instrText xml:space="preserve"> PAGEREF _Toc468971552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noProof/>
        </w:rPr>
      </w:pPr>
      <w:hyperlink w:anchor="_Toc468971553" w:history="1">
        <w:r w:rsidRPr="00E457B9">
          <w:rPr>
            <w:rStyle w:val="Hyperlink"/>
            <w:noProof/>
          </w:rPr>
          <w:t>4.3.2.  Yeni CS-AES kaos taban</w:t>
        </w:r>
        <w:r>
          <w:rPr>
            <w:rStyle w:val="Hyperlink"/>
            <w:noProof/>
          </w:rPr>
          <w:t xml:space="preserve">lı hibrit şifreleme algoritma </w:t>
        </w:r>
        <w:r w:rsidRPr="00E457B9">
          <w:rPr>
            <w:rStyle w:val="Hyperlink"/>
            <w:noProof/>
          </w:rPr>
          <w:t>tasarımı</w:t>
        </w:r>
        <w:r>
          <w:rPr>
            <w:noProof/>
            <w:webHidden/>
          </w:rPr>
          <w:tab/>
        </w:r>
        <w:r w:rsidRPr="00B20E66">
          <w:rPr>
            <w:noProof/>
          </w:rPr>
          <w:t xml:space="preserve">    </w:t>
        </w:r>
        <w:r>
          <w:rPr>
            <w:noProof/>
            <w:webHidden/>
          </w:rPr>
          <w:fldChar w:fldCharType="begin"/>
        </w:r>
        <w:r>
          <w:rPr>
            <w:noProof/>
            <w:webHidden/>
          </w:rPr>
          <w:instrText xml:space="preserve"> PAGEREF _Toc468971553 \h </w:instrText>
        </w:r>
        <w:r>
          <w:rPr>
            <w:noProof/>
          </w:rPr>
        </w:r>
        <w:r>
          <w:rPr>
            <w:noProof/>
            <w:webHidden/>
          </w:rPr>
          <w:fldChar w:fldCharType="separate"/>
        </w:r>
        <w:r>
          <w:rPr>
            <w:noProof/>
            <w:webHidden/>
          </w:rPr>
          <w:t>1</w:t>
        </w:r>
        <w:r>
          <w:rPr>
            <w:noProof/>
            <w:webHidden/>
          </w:rPr>
          <w:fldChar w:fldCharType="end"/>
        </w:r>
      </w:hyperlink>
    </w:p>
    <w:p w:rsidR="00CF32F7" w:rsidRPr="008F2CE6" w:rsidRDefault="00CF32F7" w:rsidP="008F2CE6">
      <w:pPr>
        <w:rPr>
          <w:noProof/>
        </w:rPr>
      </w:pPr>
    </w:p>
    <w:p w:rsidR="00CF32F7" w:rsidRDefault="00CF32F7" w:rsidP="005525A4">
      <w:pPr>
        <w:pStyle w:val="TOC1"/>
        <w:tabs>
          <w:tab w:val="left" w:pos="1843"/>
        </w:tabs>
        <w:rPr>
          <w:rFonts w:ascii="Calibri" w:hAnsi="Calibri"/>
          <w:sz w:val="22"/>
          <w:lang w:eastAsia="tr-TR"/>
        </w:rPr>
      </w:pPr>
      <w:hyperlink w:anchor="_Toc468971554" w:history="1">
        <w:r w:rsidRPr="00E457B9">
          <w:rPr>
            <w:rStyle w:val="Hyperlink"/>
          </w:rPr>
          <w:t>BÖLÜM 5.</w:t>
        </w:r>
        <w:r>
          <w:rPr>
            <w:rFonts w:ascii="Calibri" w:hAnsi="Calibri"/>
            <w:sz w:val="22"/>
            <w:lang w:eastAsia="tr-TR"/>
          </w:rPr>
          <w:tab/>
          <w:t xml:space="preserve">                                                                                                      </w:t>
        </w:r>
        <w:r w:rsidRPr="00E457B9">
          <w:rPr>
            <w:rStyle w:val="Hyperlink"/>
          </w:rPr>
          <w:t>ŞİFRELEME UYGULAMALARI VE PERFORMANS ANALİZLERİ</w:t>
        </w:r>
        <w:r>
          <w:rPr>
            <w:webHidden/>
          </w:rPr>
          <w:tab/>
        </w:r>
        <w:r w:rsidRPr="009023BD">
          <w:t xml:space="preserve">     </w:t>
        </w:r>
        <w:r>
          <w:rPr>
            <w:webHidden/>
          </w:rPr>
          <w:fldChar w:fldCharType="begin"/>
        </w:r>
        <w:r>
          <w:rPr>
            <w:webHidden/>
          </w:rPr>
          <w:instrText xml:space="preserve"> PAGEREF _Toc468971554 \h </w:instrText>
        </w:r>
        <w:r>
          <w:rPr>
            <w:webHidden/>
          </w:rPr>
          <w:fldChar w:fldCharType="separate"/>
        </w:r>
        <w:r>
          <w:rPr>
            <w:webHidden/>
          </w:rPr>
          <w:t>1</w:t>
        </w:r>
        <w:r>
          <w:rPr>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55" w:history="1">
        <w:r w:rsidRPr="00E457B9">
          <w:rPr>
            <w:rStyle w:val="Hyperlink"/>
            <w:noProof/>
          </w:rPr>
          <w:t>5.1. CRSA Şifreleme Algoritması ve Uygulaması</w:t>
        </w:r>
        <w:r>
          <w:rPr>
            <w:noProof/>
            <w:webHidden/>
          </w:rPr>
          <w:tab/>
        </w:r>
        <w:r w:rsidRPr="009023BD">
          <w:rPr>
            <w:noProof/>
          </w:rPr>
          <w:t xml:space="preserve">     </w:t>
        </w:r>
        <w:r>
          <w:rPr>
            <w:noProof/>
            <w:webHidden/>
          </w:rPr>
          <w:fldChar w:fldCharType="begin"/>
        </w:r>
        <w:r>
          <w:rPr>
            <w:noProof/>
            <w:webHidden/>
          </w:rPr>
          <w:instrText xml:space="preserve"> PAGEREF _Toc468971555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56" w:history="1">
        <w:r w:rsidRPr="00E457B9">
          <w:rPr>
            <w:rStyle w:val="Hyperlink"/>
            <w:noProof/>
          </w:rPr>
          <w:t>5.2. CS-AES Şifreleme Algoritması ile Şifreleme Uygulaması</w:t>
        </w:r>
        <w:r>
          <w:rPr>
            <w:noProof/>
            <w:webHidden/>
          </w:rPr>
          <w:tab/>
        </w:r>
        <w:r w:rsidRPr="009023BD">
          <w:rPr>
            <w:noProof/>
          </w:rPr>
          <w:t xml:space="preserve">     </w:t>
        </w:r>
        <w:r>
          <w:rPr>
            <w:noProof/>
            <w:webHidden/>
          </w:rPr>
          <w:fldChar w:fldCharType="begin"/>
        </w:r>
        <w:r>
          <w:rPr>
            <w:noProof/>
            <w:webHidden/>
          </w:rPr>
          <w:instrText xml:space="preserve"> PAGEREF _Toc468971556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57" w:history="1">
        <w:r w:rsidRPr="00E457B9">
          <w:rPr>
            <w:rStyle w:val="Hyperlink"/>
            <w:noProof/>
          </w:rPr>
          <w:t>5.3. Güvenlik ve Performans Analizleri</w:t>
        </w:r>
        <w:r>
          <w:rPr>
            <w:noProof/>
            <w:webHidden/>
          </w:rPr>
          <w:tab/>
        </w:r>
        <w:r w:rsidRPr="009023BD">
          <w:rPr>
            <w:noProof/>
          </w:rPr>
          <w:t xml:space="preserve">     </w:t>
        </w:r>
        <w:r>
          <w:rPr>
            <w:noProof/>
            <w:webHidden/>
          </w:rPr>
          <w:fldChar w:fldCharType="begin"/>
        </w:r>
        <w:r>
          <w:rPr>
            <w:noProof/>
            <w:webHidden/>
          </w:rPr>
          <w:instrText xml:space="preserve"> PAGEREF _Toc468971557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58" w:history="1">
        <w:r w:rsidRPr="00E457B9">
          <w:rPr>
            <w:rStyle w:val="Hyperlink"/>
            <w:noProof/>
          </w:rPr>
          <w:t>5.3.1. Güvenlik analizleri</w:t>
        </w:r>
        <w:r>
          <w:rPr>
            <w:noProof/>
            <w:webHidden/>
          </w:rPr>
          <w:tab/>
        </w:r>
        <w:r w:rsidRPr="009023BD">
          <w:rPr>
            <w:noProof/>
          </w:rPr>
          <w:t xml:space="preserve">     </w:t>
        </w:r>
        <w:r>
          <w:rPr>
            <w:noProof/>
            <w:webHidden/>
          </w:rPr>
          <w:fldChar w:fldCharType="begin"/>
        </w:r>
        <w:r>
          <w:rPr>
            <w:noProof/>
            <w:webHidden/>
          </w:rPr>
          <w:instrText xml:space="preserve"> PAGEREF _Toc468971558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59" w:history="1">
        <w:r w:rsidRPr="00E457B9">
          <w:rPr>
            <w:rStyle w:val="Hyperlink"/>
            <w:noProof/>
          </w:rPr>
          <w:t>5.3.1.1. Histogram analizi</w:t>
        </w:r>
        <w:r>
          <w:rPr>
            <w:noProof/>
            <w:webHidden/>
          </w:rPr>
          <w:tab/>
        </w:r>
        <w:r w:rsidRPr="009023BD">
          <w:rPr>
            <w:noProof/>
          </w:rPr>
          <w:t xml:space="preserve">     </w:t>
        </w:r>
        <w:r>
          <w:rPr>
            <w:noProof/>
            <w:webHidden/>
          </w:rPr>
          <w:fldChar w:fldCharType="begin"/>
        </w:r>
        <w:r>
          <w:rPr>
            <w:noProof/>
            <w:webHidden/>
          </w:rPr>
          <w:instrText xml:space="preserve"> PAGEREF _Toc468971559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0" w:history="1">
        <w:r w:rsidRPr="00E457B9">
          <w:rPr>
            <w:rStyle w:val="Hyperlink"/>
            <w:noProof/>
          </w:rPr>
          <w:t>5.3.1.2. Korelasyon analizi</w:t>
        </w:r>
        <w:r>
          <w:rPr>
            <w:noProof/>
            <w:webHidden/>
          </w:rPr>
          <w:tab/>
        </w:r>
        <w:r w:rsidRPr="009023BD">
          <w:rPr>
            <w:noProof/>
          </w:rPr>
          <w:t xml:space="preserve">     </w:t>
        </w:r>
        <w:r>
          <w:rPr>
            <w:noProof/>
            <w:webHidden/>
          </w:rPr>
          <w:fldChar w:fldCharType="begin"/>
        </w:r>
        <w:r>
          <w:rPr>
            <w:noProof/>
            <w:webHidden/>
          </w:rPr>
          <w:instrText xml:space="preserve"> PAGEREF _Toc468971560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1" w:history="1">
        <w:r w:rsidRPr="00E457B9">
          <w:rPr>
            <w:rStyle w:val="Hyperlink"/>
            <w:noProof/>
          </w:rPr>
          <w:t>5.3.1.3. Diferansiyel atak analizi  (NPCR-UACI)</w:t>
        </w:r>
        <w:r>
          <w:rPr>
            <w:noProof/>
            <w:webHidden/>
          </w:rPr>
          <w:tab/>
        </w:r>
        <w:r w:rsidRPr="009023BD">
          <w:rPr>
            <w:noProof/>
          </w:rPr>
          <w:t xml:space="preserve">     </w:t>
        </w:r>
        <w:r>
          <w:rPr>
            <w:noProof/>
            <w:webHidden/>
          </w:rPr>
          <w:fldChar w:fldCharType="begin"/>
        </w:r>
        <w:r>
          <w:rPr>
            <w:noProof/>
            <w:webHidden/>
          </w:rPr>
          <w:instrText xml:space="preserve"> PAGEREF _Toc468971561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2" w:history="1">
        <w:r w:rsidRPr="00E457B9">
          <w:rPr>
            <w:rStyle w:val="Hyperlink"/>
            <w:noProof/>
          </w:rPr>
          <w:t>5.3.1.4. Bilgi entropi analizi</w:t>
        </w:r>
        <w:r>
          <w:rPr>
            <w:noProof/>
            <w:webHidden/>
          </w:rPr>
          <w:tab/>
        </w:r>
        <w:r w:rsidRPr="009023BD">
          <w:rPr>
            <w:noProof/>
          </w:rPr>
          <w:t xml:space="preserve">     </w:t>
        </w:r>
        <w:r>
          <w:rPr>
            <w:noProof/>
            <w:webHidden/>
          </w:rPr>
          <w:fldChar w:fldCharType="begin"/>
        </w:r>
        <w:r>
          <w:rPr>
            <w:noProof/>
            <w:webHidden/>
          </w:rPr>
          <w:instrText xml:space="preserve"> PAGEREF _Toc468971562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3" w:history="1">
        <w:r w:rsidRPr="00E457B9">
          <w:rPr>
            <w:rStyle w:val="Hyperlink"/>
            <w:noProof/>
          </w:rPr>
          <w:t>5.3.1.5. Şifreleme kalitesi analizi</w:t>
        </w:r>
        <w:r>
          <w:rPr>
            <w:noProof/>
            <w:webHidden/>
          </w:rPr>
          <w:tab/>
        </w:r>
        <w:r w:rsidRPr="009023BD">
          <w:rPr>
            <w:noProof/>
          </w:rPr>
          <w:t xml:space="preserve">     </w:t>
        </w:r>
        <w:r>
          <w:rPr>
            <w:noProof/>
            <w:webHidden/>
          </w:rPr>
          <w:fldChar w:fldCharType="begin"/>
        </w:r>
        <w:r>
          <w:rPr>
            <w:noProof/>
            <w:webHidden/>
          </w:rPr>
          <w:instrText xml:space="preserve"> PAGEREF _Toc468971563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4" w:history="1">
        <w:r w:rsidRPr="00E457B9">
          <w:rPr>
            <w:rStyle w:val="Hyperlink"/>
            <w:noProof/>
          </w:rPr>
          <w:t>5.3.1.6. Anahtar uzayı analizi</w:t>
        </w:r>
        <w:r>
          <w:rPr>
            <w:noProof/>
            <w:webHidden/>
          </w:rPr>
          <w:tab/>
        </w:r>
        <w:r w:rsidRPr="009023BD">
          <w:rPr>
            <w:noProof/>
          </w:rPr>
          <w:t xml:space="preserve">     </w:t>
        </w:r>
        <w:r>
          <w:rPr>
            <w:noProof/>
            <w:webHidden/>
          </w:rPr>
          <w:fldChar w:fldCharType="begin"/>
        </w:r>
        <w:r>
          <w:rPr>
            <w:noProof/>
            <w:webHidden/>
          </w:rPr>
          <w:instrText xml:space="preserve"> PAGEREF _Toc468971564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5" w:history="1">
        <w:r w:rsidRPr="00E457B9">
          <w:rPr>
            <w:rStyle w:val="Hyperlink"/>
            <w:noProof/>
          </w:rPr>
          <w:t>5.3.1.7. Anahtar hassasiyet analizi</w:t>
        </w:r>
        <w:r>
          <w:rPr>
            <w:noProof/>
            <w:webHidden/>
          </w:rPr>
          <w:tab/>
        </w:r>
        <w:r w:rsidRPr="009023BD">
          <w:rPr>
            <w:noProof/>
          </w:rPr>
          <w:t xml:space="preserve">     </w:t>
        </w:r>
        <w:r>
          <w:rPr>
            <w:noProof/>
            <w:webHidden/>
          </w:rPr>
          <w:fldChar w:fldCharType="begin"/>
        </w:r>
        <w:r>
          <w:rPr>
            <w:noProof/>
            <w:webHidden/>
          </w:rPr>
          <w:instrText xml:space="preserve"> PAGEREF _Toc468971565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66" w:history="1">
        <w:r w:rsidRPr="00E457B9">
          <w:rPr>
            <w:rStyle w:val="Hyperlink"/>
            <w:noProof/>
          </w:rPr>
          <w:t>5.3.2. Performans analizleri</w:t>
        </w:r>
        <w:r>
          <w:rPr>
            <w:noProof/>
            <w:webHidden/>
          </w:rPr>
          <w:tab/>
        </w:r>
        <w:r w:rsidRPr="009023BD">
          <w:rPr>
            <w:noProof/>
          </w:rPr>
          <w:t xml:space="preserve">     </w:t>
        </w:r>
        <w:r>
          <w:rPr>
            <w:noProof/>
            <w:webHidden/>
          </w:rPr>
          <w:fldChar w:fldCharType="begin"/>
        </w:r>
        <w:r>
          <w:rPr>
            <w:noProof/>
            <w:webHidden/>
          </w:rPr>
          <w:instrText xml:space="preserve"> PAGEREF _Toc468971566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7" w:history="1">
        <w:r w:rsidRPr="00E457B9">
          <w:rPr>
            <w:rStyle w:val="Hyperlink"/>
            <w:noProof/>
          </w:rPr>
          <w:t>5.3.2.1. Şifreleme hızı analizi</w:t>
        </w:r>
        <w:r>
          <w:rPr>
            <w:noProof/>
            <w:webHidden/>
          </w:rPr>
          <w:tab/>
        </w:r>
        <w:r w:rsidRPr="009023BD">
          <w:rPr>
            <w:noProof/>
          </w:rPr>
          <w:t xml:space="preserve">     </w:t>
        </w:r>
        <w:r>
          <w:rPr>
            <w:noProof/>
            <w:webHidden/>
          </w:rPr>
          <w:fldChar w:fldCharType="begin"/>
        </w:r>
        <w:r>
          <w:rPr>
            <w:noProof/>
            <w:webHidden/>
          </w:rPr>
          <w:instrText xml:space="preserve"> PAGEREF _Toc468971567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4"/>
        <w:spacing w:after="0"/>
        <w:rPr>
          <w:rFonts w:ascii="Calibri" w:hAnsi="Calibri"/>
          <w:noProof/>
          <w:sz w:val="22"/>
          <w:lang w:eastAsia="tr-TR"/>
        </w:rPr>
      </w:pPr>
      <w:hyperlink w:anchor="_Toc468971568" w:history="1">
        <w:r w:rsidRPr="00E457B9">
          <w:rPr>
            <w:rStyle w:val="Hyperlink"/>
            <w:noProof/>
          </w:rPr>
          <w:t>5.3.2.2. Kaynak kullanım analizi</w:t>
        </w:r>
        <w:r>
          <w:rPr>
            <w:noProof/>
            <w:webHidden/>
          </w:rPr>
          <w:tab/>
        </w:r>
        <w:r w:rsidRPr="009023BD">
          <w:rPr>
            <w:noProof/>
          </w:rPr>
          <w:t xml:space="preserve">     </w:t>
        </w:r>
        <w:r>
          <w:rPr>
            <w:noProof/>
            <w:webHidden/>
          </w:rPr>
          <w:fldChar w:fldCharType="begin"/>
        </w:r>
        <w:r>
          <w:rPr>
            <w:noProof/>
            <w:webHidden/>
          </w:rPr>
          <w:instrText xml:space="preserve"> PAGEREF _Toc468971568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69" w:history="1">
        <w:r w:rsidRPr="00E457B9">
          <w:rPr>
            <w:rStyle w:val="Hyperlink"/>
            <w:noProof/>
          </w:rPr>
          <w:t>5.4. CRSA Şifreleme Uygulaması Analiz Sonuçları</w:t>
        </w:r>
        <w:r>
          <w:rPr>
            <w:noProof/>
            <w:webHidden/>
          </w:rPr>
          <w:tab/>
        </w:r>
        <w:r w:rsidRPr="009023BD">
          <w:rPr>
            <w:noProof/>
          </w:rPr>
          <w:t xml:space="preserve">     </w:t>
        </w:r>
        <w:r>
          <w:rPr>
            <w:noProof/>
            <w:webHidden/>
          </w:rPr>
          <w:fldChar w:fldCharType="begin"/>
        </w:r>
        <w:r>
          <w:rPr>
            <w:noProof/>
            <w:webHidden/>
          </w:rPr>
          <w:instrText xml:space="preserve"> PAGEREF _Toc468971569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0" w:history="1">
        <w:r w:rsidRPr="00E457B9">
          <w:rPr>
            <w:rStyle w:val="Hyperlink"/>
            <w:noProof/>
          </w:rPr>
          <w:t>5.4.1. Histogram analizi</w:t>
        </w:r>
        <w:r>
          <w:rPr>
            <w:noProof/>
            <w:webHidden/>
          </w:rPr>
          <w:tab/>
        </w:r>
        <w:r w:rsidRPr="009023BD">
          <w:rPr>
            <w:noProof/>
          </w:rPr>
          <w:t xml:space="preserve">     </w:t>
        </w:r>
        <w:r>
          <w:rPr>
            <w:noProof/>
            <w:webHidden/>
          </w:rPr>
          <w:fldChar w:fldCharType="begin"/>
        </w:r>
        <w:r>
          <w:rPr>
            <w:noProof/>
            <w:webHidden/>
          </w:rPr>
          <w:instrText xml:space="preserve"> PAGEREF _Toc468971570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1" w:history="1">
        <w:r w:rsidRPr="00E457B9">
          <w:rPr>
            <w:rStyle w:val="Hyperlink"/>
            <w:noProof/>
          </w:rPr>
          <w:t>5.4.2. Korelasyon analizi</w:t>
        </w:r>
        <w:r>
          <w:rPr>
            <w:noProof/>
            <w:webHidden/>
          </w:rPr>
          <w:tab/>
        </w:r>
        <w:r w:rsidRPr="009023BD">
          <w:rPr>
            <w:noProof/>
          </w:rPr>
          <w:t xml:space="preserve">     </w:t>
        </w:r>
        <w:r>
          <w:rPr>
            <w:noProof/>
            <w:webHidden/>
          </w:rPr>
          <w:fldChar w:fldCharType="begin"/>
        </w:r>
        <w:r>
          <w:rPr>
            <w:noProof/>
            <w:webHidden/>
          </w:rPr>
          <w:instrText xml:space="preserve"> PAGEREF _Toc468971571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2" w:history="1">
        <w:r w:rsidRPr="00E457B9">
          <w:rPr>
            <w:rStyle w:val="Hyperlink"/>
            <w:noProof/>
          </w:rPr>
          <w:t>5.4.3. Diferansiyel atak analizi (NPCR-UACI)</w:t>
        </w:r>
        <w:r>
          <w:rPr>
            <w:noProof/>
            <w:webHidden/>
          </w:rPr>
          <w:tab/>
        </w:r>
        <w:r w:rsidRPr="009023BD">
          <w:rPr>
            <w:noProof/>
          </w:rPr>
          <w:t xml:space="preserve">     </w:t>
        </w:r>
        <w:r>
          <w:rPr>
            <w:noProof/>
            <w:webHidden/>
          </w:rPr>
          <w:fldChar w:fldCharType="begin"/>
        </w:r>
        <w:r>
          <w:rPr>
            <w:noProof/>
            <w:webHidden/>
          </w:rPr>
          <w:instrText xml:space="preserve"> PAGEREF _Toc468971572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3" w:history="1">
        <w:r w:rsidRPr="00E457B9">
          <w:rPr>
            <w:rStyle w:val="Hyperlink"/>
            <w:noProof/>
          </w:rPr>
          <w:t>5.4.4. Bilgi entropi analizi</w:t>
        </w:r>
        <w:r>
          <w:rPr>
            <w:noProof/>
            <w:webHidden/>
          </w:rPr>
          <w:tab/>
        </w:r>
        <w:r w:rsidRPr="009023BD">
          <w:rPr>
            <w:noProof/>
          </w:rPr>
          <w:t xml:space="preserve">     </w:t>
        </w:r>
        <w:r>
          <w:rPr>
            <w:noProof/>
            <w:webHidden/>
          </w:rPr>
          <w:fldChar w:fldCharType="begin"/>
        </w:r>
        <w:r>
          <w:rPr>
            <w:noProof/>
            <w:webHidden/>
          </w:rPr>
          <w:instrText xml:space="preserve"> PAGEREF _Toc468971573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4" w:history="1">
        <w:r w:rsidRPr="00E457B9">
          <w:rPr>
            <w:rStyle w:val="Hyperlink"/>
            <w:noProof/>
          </w:rPr>
          <w:t>5.4.5. Şifreleme kalitesi analizi</w:t>
        </w:r>
        <w:r>
          <w:rPr>
            <w:noProof/>
            <w:webHidden/>
          </w:rPr>
          <w:tab/>
        </w:r>
        <w:r w:rsidRPr="009023BD">
          <w:rPr>
            <w:noProof/>
          </w:rPr>
          <w:t xml:space="preserve">     </w:t>
        </w:r>
        <w:r>
          <w:rPr>
            <w:noProof/>
            <w:webHidden/>
          </w:rPr>
          <w:fldChar w:fldCharType="begin"/>
        </w:r>
        <w:r>
          <w:rPr>
            <w:noProof/>
            <w:webHidden/>
          </w:rPr>
          <w:instrText xml:space="preserve"> PAGEREF _Toc468971574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5" w:history="1">
        <w:r w:rsidRPr="00E457B9">
          <w:rPr>
            <w:rStyle w:val="Hyperlink"/>
            <w:noProof/>
          </w:rPr>
          <w:t>5.4.6. Anahtar uzayı analizi</w:t>
        </w:r>
        <w:r>
          <w:rPr>
            <w:noProof/>
            <w:webHidden/>
          </w:rPr>
          <w:tab/>
        </w:r>
        <w:r w:rsidRPr="009023BD">
          <w:rPr>
            <w:noProof/>
          </w:rPr>
          <w:t xml:space="preserve">     </w:t>
        </w:r>
        <w:r>
          <w:rPr>
            <w:noProof/>
            <w:webHidden/>
          </w:rPr>
          <w:fldChar w:fldCharType="begin"/>
        </w:r>
        <w:r>
          <w:rPr>
            <w:noProof/>
            <w:webHidden/>
          </w:rPr>
          <w:instrText xml:space="preserve"> PAGEREF _Toc468971575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6" w:history="1">
        <w:r w:rsidRPr="00E457B9">
          <w:rPr>
            <w:rStyle w:val="Hyperlink"/>
            <w:noProof/>
          </w:rPr>
          <w:t>5.4.7. Anahtar hassasiyet analizi</w:t>
        </w:r>
        <w:r>
          <w:rPr>
            <w:noProof/>
            <w:webHidden/>
          </w:rPr>
          <w:tab/>
        </w:r>
        <w:r w:rsidRPr="009023BD">
          <w:rPr>
            <w:noProof/>
          </w:rPr>
          <w:t xml:space="preserve">     </w:t>
        </w:r>
        <w:r>
          <w:rPr>
            <w:noProof/>
            <w:webHidden/>
          </w:rPr>
          <w:fldChar w:fldCharType="begin"/>
        </w:r>
        <w:r>
          <w:rPr>
            <w:noProof/>
            <w:webHidden/>
          </w:rPr>
          <w:instrText xml:space="preserve"> PAGEREF _Toc468971576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7" w:history="1">
        <w:r w:rsidRPr="00E457B9">
          <w:rPr>
            <w:rStyle w:val="Hyperlink"/>
            <w:noProof/>
          </w:rPr>
          <w:t>5.4.8. Şifreleme hızı analizi</w:t>
        </w:r>
        <w:r>
          <w:rPr>
            <w:noProof/>
            <w:webHidden/>
          </w:rPr>
          <w:tab/>
        </w:r>
        <w:r w:rsidRPr="009023BD">
          <w:rPr>
            <w:noProof/>
          </w:rPr>
          <w:t xml:space="preserve">     </w:t>
        </w:r>
        <w:r>
          <w:rPr>
            <w:noProof/>
            <w:webHidden/>
          </w:rPr>
          <w:fldChar w:fldCharType="begin"/>
        </w:r>
        <w:r>
          <w:rPr>
            <w:noProof/>
            <w:webHidden/>
          </w:rPr>
          <w:instrText xml:space="preserve"> PAGEREF _Toc468971577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78" w:history="1">
        <w:r w:rsidRPr="00E457B9">
          <w:rPr>
            <w:rStyle w:val="Hyperlink"/>
            <w:noProof/>
          </w:rPr>
          <w:t>5.4.9. Bellek kullanım analizi</w:t>
        </w:r>
        <w:r>
          <w:rPr>
            <w:noProof/>
            <w:webHidden/>
          </w:rPr>
          <w:tab/>
        </w:r>
        <w:r w:rsidRPr="006C5268">
          <w:rPr>
            <w:noProof/>
          </w:rPr>
          <w:t xml:space="preserve">   </w:t>
        </w:r>
        <w:r>
          <w:rPr>
            <w:noProof/>
            <w:webHidden/>
          </w:rPr>
          <w:fldChar w:fldCharType="begin"/>
        </w:r>
        <w:r>
          <w:rPr>
            <w:noProof/>
            <w:webHidden/>
          </w:rPr>
          <w:instrText xml:space="preserve"> PAGEREF _Toc468971578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2"/>
        <w:spacing w:before="0" w:after="0"/>
        <w:rPr>
          <w:rFonts w:ascii="Calibri" w:hAnsi="Calibri"/>
          <w:noProof/>
          <w:sz w:val="22"/>
          <w:lang w:eastAsia="tr-TR"/>
        </w:rPr>
      </w:pPr>
      <w:hyperlink w:anchor="_Toc468971579" w:history="1">
        <w:r w:rsidRPr="00E457B9">
          <w:rPr>
            <w:rStyle w:val="Hyperlink"/>
            <w:noProof/>
          </w:rPr>
          <w:t>5.5. CS-AES Şifreleme Uygulaması Analiz Sonuçları</w:t>
        </w:r>
        <w:r>
          <w:rPr>
            <w:noProof/>
            <w:webHidden/>
          </w:rPr>
          <w:tab/>
        </w:r>
        <w:r w:rsidRPr="006C5268">
          <w:rPr>
            <w:noProof/>
          </w:rPr>
          <w:t xml:space="preserve">   </w:t>
        </w:r>
        <w:r>
          <w:rPr>
            <w:noProof/>
            <w:webHidden/>
          </w:rPr>
          <w:fldChar w:fldCharType="begin"/>
        </w:r>
        <w:r>
          <w:rPr>
            <w:noProof/>
            <w:webHidden/>
          </w:rPr>
          <w:instrText xml:space="preserve"> PAGEREF _Toc468971579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0" w:history="1">
        <w:r w:rsidRPr="00E457B9">
          <w:rPr>
            <w:rStyle w:val="Hyperlink"/>
            <w:noProof/>
          </w:rPr>
          <w:t>5.5.1. Histogram analizi</w:t>
        </w:r>
        <w:r>
          <w:rPr>
            <w:noProof/>
            <w:webHidden/>
          </w:rPr>
          <w:tab/>
        </w:r>
        <w:r w:rsidRPr="006C5268">
          <w:rPr>
            <w:noProof/>
          </w:rPr>
          <w:t xml:space="preserve">   </w:t>
        </w:r>
        <w:r>
          <w:rPr>
            <w:noProof/>
            <w:webHidden/>
          </w:rPr>
          <w:fldChar w:fldCharType="begin"/>
        </w:r>
        <w:r>
          <w:rPr>
            <w:noProof/>
            <w:webHidden/>
          </w:rPr>
          <w:instrText xml:space="preserve"> PAGEREF _Toc468971580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1" w:history="1">
        <w:r w:rsidRPr="00E457B9">
          <w:rPr>
            <w:rStyle w:val="Hyperlink"/>
            <w:noProof/>
          </w:rPr>
          <w:t>5.5.2. Korelasyon analizi</w:t>
        </w:r>
        <w:r>
          <w:rPr>
            <w:noProof/>
            <w:webHidden/>
          </w:rPr>
          <w:tab/>
        </w:r>
        <w:r w:rsidRPr="00C93ACB">
          <w:rPr>
            <w:noProof/>
          </w:rPr>
          <w:t xml:space="preserve">   </w:t>
        </w:r>
        <w:r>
          <w:rPr>
            <w:noProof/>
            <w:webHidden/>
          </w:rPr>
          <w:fldChar w:fldCharType="begin"/>
        </w:r>
        <w:r>
          <w:rPr>
            <w:noProof/>
            <w:webHidden/>
          </w:rPr>
          <w:instrText xml:space="preserve"> PAGEREF _Toc468971581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2" w:history="1">
        <w:r w:rsidRPr="00E457B9">
          <w:rPr>
            <w:rStyle w:val="Hyperlink"/>
            <w:noProof/>
          </w:rPr>
          <w:t>5.5.3. Diferansiyel atak analizi (NPCR-UACI)</w:t>
        </w:r>
        <w:r>
          <w:rPr>
            <w:noProof/>
            <w:webHidden/>
          </w:rPr>
          <w:tab/>
        </w:r>
        <w:r w:rsidRPr="00C93ACB">
          <w:rPr>
            <w:noProof/>
          </w:rPr>
          <w:t xml:space="preserve">   </w:t>
        </w:r>
        <w:r>
          <w:rPr>
            <w:noProof/>
            <w:webHidden/>
          </w:rPr>
          <w:fldChar w:fldCharType="begin"/>
        </w:r>
        <w:r>
          <w:rPr>
            <w:noProof/>
            <w:webHidden/>
          </w:rPr>
          <w:instrText xml:space="preserve"> PAGEREF _Toc468971582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3" w:history="1">
        <w:r w:rsidRPr="00E457B9">
          <w:rPr>
            <w:rStyle w:val="Hyperlink"/>
            <w:noProof/>
          </w:rPr>
          <w:t>5.5.4. Bilgi entropi analizi</w:t>
        </w:r>
        <w:r>
          <w:rPr>
            <w:noProof/>
            <w:webHidden/>
          </w:rPr>
          <w:tab/>
        </w:r>
        <w:r w:rsidRPr="00C93ACB">
          <w:rPr>
            <w:noProof/>
          </w:rPr>
          <w:t xml:space="preserve">   </w:t>
        </w:r>
        <w:r>
          <w:rPr>
            <w:noProof/>
            <w:webHidden/>
          </w:rPr>
          <w:fldChar w:fldCharType="begin"/>
        </w:r>
        <w:r>
          <w:rPr>
            <w:noProof/>
            <w:webHidden/>
          </w:rPr>
          <w:instrText xml:space="preserve"> PAGEREF _Toc468971583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4" w:history="1">
        <w:r w:rsidRPr="00E457B9">
          <w:rPr>
            <w:rStyle w:val="Hyperlink"/>
            <w:noProof/>
          </w:rPr>
          <w:t>5.5.5. Şifreleme kalitesi analizi</w:t>
        </w:r>
        <w:r>
          <w:rPr>
            <w:noProof/>
            <w:webHidden/>
          </w:rPr>
          <w:tab/>
        </w:r>
        <w:r w:rsidRPr="00C93ACB">
          <w:rPr>
            <w:noProof/>
          </w:rPr>
          <w:t xml:space="preserve">   </w:t>
        </w:r>
        <w:r>
          <w:rPr>
            <w:noProof/>
            <w:webHidden/>
          </w:rPr>
          <w:fldChar w:fldCharType="begin"/>
        </w:r>
        <w:r>
          <w:rPr>
            <w:noProof/>
            <w:webHidden/>
          </w:rPr>
          <w:instrText xml:space="preserve"> PAGEREF _Toc468971584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5" w:history="1">
        <w:r w:rsidRPr="00E457B9">
          <w:rPr>
            <w:rStyle w:val="Hyperlink"/>
            <w:noProof/>
          </w:rPr>
          <w:t>5.5.6. Anahtar uzayı analizi</w:t>
        </w:r>
        <w:r>
          <w:rPr>
            <w:noProof/>
            <w:webHidden/>
          </w:rPr>
          <w:tab/>
        </w:r>
        <w:r w:rsidRPr="00C93ACB">
          <w:rPr>
            <w:noProof/>
          </w:rPr>
          <w:t xml:space="preserve">   </w:t>
        </w:r>
        <w:r>
          <w:rPr>
            <w:noProof/>
            <w:webHidden/>
          </w:rPr>
          <w:fldChar w:fldCharType="begin"/>
        </w:r>
        <w:r>
          <w:rPr>
            <w:noProof/>
            <w:webHidden/>
          </w:rPr>
          <w:instrText xml:space="preserve"> PAGEREF _Toc468971585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6" w:history="1">
        <w:r w:rsidRPr="00E457B9">
          <w:rPr>
            <w:rStyle w:val="Hyperlink"/>
            <w:noProof/>
          </w:rPr>
          <w:t>5.5.7. Anahtar hassasiyet analizi</w:t>
        </w:r>
        <w:r>
          <w:rPr>
            <w:noProof/>
            <w:webHidden/>
          </w:rPr>
          <w:tab/>
        </w:r>
        <w:r w:rsidRPr="00C93ACB">
          <w:rPr>
            <w:noProof/>
          </w:rPr>
          <w:t xml:space="preserve">   </w:t>
        </w:r>
        <w:r>
          <w:rPr>
            <w:noProof/>
            <w:webHidden/>
          </w:rPr>
          <w:fldChar w:fldCharType="begin"/>
        </w:r>
        <w:r>
          <w:rPr>
            <w:noProof/>
            <w:webHidden/>
          </w:rPr>
          <w:instrText xml:space="preserve"> PAGEREF _Toc468971586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Fonts w:ascii="Calibri" w:hAnsi="Calibri"/>
          <w:noProof/>
          <w:sz w:val="22"/>
          <w:lang w:eastAsia="tr-TR"/>
        </w:rPr>
      </w:pPr>
      <w:hyperlink w:anchor="_Toc468971587" w:history="1">
        <w:r w:rsidRPr="00E457B9">
          <w:rPr>
            <w:rStyle w:val="Hyperlink"/>
            <w:noProof/>
          </w:rPr>
          <w:t>5.5.8. Şifreleme hızı analizi</w:t>
        </w:r>
        <w:r>
          <w:rPr>
            <w:noProof/>
            <w:webHidden/>
          </w:rPr>
          <w:tab/>
        </w:r>
        <w:r w:rsidRPr="00C93ACB">
          <w:rPr>
            <w:noProof/>
          </w:rPr>
          <w:t xml:space="preserve">   </w:t>
        </w:r>
        <w:r>
          <w:rPr>
            <w:noProof/>
            <w:webHidden/>
          </w:rPr>
          <w:fldChar w:fldCharType="begin"/>
        </w:r>
        <w:r>
          <w:rPr>
            <w:noProof/>
            <w:webHidden/>
          </w:rPr>
          <w:instrText xml:space="preserve"> PAGEREF _Toc468971587 \h </w:instrText>
        </w:r>
        <w:r>
          <w:rPr>
            <w:noProof/>
          </w:rPr>
        </w:r>
        <w:r>
          <w:rPr>
            <w:noProof/>
            <w:webHidden/>
          </w:rPr>
          <w:fldChar w:fldCharType="separate"/>
        </w:r>
        <w:r>
          <w:rPr>
            <w:noProof/>
            <w:webHidden/>
          </w:rPr>
          <w:t>1</w:t>
        </w:r>
        <w:r>
          <w:rPr>
            <w:noProof/>
            <w:webHidden/>
          </w:rPr>
          <w:fldChar w:fldCharType="end"/>
        </w:r>
      </w:hyperlink>
    </w:p>
    <w:p w:rsidR="00CF32F7" w:rsidRDefault="00CF32F7" w:rsidP="00B20E66">
      <w:pPr>
        <w:pStyle w:val="TOC3"/>
        <w:spacing w:before="0" w:after="0"/>
        <w:rPr>
          <w:rStyle w:val="Hyperlink"/>
          <w:noProof/>
        </w:rPr>
      </w:pPr>
      <w:hyperlink w:anchor="_Toc468971588" w:history="1">
        <w:r w:rsidRPr="00E457B9">
          <w:rPr>
            <w:rStyle w:val="Hyperlink"/>
            <w:noProof/>
          </w:rPr>
          <w:t>5.5.9. Bellek kullanım analizi</w:t>
        </w:r>
        <w:r>
          <w:rPr>
            <w:noProof/>
            <w:webHidden/>
          </w:rPr>
          <w:tab/>
        </w:r>
        <w:r w:rsidRPr="00C93ACB">
          <w:rPr>
            <w:noProof/>
          </w:rPr>
          <w:t xml:space="preserve">   </w:t>
        </w:r>
        <w:r>
          <w:rPr>
            <w:noProof/>
            <w:webHidden/>
          </w:rPr>
          <w:fldChar w:fldCharType="begin"/>
        </w:r>
        <w:r>
          <w:rPr>
            <w:noProof/>
            <w:webHidden/>
          </w:rPr>
          <w:instrText xml:space="preserve"> PAGEREF _Toc468971588 \h </w:instrText>
        </w:r>
        <w:r>
          <w:rPr>
            <w:noProof/>
          </w:rPr>
        </w:r>
        <w:r>
          <w:rPr>
            <w:noProof/>
            <w:webHidden/>
          </w:rPr>
          <w:fldChar w:fldCharType="separate"/>
        </w:r>
        <w:r>
          <w:rPr>
            <w:noProof/>
            <w:webHidden/>
          </w:rPr>
          <w:t>1</w:t>
        </w:r>
        <w:r>
          <w:rPr>
            <w:noProof/>
            <w:webHidden/>
          </w:rPr>
          <w:fldChar w:fldCharType="end"/>
        </w:r>
      </w:hyperlink>
    </w:p>
    <w:p w:rsidR="00CF32F7" w:rsidRPr="0053000E" w:rsidRDefault="00CF32F7" w:rsidP="0053000E">
      <w:pPr>
        <w:rPr>
          <w:noProof/>
        </w:rPr>
      </w:pPr>
    </w:p>
    <w:p w:rsidR="00CF32F7" w:rsidRDefault="00CF32F7">
      <w:pPr>
        <w:pStyle w:val="TOC1"/>
        <w:tabs>
          <w:tab w:val="left" w:pos="1843"/>
        </w:tabs>
        <w:rPr>
          <w:rStyle w:val="Hyperlink"/>
        </w:rPr>
      </w:pPr>
      <w:hyperlink w:anchor="_Toc468971589" w:history="1">
        <w:r w:rsidRPr="00E457B9">
          <w:rPr>
            <w:rStyle w:val="Hyperlink"/>
          </w:rPr>
          <w:t>BÖLÜM 6.</w:t>
        </w:r>
        <w:r>
          <w:rPr>
            <w:rFonts w:ascii="Calibri" w:hAnsi="Calibri"/>
            <w:sz w:val="22"/>
            <w:lang w:eastAsia="tr-TR"/>
          </w:rPr>
          <w:tab/>
          <w:t xml:space="preserve">                                                                                                      </w:t>
        </w:r>
        <w:r w:rsidRPr="00E457B9">
          <w:rPr>
            <w:rStyle w:val="Hyperlink"/>
          </w:rPr>
          <w:t>SONUÇLAR, DEĞERLENDİRME VE ÖNERİLER</w:t>
        </w:r>
        <w:r>
          <w:rPr>
            <w:webHidden/>
          </w:rPr>
          <w:tab/>
        </w:r>
        <w:r w:rsidRPr="00C93ACB">
          <w:t xml:space="preserve">   </w:t>
        </w:r>
        <w:r>
          <w:rPr>
            <w:webHidden/>
          </w:rPr>
          <w:fldChar w:fldCharType="begin"/>
        </w:r>
        <w:r>
          <w:rPr>
            <w:webHidden/>
          </w:rPr>
          <w:instrText xml:space="preserve"> PAGEREF _Toc468971589 \h </w:instrText>
        </w:r>
        <w:r>
          <w:rPr>
            <w:webHidden/>
          </w:rPr>
          <w:fldChar w:fldCharType="separate"/>
        </w:r>
        <w:r>
          <w:rPr>
            <w:webHidden/>
          </w:rPr>
          <w:t>1</w:t>
        </w:r>
        <w:r>
          <w:rPr>
            <w:webHidden/>
          </w:rPr>
          <w:fldChar w:fldCharType="end"/>
        </w:r>
      </w:hyperlink>
    </w:p>
    <w:p w:rsidR="00CF32F7" w:rsidRPr="006D26CF" w:rsidRDefault="00CF32F7" w:rsidP="006D26CF">
      <w:pPr>
        <w:rPr>
          <w:noProof/>
        </w:rPr>
      </w:pPr>
    </w:p>
    <w:p w:rsidR="00CF32F7" w:rsidRDefault="00CF32F7">
      <w:pPr>
        <w:pStyle w:val="TOC1"/>
        <w:rPr>
          <w:rFonts w:ascii="Calibri" w:hAnsi="Calibri"/>
          <w:sz w:val="22"/>
          <w:lang w:eastAsia="tr-TR"/>
        </w:rPr>
      </w:pPr>
      <w:hyperlink w:anchor="_Toc468971590" w:history="1">
        <w:r w:rsidRPr="00E457B9">
          <w:rPr>
            <w:rStyle w:val="Hyperlink"/>
          </w:rPr>
          <w:t>KAYNAKLAR</w:t>
        </w:r>
        <w:r>
          <w:rPr>
            <w:webHidden/>
          </w:rPr>
          <w:tab/>
        </w:r>
        <w:r w:rsidRPr="00C93ACB">
          <w:t xml:space="preserve">   </w:t>
        </w:r>
        <w:r>
          <w:rPr>
            <w:webHidden/>
          </w:rPr>
          <w:fldChar w:fldCharType="begin"/>
        </w:r>
        <w:r>
          <w:rPr>
            <w:webHidden/>
          </w:rPr>
          <w:instrText xml:space="preserve"> PAGEREF _Toc468971590 \h </w:instrText>
        </w:r>
        <w:r>
          <w:rPr>
            <w:webHidden/>
          </w:rPr>
          <w:fldChar w:fldCharType="separate"/>
        </w:r>
        <w:r>
          <w:rPr>
            <w:webHidden/>
          </w:rPr>
          <w:t>1</w:t>
        </w:r>
        <w:r>
          <w:rPr>
            <w:webHidden/>
          </w:rPr>
          <w:fldChar w:fldCharType="end"/>
        </w:r>
      </w:hyperlink>
    </w:p>
    <w:p w:rsidR="00CF32F7" w:rsidRDefault="00CF32F7">
      <w:pPr>
        <w:pStyle w:val="TOC1"/>
        <w:rPr>
          <w:rFonts w:ascii="Calibri" w:hAnsi="Calibri"/>
          <w:sz w:val="22"/>
          <w:lang w:eastAsia="tr-TR"/>
        </w:rPr>
      </w:pPr>
      <w:hyperlink w:anchor="_Toc468971591" w:history="1">
        <w:r w:rsidRPr="00E457B9">
          <w:rPr>
            <w:rStyle w:val="Hyperlink"/>
          </w:rPr>
          <w:t>ÖZGEÇMİŞ</w:t>
        </w:r>
        <w:r>
          <w:rPr>
            <w:webHidden/>
          </w:rPr>
          <w:tab/>
        </w:r>
        <w:r w:rsidRPr="00C93ACB">
          <w:t xml:space="preserve">   </w:t>
        </w:r>
        <w:r>
          <w:rPr>
            <w:webHidden/>
          </w:rPr>
          <w:fldChar w:fldCharType="begin"/>
        </w:r>
        <w:r>
          <w:rPr>
            <w:webHidden/>
          </w:rPr>
          <w:instrText xml:space="preserve"> PAGEREF _Toc468971591 \h </w:instrText>
        </w:r>
        <w:r>
          <w:rPr>
            <w:webHidden/>
          </w:rPr>
          <w:fldChar w:fldCharType="separate"/>
        </w:r>
        <w:r>
          <w:rPr>
            <w:webHidden/>
          </w:rPr>
          <w:t>1</w:t>
        </w:r>
        <w:r>
          <w:rPr>
            <w:webHidden/>
          </w:rPr>
          <w:fldChar w:fldCharType="end"/>
        </w:r>
      </w:hyperlink>
    </w:p>
    <w:p w:rsidR="00CF32F7" w:rsidRDefault="00CF32F7" w:rsidP="00B15CED">
      <w:pPr>
        <w:tabs>
          <w:tab w:val="left" w:pos="709"/>
          <w:tab w:val="right" w:leader="dot" w:pos="8222"/>
        </w:tabs>
        <w:contextualSpacing/>
        <w:rPr>
          <w:szCs w:val="24"/>
        </w:rPr>
      </w:pPr>
      <w:r w:rsidRPr="003C63E7">
        <w:fldChar w:fldCharType="end"/>
      </w:r>
      <w:r>
        <w:rPr>
          <w:szCs w:val="24"/>
        </w:rPr>
        <w:br w:type="page"/>
      </w:r>
    </w:p>
    <w:p w:rsidR="00CF32F7" w:rsidRPr="003C63E7" w:rsidRDefault="00CF32F7" w:rsidP="00375511">
      <w:r>
        <w:rPr>
          <w:noProof/>
          <w:lang w:eastAsia="tr-TR"/>
        </w:rPr>
        <w:pict>
          <v:shape id="Metin Kutusu 37" o:spid="_x0000_s1034" type="#_x0000_t202" style="position:absolute;left:0;text-align:left;margin-left:383.4pt;margin-top:-56.75pt;width:34.8pt;height:28.2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" stroked="f" strokeweight=".5pt">
            <v:textbox>
              <w:txbxContent>
                <w:p w:rsidR="00CF32F7" w:rsidRDefault="00CF32F7" w:rsidP="004C2B6C"/>
              </w:txbxContent>
            </v:textbox>
          </v:shape>
        </w:pict>
      </w:r>
    </w:p>
    <w:p w:rsidR="00CF32F7" w:rsidRDefault="00CF32F7" w:rsidP="00375511"/>
    <w:p w:rsidR="00CF32F7" w:rsidRDefault="00CF32F7" w:rsidP="00375511"/>
    <w:p w:rsidR="00CF32F7" w:rsidRDefault="00CF32F7" w:rsidP="00510C0F">
      <w:pPr>
        <w:pStyle w:val="IlkSayfalarBasligiSau"/>
        <w:tabs>
          <w:tab w:val="left" w:pos="709"/>
          <w:tab w:val="right" w:leader="dot" w:pos="8222"/>
        </w:tabs>
      </w:pPr>
      <w:bookmarkStart w:id="4" w:name="_Toc468971493"/>
      <w:r w:rsidRPr="003C63E7">
        <w:t>SİMGELER VE KISALTMALAR LİSTESİ</w:t>
      </w:r>
      <w:bookmarkEnd w:id="4"/>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tbl>
      <w:tblPr>
        <w:tblW w:w="0" w:type="auto"/>
        <w:tblLayout w:type="fixed"/>
        <w:tblLook w:val="01E0"/>
      </w:tblPr>
      <w:tblGrid>
        <w:gridCol w:w="1440"/>
        <w:gridCol w:w="6480"/>
      </w:tblGrid>
      <w:tr w:rsidR="00CF32F7" w:rsidRPr="00CA35D2" w:rsidTr="00E47FAE">
        <w:tc>
          <w:tcPr>
            <w:tcW w:w="1440" w:type="dxa"/>
          </w:tcPr>
          <w:p w:rsidR="00CF32F7" w:rsidRPr="00703A08" w:rsidRDefault="00CF32F7" w:rsidP="00510C0F">
            <w:pPr>
              <w:pStyle w:val="SimgelerYaziStili"/>
              <w:tabs>
                <w:tab w:val="left" w:pos="709"/>
                <w:tab w:val="right" w:leader="dot" w:pos="8222"/>
              </w:tabs>
            </w:pPr>
            <w:r>
              <w:t>3DES</w:t>
            </w:r>
          </w:p>
        </w:tc>
        <w:tc>
          <w:tcPr>
            <w:tcW w:w="6480" w:type="dxa"/>
          </w:tcPr>
          <w:p w:rsidR="00CF32F7" w:rsidRPr="00703A08" w:rsidRDefault="00CF32F7" w:rsidP="00050582">
            <w:pPr>
              <w:pStyle w:val="SimgelerYaziStili"/>
              <w:tabs>
                <w:tab w:val="left" w:pos="709"/>
                <w:tab w:val="right" w:leader="dot" w:pos="8222"/>
              </w:tabs>
            </w:pPr>
            <w:r w:rsidRPr="00703A08">
              <w:t xml:space="preserve">: </w:t>
            </w:r>
            <w:r>
              <w:t xml:space="preserve">Triple </w:t>
            </w:r>
            <w:r w:rsidRPr="00416B28">
              <w:t>Data Encryption Standard</w:t>
            </w:r>
          </w:p>
        </w:tc>
      </w:tr>
      <w:tr w:rsidR="00CF32F7" w:rsidRPr="00CA35D2" w:rsidTr="00C11FDE">
        <w:tc>
          <w:tcPr>
            <w:tcW w:w="1440" w:type="dxa"/>
          </w:tcPr>
          <w:p w:rsidR="00CF32F7" w:rsidRDefault="00CF32F7" w:rsidP="00510C0F">
            <w:pPr>
              <w:pStyle w:val="SimgelerYaziStili"/>
              <w:tabs>
                <w:tab w:val="left" w:pos="709"/>
                <w:tab w:val="right" w:leader="dot" w:pos="8222"/>
              </w:tabs>
            </w:pPr>
            <w:r>
              <w:t>AES</w:t>
            </w:r>
          </w:p>
          <w:p w:rsidR="00CF32F7" w:rsidRPr="00703A08" w:rsidRDefault="00CF32F7" w:rsidP="00510C0F">
            <w:pPr>
              <w:pStyle w:val="SimgelerYaziStili"/>
              <w:tabs>
                <w:tab w:val="left" w:pos="709"/>
                <w:tab w:val="right" w:leader="dot" w:pos="8222"/>
              </w:tabs>
            </w:pPr>
            <w:r>
              <w:t>BIC</w:t>
            </w:r>
          </w:p>
        </w:tc>
        <w:tc>
          <w:tcPr>
            <w:tcW w:w="6480" w:type="dxa"/>
          </w:tcPr>
          <w:p w:rsidR="00CF32F7" w:rsidRDefault="00CF32F7" w:rsidP="00510C0F">
            <w:pPr>
              <w:pStyle w:val="SimgelerYaziStili"/>
              <w:tabs>
                <w:tab w:val="left" w:pos="709"/>
                <w:tab w:val="right" w:leader="dot" w:pos="8222"/>
              </w:tabs>
            </w:pPr>
            <w:r w:rsidRPr="00703A08">
              <w:t xml:space="preserve">: </w:t>
            </w:r>
            <w:r w:rsidRPr="00C11FDE">
              <w:t>Advanced Encryption Standard</w:t>
            </w:r>
          </w:p>
          <w:p w:rsidR="00CF32F7" w:rsidRPr="00703A08" w:rsidRDefault="00CF32F7" w:rsidP="00833CDB">
            <w:pPr>
              <w:pStyle w:val="SimgelerYaziStili"/>
              <w:tabs>
                <w:tab w:val="left" w:pos="709"/>
                <w:tab w:val="right" w:leader="dot" w:pos="8222"/>
              </w:tabs>
            </w:pPr>
            <w:r>
              <w:t xml:space="preserve">: </w:t>
            </w:r>
            <w:r w:rsidRPr="00FA50CB">
              <w:t>Bit Independence Criteria</w:t>
            </w:r>
          </w:p>
        </w:tc>
      </w:tr>
      <w:tr w:rsidR="00CF32F7" w:rsidRPr="00CA35D2" w:rsidTr="00C11FDE">
        <w:tc>
          <w:tcPr>
            <w:tcW w:w="1440" w:type="dxa"/>
          </w:tcPr>
          <w:p w:rsidR="00CF32F7" w:rsidRDefault="00CF32F7" w:rsidP="008B2243">
            <w:pPr>
              <w:pStyle w:val="SimgelerYaziStili"/>
              <w:tabs>
                <w:tab w:val="left" w:pos="709"/>
                <w:tab w:val="right" w:leader="dot" w:pos="8222"/>
              </w:tabs>
            </w:pPr>
            <w:r>
              <w:t>CRSA</w:t>
            </w:r>
          </w:p>
          <w:p w:rsidR="00CF32F7" w:rsidRDefault="00CF32F7" w:rsidP="008B2243">
            <w:pPr>
              <w:pStyle w:val="SimgelerYaziStili"/>
              <w:tabs>
                <w:tab w:val="left" w:pos="709"/>
                <w:tab w:val="right" w:leader="dot" w:pos="8222"/>
              </w:tabs>
            </w:pPr>
            <w:r>
              <w:t>CS-AES</w:t>
            </w:r>
          </w:p>
          <w:p w:rsidR="00CF32F7" w:rsidRDefault="00CF32F7" w:rsidP="00F02873">
            <w:pPr>
              <w:pStyle w:val="SimgelerYaziStili"/>
              <w:tabs>
                <w:tab w:val="left" w:pos="709"/>
                <w:tab w:val="right" w:leader="dot" w:pos="8222"/>
              </w:tabs>
            </w:pPr>
            <w:r>
              <w:t>CBC</w:t>
            </w:r>
          </w:p>
          <w:p w:rsidR="00CF32F7" w:rsidRDefault="00CF32F7" w:rsidP="00510C0F">
            <w:pPr>
              <w:pStyle w:val="SimgelerYaziStili"/>
              <w:tabs>
                <w:tab w:val="left" w:pos="709"/>
                <w:tab w:val="right" w:leader="dot" w:pos="8222"/>
              </w:tabs>
            </w:pPr>
            <w:r>
              <w:t>CFB</w:t>
            </w:r>
          </w:p>
          <w:p w:rsidR="00CF32F7" w:rsidRDefault="00CF32F7" w:rsidP="00510C0F">
            <w:pPr>
              <w:pStyle w:val="SimgelerYaziStili"/>
              <w:tabs>
                <w:tab w:val="left" w:pos="709"/>
                <w:tab w:val="right" w:leader="dot" w:pos="8222"/>
              </w:tabs>
            </w:pPr>
            <w:r>
              <w:t>CTR</w:t>
            </w:r>
          </w:p>
          <w:p w:rsidR="00CF32F7" w:rsidRDefault="00CF32F7" w:rsidP="00510C0F">
            <w:pPr>
              <w:pStyle w:val="SimgelerYaziStili"/>
              <w:tabs>
                <w:tab w:val="left" w:pos="709"/>
                <w:tab w:val="right" w:leader="dot" w:pos="8222"/>
              </w:tabs>
            </w:pPr>
            <w:r>
              <w:t>cov</w:t>
            </w:r>
          </w:p>
          <w:p w:rsidR="00CF32F7" w:rsidRDefault="00CF32F7" w:rsidP="00510C0F">
            <w:pPr>
              <w:pStyle w:val="SimgelerYaziStili"/>
              <w:tabs>
                <w:tab w:val="left" w:pos="709"/>
                <w:tab w:val="right" w:leader="dot" w:pos="8222"/>
              </w:tabs>
            </w:pPr>
            <w:r>
              <w:t>DES</w:t>
            </w:r>
          </w:p>
          <w:p w:rsidR="00CF32F7" w:rsidRDefault="00CF32F7" w:rsidP="00510C0F">
            <w:pPr>
              <w:pStyle w:val="SimgelerYaziStili"/>
              <w:tabs>
                <w:tab w:val="left" w:pos="709"/>
                <w:tab w:val="right" w:leader="dot" w:pos="8222"/>
              </w:tabs>
            </w:pPr>
            <w:r>
              <w:t>DP</w:t>
            </w:r>
          </w:p>
          <w:p w:rsidR="00CF32F7" w:rsidRDefault="00CF32F7" w:rsidP="00510C0F">
            <w:pPr>
              <w:pStyle w:val="SimgelerYaziStili"/>
              <w:tabs>
                <w:tab w:val="left" w:pos="709"/>
                <w:tab w:val="right" w:leader="dot" w:pos="8222"/>
              </w:tabs>
            </w:pPr>
            <w:r>
              <w:t>ECC</w:t>
            </w:r>
          </w:p>
          <w:p w:rsidR="00CF32F7" w:rsidRDefault="00CF32F7" w:rsidP="00510C0F">
            <w:pPr>
              <w:pStyle w:val="SimgelerYaziStili"/>
              <w:tabs>
                <w:tab w:val="left" w:pos="709"/>
                <w:tab w:val="right" w:leader="dot" w:pos="8222"/>
              </w:tabs>
            </w:pPr>
            <w:r>
              <w:t>ECB</w:t>
            </w:r>
          </w:p>
          <w:p w:rsidR="00CF32F7" w:rsidRDefault="00CF32F7" w:rsidP="00510C0F">
            <w:pPr>
              <w:pStyle w:val="SimgelerYaziStili"/>
              <w:tabs>
                <w:tab w:val="left" w:pos="709"/>
                <w:tab w:val="right" w:leader="dot" w:pos="8222"/>
              </w:tabs>
            </w:pPr>
            <w:r>
              <w:t>FFT</w:t>
            </w:r>
          </w:p>
          <w:p w:rsidR="00CF32F7" w:rsidRDefault="00CF32F7" w:rsidP="00510C0F">
            <w:pPr>
              <w:pStyle w:val="SimgelerYaziStili"/>
              <w:tabs>
                <w:tab w:val="left" w:pos="709"/>
                <w:tab w:val="right" w:leader="dot" w:pos="8222"/>
              </w:tabs>
            </w:pPr>
            <w:r>
              <w:t>GCD</w:t>
            </w:r>
          </w:p>
          <w:p w:rsidR="00CF32F7" w:rsidRDefault="00CF32F7" w:rsidP="00510C0F">
            <w:pPr>
              <w:pStyle w:val="SimgelerYaziStili"/>
              <w:tabs>
                <w:tab w:val="left" w:pos="709"/>
                <w:tab w:val="right" w:leader="dot" w:pos="8222"/>
              </w:tabs>
            </w:pPr>
            <w:r>
              <w:t>GF</w:t>
            </w:r>
          </w:p>
          <w:p w:rsidR="00CF32F7" w:rsidRPr="00C11FDE" w:rsidRDefault="00CF32F7" w:rsidP="00510C0F">
            <w:pPr>
              <w:pStyle w:val="SimgelerYaziStili"/>
              <w:tabs>
                <w:tab w:val="left" w:pos="709"/>
                <w:tab w:val="right" w:leader="dot" w:pos="8222"/>
              </w:tabs>
            </w:pPr>
            <w:r w:rsidRPr="00C11FDE">
              <w:t>IEEE</w:t>
            </w:r>
          </w:p>
        </w:tc>
        <w:tc>
          <w:tcPr>
            <w:tcW w:w="6480" w:type="dxa"/>
          </w:tcPr>
          <w:p w:rsidR="00CF32F7" w:rsidRPr="00CA35D2" w:rsidRDefault="00CF32F7" w:rsidP="0000121D">
            <w:r w:rsidRPr="00CA35D2">
              <w:t>: Chaos based Rivest Shamir Adleman</w:t>
            </w:r>
          </w:p>
          <w:p w:rsidR="00CF32F7" w:rsidRPr="00CA35D2" w:rsidRDefault="00CF32F7" w:rsidP="0000121D">
            <w:r w:rsidRPr="00CA35D2">
              <w:t>: Chaos based Simplified Advanced Encryption Standard</w:t>
            </w:r>
          </w:p>
          <w:p w:rsidR="00CF32F7" w:rsidRDefault="00CF32F7" w:rsidP="0028647F">
            <w:pPr>
              <w:pStyle w:val="SimgelerYaziStili"/>
              <w:tabs>
                <w:tab w:val="left" w:pos="709"/>
                <w:tab w:val="right" w:leader="dot" w:pos="8222"/>
              </w:tabs>
            </w:pPr>
            <w:r>
              <w:t xml:space="preserve">: </w:t>
            </w:r>
            <w:r w:rsidRPr="00D36143">
              <w:t>Cipher Block Chaining</w:t>
            </w:r>
          </w:p>
          <w:p w:rsidR="00CF32F7" w:rsidRPr="00CA35D2" w:rsidRDefault="00CF32F7" w:rsidP="007D57C1">
            <w:r w:rsidRPr="00CA35D2">
              <w:t>: Cipher Feedback</w:t>
            </w:r>
          </w:p>
          <w:p w:rsidR="00CF32F7" w:rsidRDefault="00CF32F7" w:rsidP="00510C0F">
            <w:pPr>
              <w:pStyle w:val="SimgelerYaziStili"/>
              <w:tabs>
                <w:tab w:val="left" w:pos="709"/>
                <w:tab w:val="right" w:leader="dot" w:pos="8222"/>
              </w:tabs>
            </w:pPr>
            <w:r>
              <w:t xml:space="preserve">: </w:t>
            </w:r>
            <w:r w:rsidRPr="00D36143">
              <w:t>Counter Mode</w:t>
            </w:r>
          </w:p>
          <w:p w:rsidR="00CF32F7" w:rsidRDefault="00CF32F7" w:rsidP="00510C0F">
            <w:pPr>
              <w:pStyle w:val="SimgelerYaziStili"/>
              <w:tabs>
                <w:tab w:val="left" w:pos="709"/>
                <w:tab w:val="right" w:leader="dot" w:pos="8222"/>
              </w:tabs>
            </w:pPr>
            <w:r>
              <w:t>: Kovaryans</w:t>
            </w:r>
          </w:p>
          <w:p w:rsidR="00CF32F7" w:rsidRDefault="00CF32F7" w:rsidP="00510C0F">
            <w:pPr>
              <w:pStyle w:val="SimgelerYaziStili"/>
              <w:tabs>
                <w:tab w:val="left" w:pos="709"/>
                <w:tab w:val="right" w:leader="dot" w:pos="8222"/>
              </w:tabs>
            </w:pPr>
            <w:r>
              <w:t xml:space="preserve">: </w:t>
            </w:r>
            <w:r w:rsidRPr="00416B28">
              <w:t>Data Encryption Standard</w:t>
            </w:r>
          </w:p>
          <w:p w:rsidR="00CF32F7" w:rsidRDefault="00CF32F7" w:rsidP="00510C0F">
            <w:pPr>
              <w:pStyle w:val="SimgelerYaziStili"/>
              <w:tabs>
                <w:tab w:val="left" w:pos="709"/>
                <w:tab w:val="right" w:leader="dot" w:pos="8222"/>
              </w:tabs>
            </w:pPr>
            <w:r>
              <w:t>: Differantial approximation probability</w:t>
            </w:r>
          </w:p>
          <w:p w:rsidR="00CF32F7" w:rsidRDefault="00CF32F7" w:rsidP="00510C0F">
            <w:pPr>
              <w:pStyle w:val="SimgelerYaziStili"/>
              <w:tabs>
                <w:tab w:val="left" w:pos="709"/>
                <w:tab w:val="right" w:leader="dot" w:pos="8222"/>
              </w:tabs>
            </w:pPr>
            <w:r>
              <w:t xml:space="preserve">: </w:t>
            </w:r>
            <w:r>
              <w:rPr>
                <w:rFonts w:ascii="TimesNewRomanPSMT" w:hAnsi="TimesNewRomanPSMT" w:cs="TimesNewRomanPSMT"/>
              </w:rPr>
              <w:t>Elliptic Curve Cryptography</w:t>
            </w:r>
          </w:p>
          <w:p w:rsidR="00CF32F7" w:rsidRDefault="00CF32F7" w:rsidP="00264F44">
            <w:pPr>
              <w:pStyle w:val="SimgelerYaziStili"/>
              <w:tabs>
                <w:tab w:val="left" w:pos="709"/>
                <w:tab w:val="right" w:leader="dot" w:pos="8222"/>
              </w:tabs>
            </w:pPr>
            <w:r>
              <w:t>: Electronic C</w:t>
            </w:r>
            <w:r w:rsidRPr="00D36143">
              <w:t>ode</w:t>
            </w:r>
            <w:r>
              <w:t>b</w:t>
            </w:r>
            <w:r w:rsidRPr="00D36143">
              <w:t>ook</w:t>
            </w:r>
          </w:p>
          <w:p w:rsidR="00CF32F7" w:rsidRDefault="00CF32F7" w:rsidP="00510C0F">
            <w:pPr>
              <w:pStyle w:val="SimgelerYaziStili"/>
              <w:tabs>
                <w:tab w:val="left" w:pos="709"/>
                <w:tab w:val="right" w:leader="dot" w:pos="8222"/>
              </w:tabs>
            </w:pPr>
            <w:r>
              <w:t xml:space="preserve">: </w:t>
            </w:r>
            <w:r w:rsidRPr="00943136">
              <w:rPr>
                <w:bCs/>
                <w:color w:val="252525"/>
                <w:shd w:val="clear" w:color="auto" w:fill="FFFFFF"/>
              </w:rPr>
              <w:t>Discrete Fourier Transform</w:t>
            </w:r>
          </w:p>
          <w:p w:rsidR="00CF32F7" w:rsidRDefault="00CF32F7" w:rsidP="00510C0F">
            <w:pPr>
              <w:pStyle w:val="SimgelerYaziStili"/>
              <w:tabs>
                <w:tab w:val="left" w:pos="709"/>
                <w:tab w:val="right" w:leader="dot" w:pos="8222"/>
              </w:tabs>
            </w:pPr>
            <w:r>
              <w:t>: Greatest Common Denominator</w:t>
            </w:r>
          </w:p>
          <w:p w:rsidR="00CF32F7" w:rsidRDefault="00CF32F7" w:rsidP="00510C0F">
            <w:pPr>
              <w:pStyle w:val="SimgelerYaziStili"/>
              <w:tabs>
                <w:tab w:val="left" w:pos="709"/>
                <w:tab w:val="right" w:leader="dot" w:pos="8222"/>
              </w:tabs>
            </w:pPr>
            <w:r>
              <w:t>: Galois Field</w:t>
            </w:r>
          </w:p>
          <w:p w:rsidR="00CF32F7" w:rsidRPr="00C11FDE" w:rsidRDefault="00CF32F7" w:rsidP="00510C0F">
            <w:pPr>
              <w:pStyle w:val="SimgelerYaziStili"/>
              <w:tabs>
                <w:tab w:val="left" w:pos="709"/>
                <w:tab w:val="right" w:leader="dot" w:pos="8222"/>
              </w:tabs>
            </w:pPr>
            <w:r>
              <w:t xml:space="preserve">: </w:t>
            </w:r>
            <w:r w:rsidRPr="00C11FDE">
              <w:t>The Institute of Electrical and Electronical Engineers</w:t>
            </w:r>
          </w:p>
        </w:tc>
      </w:tr>
      <w:tr w:rsidR="00CF32F7" w:rsidRPr="00CA35D2" w:rsidTr="00C11FDE">
        <w:tc>
          <w:tcPr>
            <w:tcW w:w="1440" w:type="dxa"/>
          </w:tcPr>
          <w:p w:rsidR="00CF32F7" w:rsidRDefault="00CF32F7" w:rsidP="00510C0F">
            <w:pPr>
              <w:pStyle w:val="SimgelerYaziStili"/>
              <w:tabs>
                <w:tab w:val="left" w:pos="709"/>
                <w:tab w:val="right" w:leader="dot" w:pos="8222"/>
              </w:tabs>
            </w:pPr>
            <w:r w:rsidRPr="00C11FDE">
              <w:t>IEEE-754</w:t>
            </w:r>
          </w:p>
          <w:p w:rsidR="00CF32F7" w:rsidRDefault="00CF32F7" w:rsidP="00510C0F">
            <w:pPr>
              <w:pStyle w:val="SimgelerYaziStili"/>
              <w:tabs>
                <w:tab w:val="left" w:pos="709"/>
                <w:tab w:val="right" w:leader="dot" w:pos="8222"/>
              </w:tabs>
            </w:pPr>
            <w:r>
              <w:t>J</w:t>
            </w:r>
          </w:p>
          <w:p w:rsidR="00CF32F7" w:rsidRDefault="00CF32F7" w:rsidP="00510C0F">
            <w:pPr>
              <w:pStyle w:val="SimgelerYaziStili"/>
              <w:tabs>
                <w:tab w:val="left" w:pos="709"/>
                <w:tab w:val="right" w:leader="dot" w:pos="8222"/>
              </w:tabs>
            </w:pPr>
            <w:r>
              <w:t>Kb</w:t>
            </w:r>
          </w:p>
          <w:p w:rsidR="00CF32F7" w:rsidRPr="00485BF0" w:rsidRDefault="00CF32F7" w:rsidP="00197594">
            <w:pPr>
              <w:pStyle w:val="SimgelerYaziStili"/>
              <w:tabs>
                <w:tab w:val="left" w:pos="709"/>
                <w:tab w:val="right" w:leader="dot" w:pos="8222"/>
              </w:tabs>
              <w:rPr>
                <w:bCs/>
                <w:shd w:val="clear" w:color="auto" w:fill="FFFFFF"/>
              </w:rPr>
            </w:pPr>
            <w:r w:rsidRPr="00485BF0">
              <w:rPr>
                <w:bCs/>
                <w:shd w:val="clear" w:color="auto" w:fill="FFFFFF"/>
              </w:rPr>
              <w:t>k1</w:t>
            </w:r>
          </w:p>
          <w:p w:rsidR="00CF32F7" w:rsidRPr="00485BF0" w:rsidRDefault="00CF32F7" w:rsidP="00197594">
            <w:pPr>
              <w:pStyle w:val="SimgelerYaziStili"/>
              <w:tabs>
                <w:tab w:val="left" w:pos="709"/>
                <w:tab w:val="right" w:leader="dot" w:pos="8222"/>
              </w:tabs>
              <w:rPr>
                <w:bCs/>
                <w:shd w:val="clear" w:color="auto" w:fill="FFFFFF"/>
              </w:rPr>
            </w:pPr>
            <w:r w:rsidRPr="00485BF0">
              <w:rPr>
                <w:bCs/>
                <w:shd w:val="clear" w:color="auto" w:fill="FFFFFF"/>
              </w:rPr>
              <w:t>k2</w:t>
            </w:r>
          </w:p>
          <w:p w:rsidR="00CF32F7" w:rsidRPr="00485BF0" w:rsidRDefault="00CF32F7" w:rsidP="00197594">
            <w:pPr>
              <w:pStyle w:val="SimgelerYaziStili"/>
              <w:tabs>
                <w:tab w:val="left" w:pos="709"/>
                <w:tab w:val="right" w:leader="dot" w:pos="8222"/>
              </w:tabs>
              <w:rPr>
                <w:bCs/>
                <w:shd w:val="clear" w:color="auto" w:fill="FFFFFF"/>
              </w:rPr>
            </w:pPr>
            <w:r w:rsidRPr="00485BF0">
              <w:rPr>
                <w:bCs/>
                <w:shd w:val="clear" w:color="auto" w:fill="FFFFFF"/>
              </w:rPr>
              <w:t>k3</w:t>
            </w:r>
          </w:p>
          <w:p w:rsidR="00CF32F7" w:rsidRDefault="00CF32F7" w:rsidP="00197594">
            <w:pPr>
              <w:pStyle w:val="SimgelerYaziStili"/>
              <w:tabs>
                <w:tab w:val="left" w:pos="709"/>
                <w:tab w:val="right" w:leader="dot" w:pos="8222"/>
              </w:tabs>
              <w:rPr>
                <w:bCs/>
                <w:shd w:val="clear" w:color="auto" w:fill="FFFFFF"/>
              </w:rPr>
            </w:pPr>
            <w:r w:rsidRPr="00485BF0">
              <w:rPr>
                <w:bCs/>
                <w:shd w:val="clear" w:color="auto" w:fill="FFFFFF"/>
              </w:rPr>
              <w:t>k4</w:t>
            </w:r>
          </w:p>
          <w:p w:rsidR="00CF32F7" w:rsidRDefault="00CF32F7" w:rsidP="00197594">
            <w:pPr>
              <w:pStyle w:val="SimgelerYaziStili"/>
              <w:tabs>
                <w:tab w:val="left" w:pos="709"/>
                <w:tab w:val="right" w:leader="dot" w:pos="8222"/>
              </w:tabs>
              <w:rPr>
                <w:bCs/>
                <w:shd w:val="clear" w:color="auto" w:fill="FFFFFF"/>
              </w:rPr>
            </w:pPr>
            <w:r>
              <w:rPr>
                <w:bCs/>
                <w:shd w:val="clear" w:color="auto" w:fill="FFFFFF"/>
              </w:rPr>
              <w:t>LSB</w:t>
            </w:r>
          </w:p>
          <w:p w:rsidR="00CF32F7" w:rsidRPr="00485BF0" w:rsidRDefault="00CF32F7" w:rsidP="00197594">
            <w:pPr>
              <w:pStyle w:val="SimgelerYaziStili"/>
              <w:tabs>
                <w:tab w:val="left" w:pos="709"/>
                <w:tab w:val="right" w:leader="dot" w:pos="8222"/>
              </w:tabs>
              <w:rPr>
                <w:bCs/>
                <w:shd w:val="clear" w:color="auto" w:fill="FFFFFF"/>
              </w:rPr>
            </w:pPr>
            <w:r>
              <w:rPr>
                <w:bCs/>
                <w:shd w:val="clear" w:color="auto" w:fill="FFFFFF"/>
              </w:rPr>
              <w:t>Matlab</w:t>
            </w:r>
          </w:p>
          <w:p w:rsidR="00CF32F7" w:rsidRDefault="00CF32F7" w:rsidP="00510C0F">
            <w:pPr>
              <w:pStyle w:val="SimgelerYaziStili"/>
              <w:tabs>
                <w:tab w:val="left" w:pos="709"/>
                <w:tab w:val="right" w:leader="dot" w:pos="8222"/>
              </w:tabs>
            </w:pPr>
            <w:r>
              <w:t>NCS</w:t>
            </w:r>
          </w:p>
          <w:p w:rsidR="00CF32F7" w:rsidRDefault="00CF32F7" w:rsidP="005F09FD">
            <w:pPr>
              <w:pStyle w:val="SimgelerYaziStili"/>
              <w:tabs>
                <w:tab w:val="left" w:pos="709"/>
                <w:tab w:val="right" w:leader="dot" w:pos="8222"/>
              </w:tabs>
              <w:rPr>
                <w:bCs/>
                <w:shd w:val="clear" w:color="auto" w:fill="FFFFFF"/>
              </w:rPr>
            </w:pPr>
            <w:r>
              <w:rPr>
                <w:bCs/>
                <w:shd w:val="clear" w:color="auto" w:fill="FFFFFF"/>
              </w:rPr>
              <w:t>Nr</w:t>
            </w:r>
          </w:p>
          <w:p w:rsidR="00CF32F7" w:rsidRDefault="00CF32F7" w:rsidP="00510C0F">
            <w:pPr>
              <w:pStyle w:val="SimgelerYaziStili"/>
              <w:tabs>
                <w:tab w:val="left" w:pos="709"/>
                <w:tab w:val="right" w:leader="dot" w:pos="8222"/>
              </w:tabs>
              <w:rPr>
                <w:bCs/>
                <w:shd w:val="clear" w:color="auto" w:fill="FFFFFF"/>
              </w:rPr>
            </w:pPr>
            <w:r>
              <w:rPr>
                <w:bCs/>
                <w:shd w:val="clear" w:color="auto" w:fill="FFFFFF"/>
              </w:rPr>
              <w:t>NPCR</w:t>
            </w:r>
          </w:p>
          <w:p w:rsidR="00CF32F7" w:rsidRDefault="00CF32F7" w:rsidP="00510C0F">
            <w:pPr>
              <w:pStyle w:val="SimgelerYaziStili"/>
              <w:tabs>
                <w:tab w:val="left" w:pos="709"/>
                <w:tab w:val="right" w:leader="dot" w:pos="8222"/>
              </w:tabs>
              <w:rPr>
                <w:bCs/>
                <w:shd w:val="clear" w:color="auto" w:fill="FFFFFF"/>
              </w:rPr>
            </w:pPr>
            <w:r>
              <w:rPr>
                <w:bCs/>
                <w:shd w:val="clear" w:color="auto" w:fill="FFFFFF"/>
              </w:rPr>
              <w:t>NIST</w:t>
            </w:r>
          </w:p>
          <w:p w:rsidR="00CF32F7" w:rsidRDefault="00CF32F7" w:rsidP="00510C0F">
            <w:pPr>
              <w:pStyle w:val="SimgelerYaziStili"/>
              <w:tabs>
                <w:tab w:val="left" w:pos="709"/>
                <w:tab w:val="right" w:leader="dot" w:pos="8222"/>
              </w:tabs>
            </w:pPr>
            <w:r>
              <w:t>OFB</w:t>
            </w:r>
          </w:p>
          <w:p w:rsidR="00CF32F7" w:rsidRDefault="00CF32F7" w:rsidP="00510C0F">
            <w:pPr>
              <w:pStyle w:val="SimgelerYaziStili"/>
              <w:tabs>
                <w:tab w:val="left" w:pos="709"/>
                <w:tab w:val="right" w:leader="dot" w:pos="8222"/>
              </w:tabs>
            </w:pPr>
            <w:r>
              <w:t>PRNG</w:t>
            </w:r>
          </w:p>
          <w:p w:rsidR="00CF32F7" w:rsidRPr="0008238D" w:rsidRDefault="00CF32F7" w:rsidP="00510C0F">
            <w:pPr>
              <w:pStyle w:val="SimgelerYaziStili"/>
              <w:tabs>
                <w:tab w:val="left" w:pos="709"/>
                <w:tab w:val="right" w:leader="dot" w:pos="8222"/>
              </w:tabs>
              <w:rPr>
                <w:bCs/>
                <w:shd w:val="clear" w:color="auto" w:fill="FFFFFF"/>
              </w:rPr>
            </w:pPr>
            <w:r>
              <w:rPr>
                <w:bCs/>
                <w:shd w:val="clear" w:color="auto" w:fill="FFFFFF"/>
              </w:rPr>
              <w:t>p</w:t>
            </w:r>
            <w:r w:rsidRPr="00441FD9">
              <w:rPr>
                <w:bCs/>
                <w:shd w:val="clear" w:color="auto" w:fill="FFFFFF"/>
              </w:rPr>
              <w:t>-değeri</w:t>
            </w:r>
          </w:p>
        </w:tc>
        <w:tc>
          <w:tcPr>
            <w:tcW w:w="6480" w:type="dxa"/>
          </w:tcPr>
          <w:p w:rsidR="00CF32F7" w:rsidRDefault="00CF32F7" w:rsidP="00510C0F">
            <w:pPr>
              <w:pStyle w:val="SimgelerYaziStili"/>
              <w:tabs>
                <w:tab w:val="left" w:pos="709"/>
                <w:tab w:val="right" w:leader="dot" w:pos="8222"/>
              </w:tabs>
            </w:pPr>
            <w:r w:rsidRPr="00C11FDE">
              <w:t>: IEEE Kayan noktalı sayı formatı</w:t>
            </w:r>
          </w:p>
          <w:p w:rsidR="00CF32F7" w:rsidRDefault="00CF32F7" w:rsidP="00510C0F">
            <w:pPr>
              <w:pStyle w:val="SimgelerYaziStili"/>
              <w:tabs>
                <w:tab w:val="left" w:pos="709"/>
                <w:tab w:val="right" w:leader="dot" w:pos="8222"/>
              </w:tabs>
            </w:pPr>
            <w:r>
              <w:t>: Kaotik Sistemlere ait Jacobian Matrisi</w:t>
            </w:r>
          </w:p>
          <w:p w:rsidR="00CF32F7" w:rsidRDefault="00CF32F7" w:rsidP="00510C0F">
            <w:pPr>
              <w:pStyle w:val="SimgelerYaziStili"/>
              <w:tabs>
                <w:tab w:val="left" w:pos="709"/>
                <w:tab w:val="right" w:leader="dot" w:pos="8222"/>
              </w:tabs>
            </w:pPr>
            <w:r>
              <w:t>: Kilo Bayt</w:t>
            </w:r>
          </w:p>
          <w:p w:rsidR="00CF32F7" w:rsidRDefault="00CF32F7" w:rsidP="00197594">
            <w:pPr>
              <w:pStyle w:val="SimgelerYaziStili"/>
              <w:tabs>
                <w:tab w:val="left" w:pos="709"/>
                <w:tab w:val="right" w:leader="dot" w:pos="8222"/>
              </w:tabs>
              <w:rPr>
                <w:bCs/>
                <w:shd w:val="clear" w:color="auto" w:fill="FFFFFF"/>
              </w:rPr>
            </w:pPr>
            <w:r>
              <w:rPr>
                <w:bCs/>
                <w:shd w:val="clear" w:color="auto" w:fill="FFFFFF"/>
              </w:rPr>
              <w:t xml:space="preserve">: </w:t>
            </w:r>
            <w:r w:rsidRPr="00485BF0">
              <w:rPr>
                <w:bCs/>
                <w:shd w:val="clear" w:color="auto" w:fill="FFFFFF"/>
              </w:rPr>
              <w:t>RK</w:t>
            </w:r>
            <w:r>
              <w:rPr>
                <w:bCs/>
                <w:shd w:val="clear" w:color="auto" w:fill="FFFFFF"/>
              </w:rPr>
              <w:t>4</w:t>
            </w:r>
            <w:r w:rsidRPr="00485BF0">
              <w:rPr>
                <w:bCs/>
                <w:shd w:val="clear" w:color="auto" w:fill="FFFFFF"/>
              </w:rPr>
              <w:t xml:space="preserve"> algoritmasında ilk hesaplanan değişken</w:t>
            </w:r>
          </w:p>
          <w:p w:rsidR="00CF32F7" w:rsidRDefault="00CF32F7" w:rsidP="00197594">
            <w:pPr>
              <w:pStyle w:val="SimgelerYaziStili"/>
              <w:tabs>
                <w:tab w:val="left" w:pos="709"/>
                <w:tab w:val="right" w:leader="dot" w:pos="8222"/>
              </w:tabs>
              <w:rPr>
                <w:bCs/>
                <w:shd w:val="clear" w:color="auto" w:fill="FFFFFF"/>
              </w:rPr>
            </w:pPr>
            <w:r>
              <w:rPr>
                <w:bCs/>
                <w:shd w:val="clear" w:color="auto" w:fill="FFFFFF"/>
              </w:rPr>
              <w:t xml:space="preserve">: </w:t>
            </w:r>
            <w:r w:rsidRPr="00485BF0">
              <w:rPr>
                <w:bCs/>
                <w:shd w:val="clear" w:color="auto" w:fill="FFFFFF"/>
              </w:rPr>
              <w:t>RK</w:t>
            </w:r>
            <w:r>
              <w:rPr>
                <w:bCs/>
                <w:shd w:val="clear" w:color="auto" w:fill="FFFFFF"/>
              </w:rPr>
              <w:t>4</w:t>
            </w:r>
            <w:r w:rsidRPr="00485BF0">
              <w:rPr>
                <w:bCs/>
                <w:shd w:val="clear" w:color="auto" w:fill="FFFFFF"/>
              </w:rPr>
              <w:t xml:space="preserve"> algoritmasında ikinci hesaplanan değişken</w:t>
            </w:r>
          </w:p>
          <w:p w:rsidR="00CF32F7" w:rsidRDefault="00CF32F7" w:rsidP="00197594">
            <w:pPr>
              <w:pStyle w:val="SimgelerYaziStili"/>
              <w:tabs>
                <w:tab w:val="left" w:pos="709"/>
                <w:tab w:val="right" w:leader="dot" w:pos="8222"/>
              </w:tabs>
              <w:rPr>
                <w:bCs/>
                <w:shd w:val="clear" w:color="auto" w:fill="FFFFFF"/>
              </w:rPr>
            </w:pPr>
            <w:r w:rsidRPr="00485BF0">
              <w:rPr>
                <w:bCs/>
                <w:shd w:val="clear" w:color="auto" w:fill="FFFFFF"/>
              </w:rPr>
              <w:t>: RK</w:t>
            </w:r>
            <w:r>
              <w:rPr>
                <w:bCs/>
                <w:shd w:val="clear" w:color="auto" w:fill="FFFFFF"/>
              </w:rPr>
              <w:t>4</w:t>
            </w:r>
            <w:r w:rsidRPr="00485BF0">
              <w:rPr>
                <w:bCs/>
                <w:shd w:val="clear" w:color="auto" w:fill="FFFFFF"/>
              </w:rPr>
              <w:t xml:space="preserve"> algoritmasında üçüncü hesaplanan değişken</w:t>
            </w:r>
          </w:p>
          <w:p w:rsidR="00CF32F7" w:rsidRDefault="00CF32F7" w:rsidP="00197594">
            <w:pPr>
              <w:pStyle w:val="SimgelerYaziStili"/>
              <w:tabs>
                <w:tab w:val="left" w:pos="709"/>
                <w:tab w:val="right" w:leader="dot" w:pos="8222"/>
              </w:tabs>
              <w:rPr>
                <w:bCs/>
                <w:shd w:val="clear" w:color="auto" w:fill="FFFFFF"/>
              </w:rPr>
            </w:pPr>
            <w:r w:rsidRPr="00485BF0">
              <w:rPr>
                <w:bCs/>
                <w:shd w:val="clear" w:color="auto" w:fill="FFFFFF"/>
              </w:rPr>
              <w:t>: RK</w:t>
            </w:r>
            <w:r>
              <w:rPr>
                <w:bCs/>
                <w:shd w:val="clear" w:color="auto" w:fill="FFFFFF"/>
              </w:rPr>
              <w:t>4</w:t>
            </w:r>
            <w:r w:rsidRPr="00485BF0">
              <w:rPr>
                <w:bCs/>
                <w:shd w:val="clear" w:color="auto" w:fill="FFFFFF"/>
              </w:rPr>
              <w:t xml:space="preserve"> algoritmasında dördüncü hesaplanan değişken</w:t>
            </w:r>
          </w:p>
          <w:p w:rsidR="00CF32F7" w:rsidRDefault="00CF32F7" w:rsidP="00197594">
            <w:pPr>
              <w:pStyle w:val="SimgelerYaziStili"/>
              <w:tabs>
                <w:tab w:val="left" w:pos="709"/>
                <w:tab w:val="right" w:leader="dot" w:pos="8222"/>
              </w:tabs>
              <w:rPr>
                <w:bCs/>
                <w:shd w:val="clear" w:color="auto" w:fill="FFFFFF"/>
              </w:rPr>
            </w:pPr>
            <w:r>
              <w:rPr>
                <w:bCs/>
                <w:shd w:val="clear" w:color="auto" w:fill="FFFFFF"/>
              </w:rPr>
              <w:t xml:space="preserve">: </w:t>
            </w:r>
            <w:r w:rsidRPr="0034331A">
              <w:rPr>
                <w:bCs/>
                <w:color w:val="252525"/>
                <w:shd w:val="clear" w:color="auto" w:fill="FFFFFF"/>
              </w:rPr>
              <w:t>Least Significant Bit</w:t>
            </w:r>
          </w:p>
          <w:p w:rsidR="00CF32F7" w:rsidRDefault="00CF32F7" w:rsidP="00197594">
            <w:pPr>
              <w:pStyle w:val="SimgelerYaziStili"/>
              <w:tabs>
                <w:tab w:val="left" w:pos="709"/>
                <w:tab w:val="right" w:leader="dot" w:pos="8222"/>
              </w:tabs>
              <w:rPr>
                <w:bCs/>
                <w:shd w:val="clear" w:color="auto" w:fill="FFFFFF"/>
              </w:rPr>
            </w:pPr>
            <w:r>
              <w:rPr>
                <w:bCs/>
                <w:shd w:val="clear" w:color="auto" w:fill="FFFFFF"/>
              </w:rPr>
              <w:t xml:space="preserve">: </w:t>
            </w:r>
            <w:r w:rsidRPr="00441FD9">
              <w:rPr>
                <w:bCs/>
                <w:shd w:val="clear" w:color="auto" w:fill="FFFFFF"/>
              </w:rPr>
              <w:t>Matrix laboratory</w:t>
            </w:r>
          </w:p>
          <w:p w:rsidR="00CF32F7" w:rsidRDefault="00CF32F7" w:rsidP="00197594">
            <w:pPr>
              <w:pStyle w:val="SimgelerYaziStili"/>
              <w:tabs>
                <w:tab w:val="left" w:pos="709"/>
                <w:tab w:val="right" w:leader="dot" w:pos="8222"/>
              </w:tabs>
            </w:pPr>
            <w:r>
              <w:rPr>
                <w:bCs/>
                <w:shd w:val="clear" w:color="auto" w:fill="FFFFFF"/>
              </w:rPr>
              <w:t xml:space="preserve">: </w:t>
            </w:r>
            <w:r>
              <w:t>Yeni Kaotik Sistem-1</w:t>
            </w:r>
          </w:p>
          <w:p w:rsidR="00CF32F7" w:rsidRDefault="00CF32F7" w:rsidP="00197594">
            <w:pPr>
              <w:pStyle w:val="SimgelerYaziStili"/>
              <w:tabs>
                <w:tab w:val="left" w:pos="709"/>
                <w:tab w:val="right" w:leader="dot" w:pos="8222"/>
              </w:tabs>
              <w:rPr>
                <w:bCs/>
                <w:color w:val="252525"/>
                <w:shd w:val="clear" w:color="auto" w:fill="FFFFFF"/>
              </w:rPr>
            </w:pPr>
            <w:r>
              <w:t xml:space="preserve">: </w:t>
            </w:r>
            <w:r>
              <w:rPr>
                <w:bCs/>
                <w:color w:val="252525"/>
                <w:shd w:val="clear" w:color="auto" w:fill="FFFFFF"/>
              </w:rPr>
              <w:t>Döngü Sayısı</w:t>
            </w:r>
          </w:p>
          <w:p w:rsidR="00CF32F7" w:rsidRDefault="00CF32F7" w:rsidP="00197594">
            <w:pPr>
              <w:pStyle w:val="SimgelerYaziStili"/>
              <w:tabs>
                <w:tab w:val="left" w:pos="709"/>
                <w:tab w:val="right" w:leader="dot" w:pos="8222"/>
              </w:tabs>
            </w:pPr>
            <w:r>
              <w:rPr>
                <w:bCs/>
                <w:color w:val="252525"/>
                <w:shd w:val="clear" w:color="auto" w:fill="FFFFFF"/>
              </w:rPr>
              <w:t xml:space="preserve">: </w:t>
            </w:r>
            <w:r w:rsidRPr="00650819">
              <w:t>Number of Pixels Change Rate</w:t>
            </w:r>
          </w:p>
          <w:p w:rsidR="00CF32F7" w:rsidRDefault="00CF32F7" w:rsidP="00197594">
            <w:pPr>
              <w:pStyle w:val="SimgelerYaziStili"/>
              <w:tabs>
                <w:tab w:val="left" w:pos="709"/>
                <w:tab w:val="right" w:leader="dot" w:pos="8222"/>
              </w:tabs>
              <w:rPr>
                <w:rStyle w:val="st"/>
                <w:bCs/>
              </w:rPr>
            </w:pPr>
            <w:r>
              <w:t xml:space="preserve">: </w:t>
            </w:r>
            <w:hyperlink r:id="rId17" w:history="1">
              <w:r w:rsidRPr="00AF6940">
                <w:rPr>
                  <w:rStyle w:val="st"/>
                  <w:bCs/>
                </w:rPr>
                <w:t>National Institute of Standards and Technology</w:t>
              </w:r>
            </w:hyperlink>
          </w:p>
          <w:p w:rsidR="00CF32F7" w:rsidRDefault="00CF32F7" w:rsidP="00197594">
            <w:pPr>
              <w:pStyle w:val="SimgelerYaziStili"/>
              <w:tabs>
                <w:tab w:val="left" w:pos="709"/>
                <w:tab w:val="right" w:leader="dot" w:pos="8222"/>
              </w:tabs>
            </w:pPr>
            <w:r>
              <w:rPr>
                <w:rStyle w:val="st"/>
                <w:bCs/>
              </w:rPr>
              <w:t xml:space="preserve">: </w:t>
            </w:r>
            <w:r w:rsidRPr="00D36143">
              <w:t>Output Feedback</w:t>
            </w:r>
          </w:p>
          <w:p w:rsidR="00CF32F7" w:rsidRDefault="00CF32F7" w:rsidP="00197594">
            <w:pPr>
              <w:pStyle w:val="SimgelerYaziStili"/>
              <w:tabs>
                <w:tab w:val="left" w:pos="709"/>
                <w:tab w:val="right" w:leader="dot" w:pos="8222"/>
              </w:tabs>
            </w:pPr>
            <w:r>
              <w:t>: Pseudo</w:t>
            </w:r>
            <w:r w:rsidRPr="00035FC6">
              <w:t xml:space="preserve"> Random </w:t>
            </w:r>
            <w:r>
              <w:t>Number</w:t>
            </w:r>
            <w:r w:rsidRPr="00035FC6">
              <w:t xml:space="preserve"> Generator</w:t>
            </w:r>
          </w:p>
          <w:p w:rsidR="00CF32F7" w:rsidRPr="00C11FDE" w:rsidRDefault="00CF32F7" w:rsidP="00197594">
            <w:pPr>
              <w:pStyle w:val="SimgelerYaziStili"/>
              <w:tabs>
                <w:tab w:val="left" w:pos="709"/>
                <w:tab w:val="right" w:leader="dot" w:pos="8222"/>
              </w:tabs>
            </w:pPr>
            <w:r>
              <w:t xml:space="preserve">: </w:t>
            </w:r>
            <w:r>
              <w:rPr>
                <w:bCs/>
                <w:shd w:val="clear" w:color="auto" w:fill="FFFFFF"/>
              </w:rPr>
              <w:t>NIST-800-22 testlerinde hesaplanan rasgelelik değeri</w:t>
            </w:r>
          </w:p>
        </w:tc>
      </w:tr>
      <w:tr w:rsidR="00CF32F7" w:rsidRPr="00CA35D2" w:rsidTr="007C0FF6">
        <w:tc>
          <w:tcPr>
            <w:tcW w:w="1440" w:type="dxa"/>
          </w:tcPr>
          <w:p w:rsidR="00CF32F7" w:rsidRDefault="00CF32F7" w:rsidP="006E516C">
            <w:pPr>
              <w:pStyle w:val="SimgelerYaziStili"/>
              <w:tabs>
                <w:tab w:val="left" w:pos="709"/>
                <w:tab w:val="right" w:leader="dot" w:pos="8222"/>
              </w:tabs>
            </w:pPr>
            <w:r>
              <w:t>Qo</w:t>
            </w:r>
            <w:r w:rsidRPr="00927D63">
              <w:t>S</w:t>
            </w:r>
          </w:p>
          <w:p w:rsidR="00CF32F7" w:rsidRDefault="00CF32F7" w:rsidP="00510C0F">
            <w:pPr>
              <w:pStyle w:val="SimgelerYaziStili"/>
              <w:tabs>
                <w:tab w:val="left" w:pos="709"/>
                <w:tab w:val="right" w:leader="dot" w:pos="8222"/>
              </w:tabs>
            </w:pPr>
            <w:r w:rsidRPr="007C0FF6">
              <w:t>RK4</w:t>
            </w:r>
          </w:p>
          <w:p w:rsidR="00CF32F7" w:rsidRDefault="00CF32F7" w:rsidP="00510C0F">
            <w:pPr>
              <w:pStyle w:val="SimgelerYaziStili"/>
              <w:tabs>
                <w:tab w:val="left" w:pos="709"/>
                <w:tab w:val="right" w:leader="dot" w:pos="8222"/>
              </w:tabs>
            </w:pPr>
            <w:r>
              <w:t>RK5</w:t>
            </w:r>
          </w:p>
          <w:p w:rsidR="00CF32F7" w:rsidRPr="007C0FF6" w:rsidRDefault="00CF32F7" w:rsidP="00510C0F">
            <w:pPr>
              <w:pStyle w:val="SimgelerYaziStili"/>
              <w:tabs>
                <w:tab w:val="left" w:pos="709"/>
                <w:tab w:val="right" w:leader="dot" w:pos="8222"/>
              </w:tabs>
            </w:pPr>
            <w:r>
              <w:t>RC4</w:t>
            </w:r>
          </w:p>
        </w:tc>
        <w:tc>
          <w:tcPr>
            <w:tcW w:w="6480" w:type="dxa"/>
          </w:tcPr>
          <w:p w:rsidR="00CF32F7" w:rsidRDefault="00CF32F7" w:rsidP="00510C0F">
            <w:pPr>
              <w:pStyle w:val="SimgelerYaziStili"/>
              <w:tabs>
                <w:tab w:val="left" w:pos="709"/>
                <w:tab w:val="right" w:leader="dot" w:pos="8222"/>
              </w:tabs>
            </w:pPr>
            <w:r w:rsidRPr="007C0FF6">
              <w:t xml:space="preserve">: </w:t>
            </w:r>
            <w:r w:rsidRPr="00927D63">
              <w:t>Quality of Service</w:t>
            </w:r>
          </w:p>
          <w:p w:rsidR="00CF32F7" w:rsidRDefault="00CF32F7" w:rsidP="00510C0F">
            <w:pPr>
              <w:pStyle w:val="SimgelerYaziStili"/>
              <w:tabs>
                <w:tab w:val="left" w:pos="709"/>
                <w:tab w:val="right" w:leader="dot" w:pos="8222"/>
              </w:tabs>
            </w:pPr>
            <w:r>
              <w:t xml:space="preserve">: </w:t>
            </w:r>
            <w:r w:rsidRPr="007C0FF6">
              <w:t>Dördüncü dereceden Runge-Kutta algoritması</w:t>
            </w:r>
          </w:p>
          <w:p w:rsidR="00CF32F7" w:rsidRDefault="00CF32F7" w:rsidP="00510C0F">
            <w:pPr>
              <w:pStyle w:val="SimgelerYaziStili"/>
              <w:tabs>
                <w:tab w:val="left" w:pos="709"/>
                <w:tab w:val="right" w:leader="dot" w:pos="8222"/>
              </w:tabs>
            </w:pPr>
            <w:r>
              <w:t>: Beşinci</w:t>
            </w:r>
            <w:r w:rsidRPr="007C0FF6">
              <w:t xml:space="preserve"> dereceden Runge-Kutta algoritması</w:t>
            </w:r>
          </w:p>
          <w:p w:rsidR="00CF32F7" w:rsidRPr="007C0FF6" w:rsidRDefault="00CF32F7" w:rsidP="00510C0F">
            <w:pPr>
              <w:pStyle w:val="SimgelerYaziStili"/>
              <w:tabs>
                <w:tab w:val="left" w:pos="709"/>
                <w:tab w:val="right" w:leader="dot" w:pos="8222"/>
              </w:tabs>
            </w:pPr>
            <w:r>
              <w:t xml:space="preserve">: </w:t>
            </w:r>
            <w:r w:rsidRPr="004A4681">
              <w:t>Rivest Cipher 4</w:t>
            </w:r>
          </w:p>
        </w:tc>
      </w:tr>
      <w:tr w:rsidR="00CF32F7" w:rsidRPr="00CA35D2" w:rsidTr="007C0FF6">
        <w:tc>
          <w:tcPr>
            <w:tcW w:w="1440" w:type="dxa"/>
          </w:tcPr>
          <w:p w:rsidR="00CF32F7" w:rsidRPr="00703A08" w:rsidRDefault="00CF32F7" w:rsidP="00510C0F">
            <w:pPr>
              <w:pStyle w:val="SimgelerYaziStili"/>
              <w:tabs>
                <w:tab w:val="left" w:pos="709"/>
                <w:tab w:val="right" w:leader="dot" w:pos="8222"/>
              </w:tabs>
            </w:pPr>
            <w:r>
              <w:t>RC5</w:t>
            </w:r>
          </w:p>
        </w:tc>
        <w:tc>
          <w:tcPr>
            <w:tcW w:w="6480" w:type="dxa"/>
          </w:tcPr>
          <w:p w:rsidR="00CF32F7" w:rsidRPr="00703A08" w:rsidRDefault="00CF32F7" w:rsidP="00510C0F">
            <w:pPr>
              <w:pStyle w:val="SimgelerYaziStili"/>
              <w:tabs>
                <w:tab w:val="left" w:pos="709"/>
                <w:tab w:val="right" w:leader="dot" w:pos="8222"/>
              </w:tabs>
            </w:pPr>
            <w:r w:rsidRPr="00703A08">
              <w:t xml:space="preserve">: </w:t>
            </w:r>
            <w:r w:rsidRPr="00396636">
              <w:t xml:space="preserve">Rivest Cipher </w:t>
            </w:r>
            <w:r>
              <w:t>5</w:t>
            </w:r>
          </w:p>
        </w:tc>
      </w:tr>
      <w:tr w:rsidR="00CF32F7" w:rsidRPr="00CA35D2" w:rsidTr="007C0FF6">
        <w:tc>
          <w:tcPr>
            <w:tcW w:w="1440" w:type="dxa"/>
          </w:tcPr>
          <w:p w:rsidR="00CF32F7" w:rsidRPr="00703A08" w:rsidRDefault="00CF32F7" w:rsidP="00510C0F">
            <w:pPr>
              <w:pStyle w:val="SimgelerYaziStili"/>
              <w:tabs>
                <w:tab w:val="left" w:pos="709"/>
                <w:tab w:val="right" w:leader="dot" w:pos="8222"/>
              </w:tabs>
            </w:pPr>
            <w:r>
              <w:t>RC6</w:t>
            </w:r>
          </w:p>
        </w:tc>
        <w:tc>
          <w:tcPr>
            <w:tcW w:w="6480" w:type="dxa"/>
          </w:tcPr>
          <w:p w:rsidR="00CF32F7" w:rsidRPr="00703A08" w:rsidRDefault="00CF32F7" w:rsidP="00510C0F">
            <w:pPr>
              <w:pStyle w:val="SimgelerYaziStili"/>
              <w:tabs>
                <w:tab w:val="left" w:pos="709"/>
                <w:tab w:val="right" w:leader="dot" w:pos="8222"/>
              </w:tabs>
            </w:pPr>
            <w:r w:rsidRPr="00703A08">
              <w:t xml:space="preserve">: </w:t>
            </w:r>
            <w:r w:rsidRPr="00396636">
              <w:t>Rivest Cipher 6</w:t>
            </w:r>
          </w:p>
        </w:tc>
      </w:tr>
      <w:tr w:rsidR="00CF32F7" w:rsidRPr="00CA35D2" w:rsidTr="009D40AC">
        <w:tc>
          <w:tcPr>
            <w:tcW w:w="1440" w:type="dxa"/>
          </w:tcPr>
          <w:p w:rsidR="00CF32F7" w:rsidRPr="00703A08" w:rsidRDefault="00CF32F7" w:rsidP="00510C0F">
            <w:pPr>
              <w:pStyle w:val="SimgelerYaziStili"/>
              <w:tabs>
                <w:tab w:val="left" w:pos="709"/>
                <w:tab w:val="right" w:leader="dot" w:pos="8222"/>
              </w:tabs>
            </w:pPr>
            <w:r>
              <w:t>RSA</w:t>
            </w:r>
          </w:p>
        </w:tc>
        <w:tc>
          <w:tcPr>
            <w:tcW w:w="6480" w:type="dxa"/>
          </w:tcPr>
          <w:p w:rsidR="00CF32F7" w:rsidRPr="00703A08" w:rsidRDefault="00CF32F7" w:rsidP="00510C0F">
            <w:pPr>
              <w:pStyle w:val="SimgelerYaziStili"/>
              <w:tabs>
                <w:tab w:val="left" w:pos="709"/>
                <w:tab w:val="right" w:leader="dot" w:pos="8222"/>
              </w:tabs>
            </w:pPr>
            <w:r w:rsidRPr="00703A08">
              <w:t xml:space="preserve">: </w:t>
            </w:r>
            <w:r w:rsidRPr="00C6087C">
              <w:t>Ronald, Shamir, Adleman</w:t>
            </w:r>
          </w:p>
        </w:tc>
      </w:tr>
      <w:tr w:rsidR="00CF32F7" w:rsidRPr="00CA35D2" w:rsidTr="009D40AC">
        <w:tc>
          <w:tcPr>
            <w:tcW w:w="1440" w:type="dxa"/>
          </w:tcPr>
          <w:p w:rsidR="00CF32F7" w:rsidRPr="00703A08" w:rsidRDefault="00CF32F7" w:rsidP="00510C0F">
            <w:pPr>
              <w:pStyle w:val="SimgelerYaziStili"/>
              <w:tabs>
                <w:tab w:val="left" w:pos="709"/>
                <w:tab w:val="right" w:leader="dot" w:pos="8222"/>
              </w:tabs>
            </w:pPr>
            <w:r>
              <w:t>RSÜ</w:t>
            </w:r>
          </w:p>
        </w:tc>
        <w:tc>
          <w:tcPr>
            <w:tcW w:w="6480" w:type="dxa"/>
          </w:tcPr>
          <w:p w:rsidR="00CF32F7" w:rsidRPr="00703A08" w:rsidRDefault="00CF32F7" w:rsidP="00510C0F">
            <w:pPr>
              <w:pStyle w:val="SimgelerYaziStili"/>
              <w:tabs>
                <w:tab w:val="left" w:pos="709"/>
                <w:tab w:val="right" w:leader="dot" w:pos="8222"/>
              </w:tabs>
            </w:pPr>
            <w:r w:rsidRPr="00703A08">
              <w:t xml:space="preserve">: </w:t>
            </w:r>
            <w:r>
              <w:t>Rasgele Sayı Üreteci</w:t>
            </w:r>
          </w:p>
        </w:tc>
      </w:tr>
      <w:tr w:rsidR="00CF32F7" w:rsidRPr="00CA35D2" w:rsidTr="009D40AC">
        <w:tc>
          <w:tcPr>
            <w:tcW w:w="1440" w:type="dxa"/>
          </w:tcPr>
          <w:p w:rsidR="00CF32F7" w:rsidRDefault="00CF32F7" w:rsidP="00510C0F">
            <w:pPr>
              <w:pStyle w:val="SimgelerYaziStili"/>
              <w:tabs>
                <w:tab w:val="left" w:pos="709"/>
                <w:tab w:val="right" w:leader="dot" w:pos="8222"/>
              </w:tabs>
            </w:pPr>
            <w:r>
              <w:t>S-Box</w:t>
            </w:r>
          </w:p>
          <w:p w:rsidR="00CF32F7" w:rsidRDefault="00CF32F7" w:rsidP="00510C0F">
            <w:pPr>
              <w:pStyle w:val="SimgelerYaziStili"/>
              <w:tabs>
                <w:tab w:val="left" w:pos="709"/>
                <w:tab w:val="right" w:leader="dot" w:pos="8222"/>
              </w:tabs>
            </w:pPr>
            <w:r>
              <w:t>S-AES</w:t>
            </w:r>
          </w:p>
          <w:p w:rsidR="00CF32F7" w:rsidRDefault="00CF32F7" w:rsidP="00510C0F">
            <w:pPr>
              <w:pStyle w:val="SimgelerYaziStili"/>
              <w:tabs>
                <w:tab w:val="left" w:pos="709"/>
                <w:tab w:val="right" w:leader="dot" w:pos="8222"/>
              </w:tabs>
            </w:pPr>
            <w:r>
              <w:t>SRTP</w:t>
            </w:r>
          </w:p>
          <w:p w:rsidR="00CF32F7" w:rsidRDefault="00CF32F7" w:rsidP="001065B7">
            <w:pPr>
              <w:pStyle w:val="SimgelerYaziStili"/>
              <w:tabs>
                <w:tab w:val="left" w:pos="709"/>
                <w:tab w:val="right" w:leader="dot" w:pos="8222"/>
              </w:tabs>
            </w:pPr>
            <w:r>
              <w:t>SAC</w:t>
            </w:r>
          </w:p>
          <w:p w:rsidR="00CF32F7" w:rsidRDefault="00CF32F7" w:rsidP="0028647F">
            <w:pPr>
              <w:pStyle w:val="SimgelerYaziStili"/>
              <w:tabs>
                <w:tab w:val="left" w:pos="709"/>
                <w:tab w:val="right" w:leader="dot" w:pos="8222"/>
              </w:tabs>
            </w:pPr>
            <w:r>
              <w:t>SPN</w:t>
            </w:r>
          </w:p>
          <w:p w:rsidR="00CF32F7" w:rsidRPr="00FD1680" w:rsidRDefault="00CF32F7" w:rsidP="0028647F">
            <w:pPr>
              <w:pStyle w:val="SimgelerYaziStili"/>
              <w:tabs>
                <w:tab w:val="left" w:pos="709"/>
                <w:tab w:val="right" w:leader="dot" w:pos="8222"/>
              </w:tabs>
              <w:rPr>
                <w:bCs/>
                <w:shd w:val="clear" w:color="auto" w:fill="FFFFFF"/>
              </w:rPr>
            </w:pPr>
            <w:r>
              <w:rPr>
                <w:bCs/>
                <w:shd w:val="clear" w:color="auto" w:fill="FFFFFF"/>
              </w:rPr>
              <w:t>sn.</w:t>
            </w:r>
          </w:p>
          <w:p w:rsidR="00CF32F7" w:rsidRDefault="00CF32F7" w:rsidP="00510C0F">
            <w:pPr>
              <w:pStyle w:val="SimgelerYaziStili"/>
              <w:tabs>
                <w:tab w:val="left" w:pos="709"/>
                <w:tab w:val="right" w:leader="dot" w:pos="8222"/>
              </w:tabs>
            </w:pPr>
            <w:r>
              <w:t>TCP</w:t>
            </w:r>
          </w:p>
          <w:p w:rsidR="00CF32F7" w:rsidRDefault="00CF32F7" w:rsidP="00510C0F">
            <w:pPr>
              <w:pStyle w:val="SimgelerYaziStili"/>
              <w:tabs>
                <w:tab w:val="left" w:pos="709"/>
                <w:tab w:val="right" w:leader="dot" w:pos="8222"/>
              </w:tabs>
            </w:pPr>
            <w:r>
              <w:t>TRNG</w:t>
            </w:r>
          </w:p>
          <w:p w:rsidR="00CF32F7" w:rsidRDefault="00CF32F7" w:rsidP="00AD673B">
            <w:pPr>
              <w:pStyle w:val="SimgelerYaziStili"/>
              <w:tabs>
                <w:tab w:val="left" w:pos="709"/>
                <w:tab w:val="right" w:leader="dot" w:pos="8222"/>
              </w:tabs>
              <w:rPr>
                <w:bCs/>
                <w:shd w:val="clear" w:color="auto" w:fill="FFFFFF"/>
              </w:rPr>
            </w:pPr>
            <w:r>
              <w:rPr>
                <w:bCs/>
                <w:shd w:val="clear" w:color="auto" w:fill="FFFFFF"/>
              </w:rPr>
              <w:t>UACI</w:t>
            </w:r>
          </w:p>
          <w:p w:rsidR="00CF32F7" w:rsidRDefault="00CF32F7" w:rsidP="00AD673B">
            <w:pPr>
              <w:pStyle w:val="SimgelerYaziStili"/>
              <w:tabs>
                <w:tab w:val="left" w:pos="709"/>
                <w:tab w:val="right" w:leader="dot" w:pos="8222"/>
              </w:tabs>
              <w:rPr>
                <w:bCs/>
                <w:shd w:val="clear" w:color="auto" w:fill="FFFFFF"/>
              </w:rPr>
            </w:pPr>
            <w:r>
              <w:rPr>
                <w:bCs/>
                <w:shd w:val="clear" w:color="auto" w:fill="FFFFFF"/>
              </w:rPr>
              <w:t>XOR</w:t>
            </w:r>
          </w:p>
          <w:p w:rsidR="00CF32F7" w:rsidRDefault="00CF32F7" w:rsidP="00510C0F">
            <w:pPr>
              <w:pStyle w:val="SimgelerYaziStili"/>
              <w:tabs>
                <w:tab w:val="left" w:pos="709"/>
                <w:tab w:val="right" w:leader="dot" w:pos="8222"/>
              </w:tabs>
            </w:pPr>
            <w:r w:rsidRPr="00B831D9">
              <w:rPr>
                <w:position w:val="-6"/>
              </w:rPr>
              <w:object w:dxaOrig="220" w:dyaOrig="279">
                <v:shape id="_x0000_i1025" type="#_x0000_t75" style="width:10.5pt;height:12.75pt" o:ole="">
                  <v:imagedata r:id="rId18" o:title=""/>
                </v:shape>
                <o:OLEObject Type="Embed" ProgID="Equation.DSMT4" ShapeID="_x0000_i1025" DrawAspect="Content" ObjectID="_1545738050" r:id="rId19"/>
              </w:object>
            </w:r>
          </w:p>
          <w:p w:rsidR="00CF32F7" w:rsidRDefault="00CF32F7" w:rsidP="00510C0F">
            <w:pPr>
              <w:pStyle w:val="SimgelerYaziStili"/>
              <w:tabs>
                <w:tab w:val="left" w:pos="709"/>
                <w:tab w:val="right" w:leader="dot" w:pos="8222"/>
              </w:tabs>
              <w:rPr>
                <w:bCs/>
                <w:shd w:val="clear" w:color="auto" w:fill="FFFFFF"/>
              </w:rPr>
            </w:pPr>
            <w:hyperlink r:id="rId20" w:tooltip="∆" w:history="1">
              <w:r w:rsidRPr="00C6745E">
                <w:rPr>
                  <w:bCs/>
                  <w:shd w:val="clear" w:color="auto" w:fill="FFFFFF"/>
                </w:rPr>
                <w:t>∆</w:t>
              </w:r>
            </w:hyperlink>
            <w:r w:rsidRPr="00C6745E">
              <w:rPr>
                <w:bCs/>
                <w:shd w:val="clear" w:color="auto" w:fill="FFFFFF"/>
              </w:rPr>
              <w:t>h</w:t>
            </w:r>
          </w:p>
          <w:p w:rsidR="00CF32F7" w:rsidRPr="00485BF0" w:rsidRDefault="00CF32F7" w:rsidP="00AD673B">
            <w:pPr>
              <w:pStyle w:val="SimgelerYaziStili"/>
              <w:tabs>
                <w:tab w:val="left" w:pos="709"/>
                <w:tab w:val="right" w:leader="dot" w:pos="8222"/>
              </w:tabs>
              <w:rPr>
                <w:bCs/>
                <w:shd w:val="clear" w:color="auto" w:fill="FFFFFF"/>
              </w:rPr>
            </w:pPr>
          </w:p>
        </w:tc>
        <w:tc>
          <w:tcPr>
            <w:tcW w:w="6480" w:type="dxa"/>
          </w:tcPr>
          <w:p w:rsidR="00CF32F7" w:rsidRDefault="00CF32F7" w:rsidP="00510C0F">
            <w:pPr>
              <w:pStyle w:val="SimgelerYaziStili"/>
              <w:tabs>
                <w:tab w:val="left" w:pos="709"/>
                <w:tab w:val="right" w:leader="dot" w:pos="8222"/>
              </w:tabs>
            </w:pPr>
            <w:r w:rsidRPr="00703A08">
              <w:t xml:space="preserve">: </w:t>
            </w:r>
            <w:r>
              <w:t>Substitution-B</w:t>
            </w:r>
            <w:r w:rsidRPr="008E19A4">
              <w:t>ox</w:t>
            </w:r>
          </w:p>
          <w:p w:rsidR="00CF32F7" w:rsidRDefault="00CF32F7" w:rsidP="00510C0F">
            <w:pPr>
              <w:pStyle w:val="SimgelerYaziStili"/>
              <w:tabs>
                <w:tab w:val="left" w:pos="709"/>
                <w:tab w:val="right" w:leader="dot" w:pos="8222"/>
              </w:tabs>
            </w:pPr>
            <w:r>
              <w:t xml:space="preserve">: Simplified </w:t>
            </w:r>
            <w:r w:rsidRPr="00C11FDE">
              <w:t>Advanced Encryption Standard</w:t>
            </w:r>
          </w:p>
          <w:p w:rsidR="00CF32F7" w:rsidRDefault="00CF32F7" w:rsidP="00510C0F">
            <w:pPr>
              <w:pStyle w:val="SimgelerYaziStili"/>
              <w:tabs>
                <w:tab w:val="left" w:pos="709"/>
                <w:tab w:val="right" w:leader="dot" w:pos="8222"/>
              </w:tabs>
            </w:pPr>
            <w:r>
              <w:t xml:space="preserve">: </w:t>
            </w:r>
            <w:r w:rsidRPr="009467F1">
              <w:t>Secure Real Time Protocol</w:t>
            </w:r>
          </w:p>
          <w:p w:rsidR="00CF32F7" w:rsidRDefault="00CF32F7" w:rsidP="00510C0F">
            <w:pPr>
              <w:pStyle w:val="SimgelerYaziStili"/>
              <w:tabs>
                <w:tab w:val="left" w:pos="709"/>
                <w:tab w:val="right" w:leader="dot" w:pos="8222"/>
              </w:tabs>
            </w:pPr>
            <w:r>
              <w:t xml:space="preserve">: </w:t>
            </w:r>
            <w:r w:rsidRPr="00FA50CB">
              <w:t>Strict Avalanche Criteria</w:t>
            </w:r>
            <w:r w:rsidRPr="00A34D9F">
              <w:t xml:space="preserve"> </w:t>
            </w:r>
          </w:p>
          <w:p w:rsidR="00CF32F7" w:rsidRDefault="00CF32F7" w:rsidP="00510C0F">
            <w:pPr>
              <w:pStyle w:val="SimgelerYaziStili"/>
              <w:tabs>
                <w:tab w:val="left" w:pos="709"/>
                <w:tab w:val="right" w:leader="dot" w:pos="8222"/>
              </w:tabs>
            </w:pPr>
            <w:r>
              <w:t xml:space="preserve">: </w:t>
            </w:r>
            <w:r w:rsidRPr="00A34D9F">
              <w:t>Substitution-Permutation Networks</w:t>
            </w:r>
          </w:p>
          <w:p w:rsidR="00CF32F7" w:rsidRDefault="00CF32F7" w:rsidP="00510C0F">
            <w:pPr>
              <w:pStyle w:val="SimgelerYaziStili"/>
              <w:tabs>
                <w:tab w:val="left" w:pos="709"/>
                <w:tab w:val="right" w:leader="dot" w:pos="8222"/>
              </w:tabs>
            </w:pPr>
            <w:r>
              <w:t xml:space="preserve">: </w:t>
            </w:r>
            <w:r>
              <w:rPr>
                <w:bCs/>
                <w:shd w:val="clear" w:color="auto" w:fill="FFFFFF"/>
              </w:rPr>
              <w:t>Saniye</w:t>
            </w:r>
          </w:p>
          <w:p w:rsidR="00CF32F7" w:rsidRDefault="00CF32F7" w:rsidP="00510C0F">
            <w:pPr>
              <w:pStyle w:val="SimgelerYaziStili"/>
              <w:tabs>
                <w:tab w:val="left" w:pos="709"/>
                <w:tab w:val="right" w:leader="dot" w:pos="8222"/>
              </w:tabs>
            </w:pPr>
            <w:r>
              <w:t xml:space="preserve">: </w:t>
            </w:r>
            <w:r w:rsidRPr="00927D63">
              <w:t>Transmission Control Protocol</w:t>
            </w:r>
          </w:p>
          <w:p w:rsidR="00CF32F7" w:rsidRDefault="00CF32F7" w:rsidP="00510C0F">
            <w:pPr>
              <w:pStyle w:val="SimgelerYaziStili"/>
              <w:tabs>
                <w:tab w:val="left" w:pos="709"/>
                <w:tab w:val="right" w:leader="dot" w:pos="8222"/>
              </w:tabs>
            </w:pPr>
            <w:r>
              <w:t xml:space="preserve">: </w:t>
            </w:r>
            <w:r w:rsidRPr="00035FC6">
              <w:t xml:space="preserve">True Random </w:t>
            </w:r>
            <w:r>
              <w:t xml:space="preserve">Number </w:t>
            </w:r>
            <w:r w:rsidRPr="00035FC6">
              <w:t>Generator</w:t>
            </w:r>
          </w:p>
          <w:p w:rsidR="00CF32F7" w:rsidRDefault="00CF32F7" w:rsidP="00510C0F">
            <w:pPr>
              <w:pStyle w:val="SimgelerYaziStili"/>
              <w:tabs>
                <w:tab w:val="left" w:pos="709"/>
                <w:tab w:val="right" w:leader="dot" w:pos="8222"/>
              </w:tabs>
            </w:pPr>
            <w:r>
              <w:t xml:space="preserve">: </w:t>
            </w:r>
            <w:r w:rsidRPr="00650819">
              <w:t>Unified Average Changing Intensity</w:t>
            </w:r>
          </w:p>
          <w:p w:rsidR="00CF32F7" w:rsidRDefault="00CF32F7" w:rsidP="00510C0F">
            <w:pPr>
              <w:pStyle w:val="SimgelerYaziStili"/>
              <w:tabs>
                <w:tab w:val="left" w:pos="709"/>
                <w:tab w:val="right" w:leader="dot" w:pos="8222"/>
              </w:tabs>
            </w:pPr>
            <w:r>
              <w:t xml:space="preserve">: </w:t>
            </w:r>
            <w:r w:rsidRPr="00943136">
              <w:rPr>
                <w:bCs/>
                <w:color w:val="252525"/>
                <w:shd w:val="clear" w:color="auto" w:fill="FFFFFF"/>
              </w:rPr>
              <w:t>eXclusive OR</w:t>
            </w:r>
          </w:p>
          <w:p w:rsidR="00CF32F7" w:rsidRDefault="00CF32F7" w:rsidP="00510C0F">
            <w:pPr>
              <w:pStyle w:val="SimgelerYaziStili"/>
              <w:tabs>
                <w:tab w:val="left" w:pos="709"/>
                <w:tab w:val="right" w:leader="dot" w:pos="8222"/>
              </w:tabs>
            </w:pPr>
            <w:r>
              <w:t>: Kaotik Sisteme ait Özdeğerler</w:t>
            </w:r>
          </w:p>
          <w:p w:rsidR="00CF32F7" w:rsidRDefault="00CF32F7" w:rsidP="00510C0F">
            <w:pPr>
              <w:pStyle w:val="SimgelerYaziStili"/>
              <w:tabs>
                <w:tab w:val="left" w:pos="709"/>
                <w:tab w:val="right" w:leader="dot" w:pos="8222"/>
              </w:tabs>
            </w:pPr>
            <w:r>
              <w:t>: Örnekleme adım aralığı</w:t>
            </w:r>
          </w:p>
          <w:p w:rsidR="00CF32F7" w:rsidRDefault="00CF32F7" w:rsidP="00197594">
            <w:pPr>
              <w:pStyle w:val="SimgelerYaziStili"/>
              <w:tabs>
                <w:tab w:val="left" w:pos="709"/>
                <w:tab w:val="right" w:leader="dot" w:pos="8222"/>
              </w:tabs>
              <w:rPr>
                <w:bCs/>
                <w:shd w:val="clear" w:color="auto" w:fill="FFFFFF"/>
              </w:rPr>
            </w:pPr>
            <w:r>
              <w:t xml:space="preserve"> </w:t>
            </w:r>
          </w:p>
          <w:p w:rsidR="00CF32F7" w:rsidRPr="00485BF0" w:rsidRDefault="00CF32F7" w:rsidP="00441FD9">
            <w:pPr>
              <w:pStyle w:val="SimgelerYaziStili"/>
              <w:tabs>
                <w:tab w:val="left" w:pos="709"/>
                <w:tab w:val="right" w:leader="dot" w:pos="8222"/>
              </w:tabs>
              <w:rPr>
                <w:bCs/>
                <w:shd w:val="clear" w:color="auto" w:fill="FFFFFF"/>
              </w:rPr>
            </w:pPr>
          </w:p>
          <w:p w:rsidR="00CF32F7" w:rsidRPr="00485BF0" w:rsidRDefault="00CF32F7" w:rsidP="00485BF0">
            <w:pPr>
              <w:pStyle w:val="SimgelerYaziStili"/>
              <w:tabs>
                <w:tab w:val="left" w:pos="709"/>
                <w:tab w:val="right" w:leader="dot" w:pos="8222"/>
              </w:tabs>
              <w:rPr>
                <w:bCs/>
                <w:shd w:val="clear" w:color="auto" w:fill="FFFFFF"/>
              </w:rPr>
            </w:pPr>
          </w:p>
          <w:p w:rsidR="00CF32F7" w:rsidRDefault="00CF32F7" w:rsidP="00510C0F">
            <w:pPr>
              <w:pStyle w:val="SimgelerYaziStili"/>
              <w:tabs>
                <w:tab w:val="left" w:pos="709"/>
                <w:tab w:val="right" w:leader="dot" w:pos="8222"/>
              </w:tabs>
            </w:pPr>
          </w:p>
          <w:p w:rsidR="00CF32F7" w:rsidRPr="00703A08" w:rsidRDefault="00CF32F7" w:rsidP="00510C0F">
            <w:pPr>
              <w:pStyle w:val="SimgelerYaziStili"/>
              <w:tabs>
                <w:tab w:val="left" w:pos="709"/>
                <w:tab w:val="right" w:leader="dot" w:pos="8222"/>
              </w:tabs>
            </w:pPr>
          </w:p>
        </w:tc>
      </w:tr>
    </w:tbl>
    <w:p w:rsidR="00CF32F7" w:rsidRDefault="00CF32F7" w:rsidP="00375511">
      <w:bookmarkStart w:id="5" w:name="_Toc466729373"/>
      <w:bookmarkStart w:id="6" w:name="_Toc467156214"/>
    </w:p>
    <w:p w:rsidR="00CF32F7" w:rsidRDefault="00CF32F7" w:rsidP="00375511">
      <w:r>
        <w:rPr>
          <w:noProof/>
          <w:lang w:eastAsia="tr-TR"/>
        </w:rPr>
        <w:pict>
          <v:shape id="Metin Kutusu 35" o:spid="_x0000_s1035" type="#_x0000_t202" style="position:absolute;left:0;text-align:left;margin-left:379.2pt;margin-top:-56.4pt;width:34.8pt;height:28.2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" stroked="f" strokeweight=".5pt">
            <v:textbox>
              <w:txbxContent>
                <w:p w:rsidR="00CF32F7" w:rsidRDefault="00CF32F7" w:rsidP="004C2B6C"/>
              </w:txbxContent>
            </v:textbox>
          </v:shape>
        </w:pict>
      </w:r>
      <w:bookmarkStart w:id="7" w:name="_Toc260752520"/>
      <w:bookmarkEnd w:id="5"/>
      <w:bookmarkEnd w:id="6"/>
    </w:p>
    <w:p w:rsidR="00CF32F7" w:rsidRPr="00E46AA1" w:rsidRDefault="00CF32F7" w:rsidP="00510C0F">
      <w:pPr>
        <w:pStyle w:val="IlkSayfalarBasligiSau"/>
        <w:tabs>
          <w:tab w:val="left" w:pos="709"/>
          <w:tab w:val="right" w:leader="dot" w:pos="8222"/>
        </w:tabs>
      </w:pPr>
      <w:bookmarkStart w:id="8" w:name="_Toc468971494"/>
      <w:r w:rsidRPr="00E46AA1">
        <w:t>ŞEKİLLER LİSTESİ</w:t>
      </w:r>
      <w:bookmarkEnd w:id="7"/>
      <w:bookmarkEnd w:id="8"/>
    </w:p>
    <w:p w:rsidR="00CF32F7" w:rsidRDefault="00CF32F7" w:rsidP="00510C0F">
      <w:pPr>
        <w:tabs>
          <w:tab w:val="left" w:pos="709"/>
          <w:tab w:val="right" w:leader="dot" w:pos="8222"/>
        </w:tabs>
      </w:pPr>
    </w:p>
    <w:p w:rsidR="00CF32F7" w:rsidRPr="003C63E7" w:rsidRDefault="00CF32F7" w:rsidP="00510C0F">
      <w:pPr>
        <w:tabs>
          <w:tab w:val="left" w:pos="709"/>
          <w:tab w:val="right" w:leader="dot" w:pos="8222"/>
        </w:tabs>
      </w:pPr>
    </w:p>
    <w:p w:rsidR="00CF32F7" w:rsidRPr="003C63E7" w:rsidRDefault="00CF32F7" w:rsidP="00510C0F">
      <w:pPr>
        <w:tabs>
          <w:tab w:val="left" w:pos="709"/>
          <w:tab w:val="right" w:leader="dot" w:pos="8222"/>
        </w:tabs>
      </w:pPr>
    </w:p>
    <w:p w:rsidR="00CF32F7" w:rsidRDefault="00CF32F7">
      <w:pPr>
        <w:pStyle w:val="TableofFigures"/>
        <w:tabs>
          <w:tab w:val="right" w:leader="dot" w:pos="8210"/>
        </w:tabs>
        <w:rPr>
          <w:rFonts w:ascii="Calibri" w:hAnsi="Calibri"/>
          <w:noProof/>
          <w:sz w:val="22"/>
          <w:lang w:eastAsia="tr-TR"/>
        </w:rPr>
      </w:pPr>
      <w:r>
        <w:rPr>
          <w:b/>
          <w:sz w:val="28"/>
          <w:szCs w:val="28"/>
        </w:rPr>
        <w:fldChar w:fldCharType="begin"/>
      </w:r>
      <w:r>
        <w:rPr>
          <w:b/>
          <w:sz w:val="28"/>
          <w:szCs w:val="28"/>
        </w:rPr>
        <w:instrText xml:space="preserve"> TOC \f A \t "Alt_Baslık_Sau" \c "Şekil" </w:instrText>
      </w:r>
      <w:r>
        <w:rPr>
          <w:b/>
          <w:sz w:val="28"/>
          <w:szCs w:val="28"/>
        </w:rPr>
        <w:fldChar w:fldCharType="separate"/>
      </w:r>
      <w:r>
        <w:rPr>
          <w:noProof/>
        </w:rPr>
        <w:t>Şekil 2.1. Simetrik ve Asimetrik şifreleme blok diyagramı</w:t>
      </w:r>
      <w:r>
        <w:rPr>
          <w:noProof/>
        </w:rPr>
        <w:tab/>
      </w:r>
      <w:r w:rsidRPr="00BC58EF">
        <w:rPr>
          <w:noProof/>
        </w:rPr>
        <w:t xml:space="preserve">     </w:t>
      </w:r>
      <w:r>
        <w:rPr>
          <w:noProof/>
        </w:rPr>
        <w:fldChar w:fldCharType="begin"/>
      </w:r>
      <w:r>
        <w:rPr>
          <w:noProof/>
        </w:rPr>
        <w:instrText xml:space="preserve"> PAGEREF _Toc470095596 \h </w:instrText>
      </w:r>
      <w:r>
        <w:rPr>
          <w:noProof/>
        </w:rPr>
      </w:r>
      <w:r>
        <w:rPr>
          <w:noProof/>
        </w:rPr>
        <w:fldChar w:fldCharType="separate"/>
      </w:r>
      <w:r>
        <w:rPr>
          <w:noProof/>
        </w:rPr>
        <w:t>13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2.2. AES algoritması şifreleme ve çözme blok diyagramı</w:t>
      </w:r>
      <w:r>
        <w:rPr>
          <w:noProof/>
        </w:rPr>
        <w:tab/>
      </w:r>
      <w:r w:rsidRPr="00BC58EF">
        <w:rPr>
          <w:noProof/>
        </w:rPr>
        <w:t xml:space="preserve">     </w:t>
      </w:r>
      <w:r>
        <w:rPr>
          <w:noProof/>
        </w:rPr>
        <w:fldChar w:fldCharType="begin"/>
      </w:r>
      <w:r>
        <w:rPr>
          <w:noProof/>
        </w:rPr>
        <w:instrText xml:space="preserve"> PAGEREF _Toc470095597 \h </w:instrText>
      </w:r>
      <w:r>
        <w:rPr>
          <w:noProof/>
        </w:rPr>
      </w:r>
      <w:r>
        <w:rPr>
          <w:noProof/>
        </w:rPr>
        <w:fldChar w:fldCharType="separate"/>
      </w:r>
      <w:r>
        <w:rPr>
          <w:noProof/>
        </w:rPr>
        <w:t>26</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2.3. Satır kaydırma operasyonu</w:t>
      </w:r>
      <w:r>
        <w:rPr>
          <w:noProof/>
        </w:rPr>
        <w:tab/>
      </w:r>
      <w:r w:rsidRPr="00BC58EF">
        <w:rPr>
          <w:noProof/>
        </w:rPr>
        <w:t xml:space="preserve">     </w:t>
      </w:r>
      <w:r>
        <w:rPr>
          <w:noProof/>
        </w:rPr>
        <w:fldChar w:fldCharType="begin"/>
      </w:r>
      <w:r>
        <w:rPr>
          <w:noProof/>
        </w:rPr>
        <w:instrText xml:space="preserve"> PAGEREF _Toc470095598 \h </w:instrText>
      </w:r>
      <w:r>
        <w:rPr>
          <w:noProof/>
        </w:rPr>
      </w:r>
      <w:r>
        <w:rPr>
          <w:noProof/>
        </w:rPr>
        <w:fldChar w:fldCharType="separate"/>
      </w:r>
      <w:r>
        <w:rPr>
          <w:noProof/>
        </w:rPr>
        <w:t>28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2.4. Ters Satır kaydırma operasyonu</w:t>
      </w:r>
      <w:r>
        <w:rPr>
          <w:noProof/>
        </w:rPr>
        <w:tab/>
      </w:r>
      <w:r w:rsidRPr="00BC58EF">
        <w:rPr>
          <w:noProof/>
        </w:rPr>
        <w:t xml:space="preserve">     </w:t>
      </w:r>
      <w:r>
        <w:rPr>
          <w:noProof/>
        </w:rPr>
        <w:fldChar w:fldCharType="begin"/>
      </w:r>
      <w:r>
        <w:rPr>
          <w:noProof/>
        </w:rPr>
        <w:instrText xml:space="preserve"> PAGEREF _Toc470095599 \h </w:instrText>
      </w:r>
      <w:r>
        <w:rPr>
          <w:noProof/>
        </w:rPr>
      </w:r>
      <w:r>
        <w:rPr>
          <w:noProof/>
        </w:rPr>
        <w:fldChar w:fldCharType="separate"/>
      </w:r>
      <w:r>
        <w:rPr>
          <w:noProof/>
        </w:rPr>
        <w:t>28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2.5. Sütun karıştırma operasyonu</w:t>
      </w:r>
      <w:r>
        <w:rPr>
          <w:noProof/>
        </w:rPr>
        <w:tab/>
      </w:r>
      <w:r w:rsidRPr="00BC58EF">
        <w:rPr>
          <w:noProof/>
        </w:rPr>
        <w:t xml:space="preserve">     </w:t>
      </w:r>
      <w:r>
        <w:rPr>
          <w:noProof/>
        </w:rPr>
        <w:fldChar w:fldCharType="begin"/>
      </w:r>
      <w:r>
        <w:rPr>
          <w:noProof/>
        </w:rPr>
        <w:instrText xml:space="preserve"> PAGEREF _Toc470095600 \h </w:instrText>
      </w:r>
      <w:r>
        <w:rPr>
          <w:noProof/>
        </w:rPr>
      </w:r>
      <w:r>
        <w:rPr>
          <w:noProof/>
        </w:rPr>
        <w:fldChar w:fldCharType="separate"/>
      </w:r>
      <w:r>
        <w:rPr>
          <w:noProof/>
        </w:rPr>
        <w:t>29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2.6. Sütun karıştırma işleminde kullanılan A ve A</w:t>
      </w:r>
      <w:r w:rsidRPr="00413B42">
        <w:rPr>
          <w:noProof/>
          <w:vertAlign w:val="superscript"/>
        </w:rPr>
        <w:t>-1</w:t>
      </w:r>
      <w:r>
        <w:rPr>
          <w:noProof/>
        </w:rPr>
        <w:t xml:space="preserve"> matrisi</w:t>
      </w:r>
      <w:r>
        <w:rPr>
          <w:noProof/>
        </w:rPr>
        <w:tab/>
      </w:r>
      <w:r w:rsidRPr="00BC58EF">
        <w:rPr>
          <w:noProof/>
        </w:rPr>
        <w:t xml:space="preserve">     </w:t>
      </w:r>
      <w:r>
        <w:rPr>
          <w:noProof/>
        </w:rPr>
        <w:fldChar w:fldCharType="begin"/>
      </w:r>
      <w:r>
        <w:rPr>
          <w:noProof/>
        </w:rPr>
        <w:instrText xml:space="preserve"> PAGEREF _Toc470095601 \h </w:instrText>
      </w:r>
      <w:r>
        <w:rPr>
          <w:noProof/>
        </w:rPr>
      </w:r>
      <w:r>
        <w:rPr>
          <w:noProof/>
        </w:rPr>
        <w:fldChar w:fldCharType="separate"/>
      </w:r>
      <w:r>
        <w:rPr>
          <w:noProof/>
        </w:rPr>
        <w:t>30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2.7. Anahtar ekleme, döngü anahtarı ile durum matrisinin XOR işlemi</w:t>
      </w:r>
      <w:r>
        <w:rPr>
          <w:noProof/>
        </w:rPr>
        <w:tab/>
      </w:r>
      <w:r w:rsidRPr="00BC58EF">
        <w:rPr>
          <w:noProof/>
        </w:rPr>
        <w:t xml:space="preserve">     </w:t>
      </w:r>
      <w:r>
        <w:rPr>
          <w:noProof/>
        </w:rPr>
        <w:fldChar w:fldCharType="begin"/>
      </w:r>
      <w:r>
        <w:rPr>
          <w:noProof/>
        </w:rPr>
        <w:instrText xml:space="preserve"> PAGEREF _Toc470095602 \h </w:instrText>
      </w:r>
      <w:r>
        <w:rPr>
          <w:noProof/>
        </w:rPr>
      </w:r>
      <w:r>
        <w:rPr>
          <w:noProof/>
        </w:rPr>
        <w:fldChar w:fldCharType="separate"/>
      </w:r>
      <w:r>
        <w:rPr>
          <w:noProof/>
        </w:rPr>
        <w:t>30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2.8. AES algoritmasında anahtar genişletme fonksiyonu</w:t>
      </w:r>
      <w:r>
        <w:rPr>
          <w:noProof/>
        </w:rPr>
        <w:tab/>
      </w:r>
      <w:r w:rsidRPr="00BC58EF">
        <w:rPr>
          <w:noProof/>
        </w:rPr>
        <w:t xml:space="preserve">     </w:t>
      </w:r>
      <w:r>
        <w:rPr>
          <w:noProof/>
        </w:rPr>
        <w:fldChar w:fldCharType="begin"/>
      </w:r>
      <w:r>
        <w:rPr>
          <w:noProof/>
        </w:rPr>
        <w:instrText xml:space="preserve"> PAGEREF _Toc470095603 \h </w:instrText>
      </w:r>
      <w:r>
        <w:rPr>
          <w:noProof/>
        </w:rPr>
      </w:r>
      <w:r>
        <w:rPr>
          <w:noProof/>
        </w:rPr>
        <w:fldChar w:fldCharType="separate"/>
      </w:r>
      <w:r>
        <w:rPr>
          <w:noProof/>
        </w:rPr>
        <w:t>31</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3.1. Kaotik sistem tasarım blok diyagramı</w:t>
      </w:r>
      <w:r>
        <w:rPr>
          <w:noProof/>
        </w:rPr>
        <w:tab/>
      </w:r>
      <w:r w:rsidRPr="00BC58EF">
        <w:rPr>
          <w:noProof/>
        </w:rPr>
        <w:t xml:space="preserve">     </w:t>
      </w:r>
      <w:r>
        <w:rPr>
          <w:noProof/>
        </w:rPr>
        <w:fldChar w:fldCharType="begin"/>
      </w:r>
      <w:r>
        <w:rPr>
          <w:noProof/>
        </w:rPr>
        <w:instrText xml:space="preserve"> PAGEREF _Toc470095604 \h </w:instrText>
      </w:r>
      <w:r>
        <w:rPr>
          <w:noProof/>
        </w:rPr>
      </w:r>
      <w:r>
        <w:rPr>
          <w:noProof/>
        </w:rPr>
        <w:fldChar w:fldCharType="separate"/>
      </w:r>
      <w:r>
        <w:rPr>
          <w:noProof/>
        </w:rPr>
        <w:t>34</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3.2. Lorenz sistemi faz portreleri</w:t>
      </w:r>
      <w:r>
        <w:rPr>
          <w:noProof/>
        </w:rPr>
        <w:tab/>
      </w:r>
      <w:r w:rsidRPr="00BC58EF">
        <w:rPr>
          <w:noProof/>
        </w:rPr>
        <w:t xml:space="preserve">     </w:t>
      </w:r>
      <w:r>
        <w:rPr>
          <w:noProof/>
        </w:rPr>
        <w:fldChar w:fldCharType="begin"/>
      </w:r>
      <w:r>
        <w:rPr>
          <w:noProof/>
        </w:rPr>
        <w:instrText xml:space="preserve"> PAGEREF _Toc470095605 \h </w:instrText>
      </w:r>
      <w:r>
        <w:rPr>
          <w:noProof/>
        </w:rPr>
      </w:r>
      <w:r>
        <w:rPr>
          <w:noProof/>
        </w:rPr>
        <w:fldChar w:fldCharType="separate"/>
      </w:r>
      <w:r>
        <w:rPr>
          <w:noProof/>
        </w:rPr>
        <w:t>35</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3.3. Lorenz sistemine ait zaman serileri analizi (x, y, z)</w:t>
      </w:r>
      <w:r>
        <w:rPr>
          <w:noProof/>
        </w:rPr>
        <w:tab/>
      </w:r>
      <w:r w:rsidRPr="00BC58EF">
        <w:rPr>
          <w:noProof/>
        </w:rPr>
        <w:t xml:space="preserve">     </w:t>
      </w:r>
      <w:r>
        <w:rPr>
          <w:noProof/>
        </w:rPr>
        <w:fldChar w:fldCharType="begin"/>
      </w:r>
      <w:r>
        <w:rPr>
          <w:noProof/>
        </w:rPr>
        <w:instrText xml:space="preserve"> PAGEREF _Toc470095606 \h </w:instrText>
      </w:r>
      <w:r>
        <w:rPr>
          <w:noProof/>
        </w:rPr>
      </w:r>
      <w:r>
        <w:rPr>
          <w:noProof/>
        </w:rPr>
        <w:fldChar w:fldCharType="separate"/>
      </w:r>
      <w:r>
        <w:rPr>
          <w:noProof/>
        </w:rPr>
        <w:t>36</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3.4. Lorenz sistemine ait lyapunov üstelleri grafiği</w:t>
      </w:r>
      <w:r>
        <w:rPr>
          <w:noProof/>
        </w:rPr>
        <w:tab/>
      </w:r>
      <w:r w:rsidRPr="00BC58EF">
        <w:rPr>
          <w:noProof/>
        </w:rPr>
        <w:t xml:space="preserve">     </w:t>
      </w:r>
      <w:r>
        <w:rPr>
          <w:noProof/>
        </w:rPr>
        <w:fldChar w:fldCharType="begin"/>
      </w:r>
      <w:r>
        <w:rPr>
          <w:noProof/>
        </w:rPr>
        <w:instrText xml:space="preserve"> PAGEREF _Toc470095607 \h </w:instrText>
      </w:r>
      <w:r>
        <w:rPr>
          <w:noProof/>
        </w:rPr>
      </w:r>
      <w:r>
        <w:rPr>
          <w:noProof/>
        </w:rPr>
        <w:fldChar w:fldCharType="separate"/>
      </w:r>
      <w:r>
        <w:rPr>
          <w:noProof/>
        </w:rPr>
        <w:t>37</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3.5. Lorenz sistemi çatallaşma diyagramı (r parametresi [0-100] aralığı)</w:t>
      </w:r>
      <w:r>
        <w:rPr>
          <w:noProof/>
        </w:rPr>
        <w:tab/>
      </w:r>
      <w:r w:rsidRPr="00BC58EF">
        <w:rPr>
          <w:noProof/>
        </w:rPr>
        <w:t xml:space="preserve">     </w:t>
      </w:r>
      <w:r>
        <w:rPr>
          <w:noProof/>
        </w:rPr>
        <w:fldChar w:fldCharType="begin"/>
      </w:r>
      <w:r>
        <w:rPr>
          <w:noProof/>
        </w:rPr>
        <w:instrText xml:space="preserve"> PAGEREF _Toc470095608 \h </w:instrText>
      </w:r>
      <w:r>
        <w:rPr>
          <w:noProof/>
        </w:rPr>
      </w:r>
      <w:r>
        <w:rPr>
          <w:noProof/>
        </w:rPr>
        <w:fldChar w:fldCharType="separate"/>
      </w:r>
      <w:r>
        <w:rPr>
          <w:noProof/>
        </w:rPr>
        <w:t>38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3.6. Lorenz sisteminin frekans spektrum analizi (r=14,5463)</w:t>
      </w:r>
      <w:r>
        <w:rPr>
          <w:noProof/>
        </w:rPr>
        <w:tab/>
      </w:r>
      <w:r w:rsidRPr="00BC58EF">
        <w:rPr>
          <w:noProof/>
        </w:rPr>
        <w:t xml:space="preserve">     </w:t>
      </w:r>
      <w:r>
        <w:rPr>
          <w:noProof/>
        </w:rPr>
        <w:fldChar w:fldCharType="begin"/>
      </w:r>
      <w:r>
        <w:rPr>
          <w:noProof/>
        </w:rPr>
        <w:instrText xml:space="preserve"> PAGEREF _Toc470095609 \h </w:instrText>
      </w:r>
      <w:r>
        <w:rPr>
          <w:noProof/>
        </w:rPr>
      </w:r>
      <w:r>
        <w:rPr>
          <w:noProof/>
        </w:rPr>
        <w:fldChar w:fldCharType="separate"/>
      </w:r>
      <w:r>
        <w:rPr>
          <w:noProof/>
        </w:rPr>
        <w:t>39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3.7. NCS kaotik sistemi faz portreleri çıktıları</w:t>
      </w:r>
      <w:r>
        <w:rPr>
          <w:noProof/>
        </w:rPr>
        <w:tab/>
      </w:r>
      <w:r w:rsidRPr="00BC58EF">
        <w:rPr>
          <w:noProof/>
        </w:rPr>
        <w:t xml:space="preserve">     </w:t>
      </w:r>
      <w:r>
        <w:rPr>
          <w:noProof/>
        </w:rPr>
        <w:fldChar w:fldCharType="begin"/>
      </w:r>
      <w:r>
        <w:rPr>
          <w:noProof/>
        </w:rPr>
        <w:instrText xml:space="preserve"> PAGEREF _Toc470095610 \h </w:instrText>
      </w:r>
      <w:r>
        <w:rPr>
          <w:noProof/>
        </w:rPr>
      </w:r>
      <w:r>
        <w:rPr>
          <w:noProof/>
        </w:rPr>
        <w:fldChar w:fldCharType="separate"/>
      </w:r>
      <w:r>
        <w:rPr>
          <w:noProof/>
        </w:rPr>
        <w:t>40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3.8. NCS kaotik sistemi zaman serileri analizi</w:t>
      </w:r>
      <w:r>
        <w:rPr>
          <w:noProof/>
        </w:rPr>
        <w:tab/>
      </w:r>
      <w:r w:rsidRPr="00BC58EF">
        <w:rPr>
          <w:noProof/>
        </w:rPr>
        <w:t xml:space="preserve">     </w:t>
      </w:r>
      <w:r>
        <w:rPr>
          <w:noProof/>
        </w:rPr>
        <w:fldChar w:fldCharType="begin"/>
      </w:r>
      <w:r>
        <w:rPr>
          <w:noProof/>
        </w:rPr>
        <w:instrText xml:space="preserve"> PAGEREF _Toc470095611 \h </w:instrText>
      </w:r>
      <w:r>
        <w:rPr>
          <w:noProof/>
        </w:rPr>
      </w:r>
      <w:r>
        <w:rPr>
          <w:noProof/>
        </w:rPr>
        <w:fldChar w:fldCharType="separate"/>
      </w:r>
      <w:r>
        <w:rPr>
          <w:noProof/>
        </w:rPr>
        <w:t>41</w:t>
      </w:r>
      <w:r>
        <w:rPr>
          <w:noProof/>
        </w:rPr>
        <w:fldChar w:fldCharType="end"/>
      </w:r>
    </w:p>
    <w:p w:rsidR="00CF32F7" w:rsidRDefault="00CF32F7" w:rsidP="0088729A">
      <w:pPr>
        <w:pStyle w:val="TableofFigures"/>
        <w:tabs>
          <w:tab w:val="right" w:leader="dot" w:pos="8210"/>
        </w:tabs>
        <w:ind w:left="993" w:hanging="993"/>
        <w:jc w:val="left"/>
        <w:rPr>
          <w:rFonts w:ascii="Calibri" w:hAnsi="Calibri"/>
          <w:noProof/>
          <w:sz w:val="22"/>
          <w:lang w:eastAsia="tr-TR"/>
        </w:rPr>
      </w:pPr>
      <w:r>
        <w:rPr>
          <w:noProof/>
        </w:rPr>
        <w:t>Şekil 3.9. NCS kaotik sisteminin Lyapunov üstelleri spektrumu grafiği                     (b parametresi [-3,5] aralığı)</w:t>
      </w:r>
      <w:r>
        <w:rPr>
          <w:noProof/>
        </w:rPr>
        <w:tab/>
      </w:r>
      <w:r w:rsidRPr="00BC58EF">
        <w:rPr>
          <w:noProof/>
        </w:rPr>
        <w:t xml:space="preserve">     </w:t>
      </w:r>
      <w:r>
        <w:rPr>
          <w:noProof/>
        </w:rPr>
        <w:fldChar w:fldCharType="begin"/>
      </w:r>
      <w:r>
        <w:rPr>
          <w:noProof/>
        </w:rPr>
        <w:instrText xml:space="preserve"> PAGEREF _Toc470095612 \h </w:instrText>
      </w:r>
      <w:r>
        <w:rPr>
          <w:noProof/>
        </w:rPr>
      </w:r>
      <w:r>
        <w:rPr>
          <w:noProof/>
        </w:rPr>
        <w:fldChar w:fldCharType="separate"/>
      </w:r>
      <w:r>
        <w:rPr>
          <w:noProof/>
        </w:rPr>
        <w:t>43</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3.10. NCS kaotik sisteminin Lyapunov üstelleri spektrumu grafiği                   (b parametresi [0,3] aralığında</w:t>
      </w:r>
      <w:r>
        <w:rPr>
          <w:noProof/>
        </w:rPr>
        <w:tab/>
      </w:r>
      <w:r w:rsidRPr="00BC58EF">
        <w:rPr>
          <w:noProof/>
        </w:rPr>
        <w:t xml:space="preserve">     </w:t>
      </w:r>
      <w:r>
        <w:rPr>
          <w:noProof/>
        </w:rPr>
        <w:fldChar w:fldCharType="begin"/>
      </w:r>
      <w:r>
        <w:rPr>
          <w:noProof/>
        </w:rPr>
        <w:instrText xml:space="preserve"> PAGEREF _Toc470095613 \h </w:instrText>
      </w:r>
      <w:r>
        <w:rPr>
          <w:noProof/>
        </w:rPr>
      </w:r>
      <w:r>
        <w:rPr>
          <w:noProof/>
        </w:rPr>
        <w:fldChar w:fldCharType="separate"/>
      </w:r>
      <w:r>
        <w:rPr>
          <w:noProof/>
        </w:rPr>
        <w:t>43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3.11. NCS kaotik sistemi b parametresi için çatallaşma Diyagramı [0-5]</w:t>
      </w:r>
      <w:r>
        <w:rPr>
          <w:noProof/>
        </w:rPr>
        <w:tab/>
      </w:r>
      <w:r w:rsidRPr="00BC58EF">
        <w:rPr>
          <w:noProof/>
        </w:rPr>
        <w:t xml:space="preserve">     </w:t>
      </w:r>
      <w:r>
        <w:rPr>
          <w:noProof/>
        </w:rPr>
        <w:fldChar w:fldCharType="begin"/>
      </w:r>
      <w:r>
        <w:rPr>
          <w:noProof/>
        </w:rPr>
        <w:instrText xml:space="preserve"> PAGEREF _Toc470095614 \h </w:instrText>
      </w:r>
      <w:r>
        <w:rPr>
          <w:noProof/>
        </w:rPr>
      </w:r>
      <w:r>
        <w:rPr>
          <w:noProof/>
        </w:rPr>
        <w:fldChar w:fldCharType="separate"/>
      </w:r>
      <w:r>
        <w:rPr>
          <w:noProof/>
        </w:rPr>
        <w:t>44</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3.12. NCS kaotik sistemi b parametresi için çatallaşma Diyagramı [0-3]</w:t>
      </w:r>
      <w:r>
        <w:rPr>
          <w:noProof/>
        </w:rPr>
        <w:tab/>
      </w:r>
      <w:r w:rsidRPr="00BC58EF">
        <w:rPr>
          <w:noProof/>
        </w:rPr>
        <w:t xml:space="preserve">     </w:t>
      </w:r>
      <w:r>
        <w:rPr>
          <w:noProof/>
        </w:rPr>
        <w:fldChar w:fldCharType="begin"/>
      </w:r>
      <w:r>
        <w:rPr>
          <w:noProof/>
        </w:rPr>
        <w:instrText xml:space="preserve"> PAGEREF _Toc470095615 \h </w:instrText>
      </w:r>
      <w:r>
        <w:rPr>
          <w:noProof/>
        </w:rPr>
      </w:r>
      <w:r>
        <w:rPr>
          <w:noProof/>
        </w:rPr>
        <w:fldChar w:fldCharType="separate"/>
      </w:r>
      <w:r>
        <w:rPr>
          <w:noProof/>
        </w:rPr>
        <w:t>45</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3.13. Yeni skala edilmiş Zhongtang sisteminin faz portresi çıktıları                          (x-y, y-z, x-z,  x-y-z)</w:t>
      </w:r>
      <w:r>
        <w:rPr>
          <w:noProof/>
        </w:rPr>
        <w:tab/>
      </w:r>
      <w:r w:rsidRPr="00BC58EF">
        <w:rPr>
          <w:noProof/>
        </w:rPr>
        <w:t xml:space="preserve">     </w:t>
      </w:r>
      <w:r>
        <w:rPr>
          <w:noProof/>
        </w:rPr>
        <w:fldChar w:fldCharType="begin"/>
      </w:r>
      <w:r>
        <w:rPr>
          <w:noProof/>
        </w:rPr>
        <w:instrText xml:space="preserve"> PAGEREF _Toc470095616 \h </w:instrText>
      </w:r>
      <w:r>
        <w:rPr>
          <w:noProof/>
        </w:rPr>
      </w:r>
      <w:r>
        <w:rPr>
          <w:noProof/>
        </w:rPr>
        <w:fldChar w:fldCharType="separate"/>
      </w:r>
      <w:r>
        <w:rPr>
          <w:noProof/>
        </w:rPr>
        <w:t>47</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3.14. Yeni skala edilmiş Zhongtang kaotik sisteminin x-y-z fazlarına ait    zaman serileri analizi sonucu</w:t>
      </w:r>
      <w:r>
        <w:rPr>
          <w:noProof/>
        </w:rPr>
        <w:tab/>
      </w:r>
      <w:r w:rsidRPr="00BC58EF">
        <w:rPr>
          <w:noProof/>
        </w:rPr>
        <w:t xml:space="preserve">     </w:t>
      </w:r>
      <w:r>
        <w:rPr>
          <w:noProof/>
        </w:rPr>
        <w:fldChar w:fldCharType="begin"/>
      </w:r>
      <w:r>
        <w:rPr>
          <w:noProof/>
        </w:rPr>
        <w:instrText xml:space="preserve"> PAGEREF _Toc470095617 \h </w:instrText>
      </w:r>
      <w:r>
        <w:rPr>
          <w:noProof/>
        </w:rPr>
      </w:r>
      <w:r>
        <w:rPr>
          <w:noProof/>
        </w:rPr>
        <w:fldChar w:fldCharType="separate"/>
      </w:r>
      <w:r>
        <w:rPr>
          <w:noProof/>
        </w:rPr>
        <w:t>47</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3.15. Yeni skala edilmiş Zhongtang sisteminin x ve z fazlarına ait zaman        serisi analizi sonuçları</w:t>
      </w:r>
      <w:r>
        <w:rPr>
          <w:noProof/>
        </w:rPr>
        <w:tab/>
      </w:r>
      <w:r w:rsidRPr="00BC58EF">
        <w:rPr>
          <w:noProof/>
        </w:rPr>
        <w:t xml:space="preserve">     </w:t>
      </w:r>
      <w:r>
        <w:rPr>
          <w:noProof/>
        </w:rPr>
        <w:fldChar w:fldCharType="begin"/>
      </w:r>
      <w:r>
        <w:rPr>
          <w:noProof/>
        </w:rPr>
        <w:instrText xml:space="preserve"> PAGEREF _Toc470095618 \h </w:instrText>
      </w:r>
      <w:r>
        <w:rPr>
          <w:noProof/>
        </w:rPr>
      </w:r>
      <w:r>
        <w:rPr>
          <w:noProof/>
        </w:rPr>
        <w:fldChar w:fldCharType="separate"/>
      </w:r>
      <w:r>
        <w:rPr>
          <w:noProof/>
        </w:rPr>
        <w:t>48</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3.16. Yeni skala edilmiş Zhongtang kaotik sistemi Lyapunov üstelleri spekturumu grafiği (a-[0-100])</w:t>
      </w:r>
      <w:r>
        <w:rPr>
          <w:noProof/>
        </w:rPr>
        <w:tab/>
      </w:r>
      <w:r w:rsidRPr="00BC58EF">
        <w:rPr>
          <w:noProof/>
        </w:rPr>
        <w:t xml:space="preserve">     </w:t>
      </w:r>
      <w:r>
        <w:rPr>
          <w:noProof/>
        </w:rPr>
        <w:fldChar w:fldCharType="begin"/>
      </w:r>
      <w:r>
        <w:rPr>
          <w:noProof/>
        </w:rPr>
        <w:instrText xml:space="preserve"> PAGEREF _Toc470095619 \h </w:instrText>
      </w:r>
      <w:r>
        <w:rPr>
          <w:noProof/>
        </w:rPr>
      </w:r>
      <w:r>
        <w:rPr>
          <w:noProof/>
        </w:rPr>
        <w:fldChar w:fldCharType="separate"/>
      </w:r>
      <w:r>
        <w:rPr>
          <w:noProof/>
        </w:rPr>
        <w:t>50</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3.17. Yeni skala edilmiş Zhongtang kaotik sistemi lyapunov üstelleri spektrumu grafiği (b-[20-60])</w:t>
      </w:r>
      <w:r>
        <w:rPr>
          <w:noProof/>
        </w:rPr>
        <w:tab/>
      </w:r>
      <w:r w:rsidRPr="00BC58EF">
        <w:rPr>
          <w:noProof/>
        </w:rPr>
        <w:t xml:space="preserve">     </w:t>
      </w:r>
      <w:r>
        <w:rPr>
          <w:noProof/>
        </w:rPr>
        <w:fldChar w:fldCharType="begin"/>
      </w:r>
      <w:r>
        <w:rPr>
          <w:noProof/>
        </w:rPr>
        <w:instrText xml:space="preserve"> PAGEREF _Toc470095620 \h </w:instrText>
      </w:r>
      <w:r>
        <w:rPr>
          <w:noProof/>
        </w:rPr>
      </w:r>
      <w:r>
        <w:rPr>
          <w:noProof/>
        </w:rPr>
        <w:fldChar w:fldCharType="separate"/>
      </w:r>
      <w:r>
        <w:rPr>
          <w:noProof/>
        </w:rPr>
        <w:t>50</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3.18. Yeni skala edilmiş Zhongtang kaotik sistemi çatallaşma diyagramı   grafiği (a-[0-100])</w:t>
      </w:r>
      <w:r>
        <w:rPr>
          <w:noProof/>
        </w:rPr>
        <w:tab/>
      </w:r>
      <w:r w:rsidRPr="00BC58EF">
        <w:rPr>
          <w:noProof/>
        </w:rPr>
        <w:t xml:space="preserve">     </w:t>
      </w:r>
      <w:r>
        <w:rPr>
          <w:noProof/>
        </w:rPr>
        <w:fldChar w:fldCharType="begin"/>
      </w:r>
      <w:r>
        <w:rPr>
          <w:noProof/>
        </w:rPr>
        <w:instrText xml:space="preserve"> PAGEREF _Toc470095621 \h </w:instrText>
      </w:r>
      <w:r>
        <w:rPr>
          <w:noProof/>
        </w:rPr>
      </w:r>
      <w:r>
        <w:rPr>
          <w:noProof/>
        </w:rPr>
        <w:fldChar w:fldCharType="separate"/>
      </w:r>
      <w:r>
        <w:rPr>
          <w:noProof/>
        </w:rPr>
        <w:t>51</w:t>
      </w:r>
      <w:r>
        <w:rPr>
          <w:noProof/>
        </w:rPr>
        <w:fldChar w:fldCharType="end"/>
      </w:r>
    </w:p>
    <w:p w:rsidR="00CF32F7" w:rsidRDefault="00CF32F7" w:rsidP="000743F4">
      <w:pPr>
        <w:pStyle w:val="TableofFigures"/>
        <w:tabs>
          <w:tab w:val="right" w:leader="dot" w:pos="8210"/>
        </w:tabs>
        <w:ind w:left="1134" w:hanging="1134"/>
        <w:jc w:val="left"/>
        <w:rPr>
          <w:rFonts w:ascii="Calibri" w:hAnsi="Calibri"/>
          <w:noProof/>
          <w:sz w:val="22"/>
          <w:lang w:eastAsia="tr-TR"/>
        </w:rPr>
      </w:pPr>
      <w:r>
        <w:rPr>
          <w:noProof/>
        </w:rPr>
        <w:t>Şekil 3.19. Yeni skala edilmiş Zhongtang kaotik sistemi çatallaşma diyagramı      grafiği (b-[20-60])</w:t>
      </w:r>
      <w:r>
        <w:rPr>
          <w:noProof/>
        </w:rPr>
        <w:tab/>
      </w:r>
      <w:r w:rsidRPr="00BC58EF">
        <w:rPr>
          <w:noProof/>
        </w:rPr>
        <w:t xml:space="preserve">     </w:t>
      </w:r>
      <w:r>
        <w:rPr>
          <w:noProof/>
        </w:rPr>
        <w:fldChar w:fldCharType="begin"/>
      </w:r>
      <w:r>
        <w:rPr>
          <w:noProof/>
        </w:rPr>
        <w:instrText xml:space="preserve"> PAGEREF _Toc470095622 \h </w:instrText>
      </w:r>
      <w:r>
        <w:rPr>
          <w:noProof/>
        </w:rPr>
      </w:r>
      <w:r>
        <w:rPr>
          <w:noProof/>
        </w:rPr>
        <w:fldChar w:fldCharType="separate"/>
      </w:r>
      <w:r>
        <w:rPr>
          <w:noProof/>
        </w:rPr>
        <w:t>52</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3.20. Kaotik sistemlerin frekans spektrumu analizi sonuçları</w:t>
      </w:r>
      <w:r>
        <w:rPr>
          <w:noProof/>
        </w:rPr>
        <w:tab/>
      </w:r>
      <w:r w:rsidRPr="00BC58EF">
        <w:rPr>
          <w:noProof/>
        </w:rPr>
        <w:t xml:space="preserve">     </w:t>
      </w:r>
      <w:r>
        <w:rPr>
          <w:noProof/>
        </w:rPr>
        <w:fldChar w:fldCharType="begin"/>
      </w:r>
      <w:r>
        <w:rPr>
          <w:noProof/>
        </w:rPr>
        <w:instrText xml:space="preserve"> PAGEREF _Toc470095623 \h </w:instrText>
      </w:r>
      <w:r>
        <w:rPr>
          <w:noProof/>
        </w:rPr>
      </w:r>
      <w:r>
        <w:rPr>
          <w:noProof/>
        </w:rPr>
        <w:fldChar w:fldCharType="separate"/>
      </w:r>
      <w:r>
        <w:rPr>
          <w:noProof/>
        </w:rPr>
        <w:t>52</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4.1. RSÜ-1 Algoritması blok diyagramı</w:t>
      </w:r>
      <w:r>
        <w:rPr>
          <w:noProof/>
        </w:rPr>
        <w:tab/>
      </w:r>
      <w:r w:rsidRPr="00BC58EF">
        <w:rPr>
          <w:noProof/>
        </w:rPr>
        <w:t xml:space="preserve">     </w:t>
      </w:r>
      <w:r>
        <w:rPr>
          <w:noProof/>
        </w:rPr>
        <w:fldChar w:fldCharType="begin"/>
      </w:r>
      <w:r>
        <w:rPr>
          <w:noProof/>
        </w:rPr>
        <w:instrText xml:space="preserve"> PAGEREF _Toc470095624 \h </w:instrText>
      </w:r>
      <w:r>
        <w:rPr>
          <w:noProof/>
        </w:rPr>
      </w:r>
      <w:r>
        <w:rPr>
          <w:noProof/>
        </w:rPr>
        <w:fldChar w:fldCharType="separate"/>
      </w:r>
      <w:r>
        <w:rPr>
          <w:noProof/>
        </w:rPr>
        <w:t>57</w:t>
      </w:r>
      <w:r>
        <w:rPr>
          <w:noProof/>
        </w:rPr>
        <w:fldChar w:fldCharType="end"/>
      </w:r>
    </w:p>
    <w:p w:rsidR="00CF32F7" w:rsidRPr="000E269C" w:rsidRDefault="00CF32F7">
      <w:pPr>
        <w:pStyle w:val="TableofFigures"/>
        <w:tabs>
          <w:tab w:val="right" w:leader="dot" w:pos="8210"/>
        </w:tabs>
        <w:rPr>
          <w:rFonts w:ascii="Calibri" w:hAnsi="Calibri"/>
          <w:noProof/>
          <w:sz w:val="22"/>
          <w:lang w:eastAsia="tr-TR"/>
        </w:rPr>
      </w:pPr>
      <w:r>
        <w:rPr>
          <w:noProof/>
        </w:rPr>
        <w:t xml:space="preserve">Şekil 4.2. </w:t>
      </w:r>
      <w:r w:rsidRPr="000E269C">
        <w:rPr>
          <w:noProof/>
        </w:rPr>
        <w:t>Yeni kaos tabanlı S-box üretim algoritması blok diyagramı</w:t>
      </w:r>
      <w:r w:rsidRPr="000E269C">
        <w:rPr>
          <w:noProof/>
        </w:rPr>
        <w:tab/>
      </w:r>
      <w:r w:rsidRPr="00BC58EF">
        <w:rPr>
          <w:noProof/>
        </w:rPr>
        <w:t xml:space="preserve">     </w:t>
      </w:r>
      <w:r w:rsidRPr="000E269C">
        <w:rPr>
          <w:noProof/>
        </w:rPr>
        <w:fldChar w:fldCharType="begin"/>
      </w:r>
      <w:r w:rsidRPr="000E269C">
        <w:rPr>
          <w:noProof/>
        </w:rPr>
        <w:instrText xml:space="preserve"> PAGEREF _Toc470095625 \h </w:instrText>
      </w:r>
      <w:r w:rsidRPr="000E269C">
        <w:rPr>
          <w:noProof/>
        </w:rPr>
      </w:r>
      <w:r w:rsidRPr="000E269C">
        <w:rPr>
          <w:noProof/>
        </w:rPr>
        <w:fldChar w:fldCharType="separate"/>
      </w:r>
      <w:r>
        <w:rPr>
          <w:noProof/>
        </w:rPr>
        <w:t>68</w:t>
      </w:r>
      <w:r w:rsidRPr="000E269C">
        <w:rPr>
          <w:noProof/>
        </w:rPr>
        <w:fldChar w:fldCharType="end"/>
      </w:r>
    </w:p>
    <w:p w:rsidR="00CF32F7" w:rsidRDefault="00CF32F7">
      <w:pPr>
        <w:pStyle w:val="TableofFigures"/>
        <w:tabs>
          <w:tab w:val="right" w:leader="dot" w:pos="8210"/>
        </w:tabs>
        <w:rPr>
          <w:rFonts w:ascii="Calibri" w:hAnsi="Calibri"/>
          <w:noProof/>
          <w:sz w:val="22"/>
          <w:lang w:eastAsia="tr-TR"/>
        </w:rPr>
      </w:pPr>
      <w:r w:rsidRPr="000E269C">
        <w:rPr>
          <w:noProof/>
        </w:rPr>
        <w:t>Şekil 4.3. CRSA algoritması blok diyagramı</w:t>
      </w:r>
      <w:r>
        <w:rPr>
          <w:noProof/>
        </w:rPr>
        <w:tab/>
      </w:r>
      <w:r w:rsidRPr="00BC58EF">
        <w:rPr>
          <w:noProof/>
        </w:rPr>
        <w:t xml:space="preserve">     </w:t>
      </w:r>
      <w:r>
        <w:rPr>
          <w:noProof/>
        </w:rPr>
        <w:fldChar w:fldCharType="begin"/>
      </w:r>
      <w:r>
        <w:rPr>
          <w:noProof/>
        </w:rPr>
        <w:instrText xml:space="preserve"> PAGEREF _Toc470095626 \h </w:instrText>
      </w:r>
      <w:r>
        <w:rPr>
          <w:noProof/>
        </w:rPr>
      </w:r>
      <w:r>
        <w:rPr>
          <w:noProof/>
        </w:rPr>
        <w:fldChar w:fldCharType="separate"/>
      </w:r>
      <w:r>
        <w:rPr>
          <w:noProof/>
        </w:rPr>
        <w:t>78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4.4. CRSA algoritmasında değerlerin üretilmesi</w:t>
      </w:r>
      <w:r>
        <w:rPr>
          <w:noProof/>
        </w:rPr>
        <w:tab/>
      </w:r>
      <w:r w:rsidRPr="00BC58EF">
        <w:rPr>
          <w:noProof/>
        </w:rPr>
        <w:t xml:space="preserve">     </w:t>
      </w:r>
      <w:r>
        <w:rPr>
          <w:noProof/>
        </w:rPr>
        <w:fldChar w:fldCharType="begin"/>
      </w:r>
      <w:r>
        <w:rPr>
          <w:noProof/>
        </w:rPr>
        <w:instrText xml:space="preserve"> PAGEREF _Toc470095627 \h </w:instrText>
      </w:r>
      <w:r>
        <w:rPr>
          <w:noProof/>
        </w:rPr>
      </w:r>
      <w:r>
        <w:rPr>
          <w:noProof/>
        </w:rPr>
        <w:fldChar w:fldCharType="separate"/>
      </w:r>
      <w:r>
        <w:rPr>
          <w:noProof/>
        </w:rPr>
        <w:t>79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4.5. CS-AES şifreleme algoritması blok diyagramı</w:t>
      </w:r>
      <w:r>
        <w:rPr>
          <w:noProof/>
        </w:rPr>
        <w:tab/>
      </w:r>
      <w:r w:rsidRPr="00BC58EF">
        <w:rPr>
          <w:noProof/>
        </w:rPr>
        <w:t xml:space="preserve">     </w:t>
      </w:r>
      <w:r>
        <w:rPr>
          <w:noProof/>
        </w:rPr>
        <w:fldChar w:fldCharType="begin"/>
      </w:r>
      <w:r>
        <w:rPr>
          <w:noProof/>
        </w:rPr>
        <w:instrText xml:space="preserve"> PAGEREF _Toc470095628 \h </w:instrText>
      </w:r>
      <w:r>
        <w:rPr>
          <w:noProof/>
        </w:rPr>
      </w:r>
      <w:r>
        <w:rPr>
          <w:noProof/>
        </w:rPr>
        <w:fldChar w:fldCharType="separate"/>
      </w:r>
      <w:r>
        <w:rPr>
          <w:noProof/>
        </w:rPr>
        <w:t>85</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4.6. CS-AES şifre çözme algoritması blok diyagram</w:t>
      </w:r>
      <w:r>
        <w:rPr>
          <w:noProof/>
        </w:rPr>
        <w:tab/>
      </w:r>
      <w:r w:rsidRPr="00BC58EF">
        <w:rPr>
          <w:noProof/>
        </w:rPr>
        <w:t xml:space="preserve">     </w:t>
      </w:r>
      <w:r>
        <w:rPr>
          <w:noProof/>
        </w:rPr>
        <w:fldChar w:fldCharType="begin"/>
      </w:r>
      <w:r>
        <w:rPr>
          <w:noProof/>
        </w:rPr>
        <w:instrText xml:space="preserve"> PAGEREF _Toc470095629 \h </w:instrText>
      </w:r>
      <w:r>
        <w:rPr>
          <w:noProof/>
        </w:rPr>
      </w:r>
      <w:r>
        <w:rPr>
          <w:noProof/>
        </w:rPr>
        <w:fldChar w:fldCharType="separate"/>
      </w:r>
      <w:r>
        <w:rPr>
          <w:noProof/>
        </w:rPr>
        <w:t>86</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5.1. Resim şifreleme ve çözme uygulaması sonuçları</w:t>
      </w:r>
      <w:r>
        <w:rPr>
          <w:noProof/>
        </w:rPr>
        <w:tab/>
      </w:r>
      <w:r w:rsidRPr="00BC58EF">
        <w:rPr>
          <w:noProof/>
        </w:rPr>
        <w:t xml:space="preserve">     </w:t>
      </w:r>
      <w:r>
        <w:rPr>
          <w:noProof/>
        </w:rPr>
        <w:fldChar w:fldCharType="begin"/>
      </w:r>
      <w:r>
        <w:rPr>
          <w:noProof/>
        </w:rPr>
        <w:instrText xml:space="preserve"> PAGEREF _Toc470095630 \h </w:instrText>
      </w:r>
      <w:r>
        <w:rPr>
          <w:noProof/>
        </w:rPr>
      </w:r>
      <w:r>
        <w:rPr>
          <w:noProof/>
        </w:rPr>
        <w:fldChar w:fldCharType="separate"/>
      </w:r>
      <w:r>
        <w:rPr>
          <w:noProof/>
        </w:rPr>
        <w:t>88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5.2. Resim şifreleme ve çözme uygulaması sonuçları</w:t>
      </w:r>
      <w:r>
        <w:rPr>
          <w:noProof/>
        </w:rPr>
        <w:tab/>
      </w:r>
      <w:r w:rsidRPr="00BC58EF">
        <w:rPr>
          <w:noProof/>
        </w:rPr>
        <w:t xml:space="preserve">     </w:t>
      </w:r>
      <w:r>
        <w:rPr>
          <w:noProof/>
        </w:rPr>
        <w:fldChar w:fldCharType="begin"/>
      </w:r>
      <w:r>
        <w:rPr>
          <w:noProof/>
        </w:rPr>
        <w:instrText xml:space="preserve"> PAGEREF _Toc470095631 \h </w:instrText>
      </w:r>
      <w:r>
        <w:rPr>
          <w:noProof/>
        </w:rPr>
      </w:r>
      <w:r>
        <w:rPr>
          <w:noProof/>
        </w:rPr>
        <w:fldChar w:fldCharType="separate"/>
      </w:r>
      <w:r>
        <w:rPr>
          <w:noProof/>
        </w:rPr>
        <w:t>89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5.3. Şifreleme işlemi histogram analizi sonuçları</w:t>
      </w:r>
      <w:r>
        <w:rPr>
          <w:noProof/>
        </w:rPr>
        <w:tab/>
      </w:r>
      <w:r w:rsidRPr="00BC58EF">
        <w:rPr>
          <w:noProof/>
        </w:rPr>
        <w:t xml:space="preserve">     </w:t>
      </w:r>
      <w:r>
        <w:rPr>
          <w:noProof/>
        </w:rPr>
        <w:fldChar w:fldCharType="begin"/>
      </w:r>
      <w:r>
        <w:rPr>
          <w:noProof/>
        </w:rPr>
        <w:instrText xml:space="preserve"> PAGEREF _Toc470095632 \h </w:instrText>
      </w:r>
      <w:r>
        <w:rPr>
          <w:noProof/>
        </w:rPr>
      </w:r>
      <w:r>
        <w:rPr>
          <w:noProof/>
        </w:rPr>
        <w:fldChar w:fldCharType="separate"/>
      </w:r>
      <w:r>
        <w:rPr>
          <w:noProof/>
        </w:rPr>
        <w:t>96</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5.4. Şifreleme işlemine ait korelasyon analizi sonuçları</w:t>
      </w:r>
      <w:r>
        <w:rPr>
          <w:noProof/>
        </w:rPr>
        <w:tab/>
      </w:r>
      <w:r w:rsidRPr="00BC58EF">
        <w:rPr>
          <w:noProof/>
        </w:rPr>
        <w:t xml:space="preserve">     </w:t>
      </w:r>
      <w:r>
        <w:rPr>
          <w:noProof/>
        </w:rPr>
        <w:fldChar w:fldCharType="begin"/>
      </w:r>
      <w:r>
        <w:rPr>
          <w:noProof/>
        </w:rPr>
        <w:instrText xml:space="preserve"> PAGEREF _Toc470095633 \h </w:instrText>
      </w:r>
      <w:r>
        <w:rPr>
          <w:noProof/>
        </w:rPr>
      </w:r>
      <w:r>
        <w:rPr>
          <w:noProof/>
        </w:rPr>
        <w:fldChar w:fldCharType="separate"/>
      </w:r>
      <w:r>
        <w:rPr>
          <w:noProof/>
        </w:rPr>
        <w:t>97</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5.5. Şifreleme ve çözme işlemleri toplam bellek kullanımı</w:t>
      </w:r>
      <w:r>
        <w:rPr>
          <w:noProof/>
        </w:rPr>
        <w:tab/>
      </w:r>
      <w:r w:rsidRPr="00D3233D">
        <w:rPr>
          <w:noProof/>
        </w:rPr>
        <w:t xml:space="preserve">   </w:t>
      </w:r>
      <w:r>
        <w:rPr>
          <w:noProof/>
        </w:rPr>
        <w:fldChar w:fldCharType="begin"/>
      </w:r>
      <w:r>
        <w:rPr>
          <w:noProof/>
        </w:rPr>
        <w:instrText xml:space="preserve"> PAGEREF _Toc470095634 \h </w:instrText>
      </w:r>
      <w:r>
        <w:rPr>
          <w:noProof/>
        </w:rPr>
      </w:r>
      <w:r>
        <w:rPr>
          <w:noProof/>
        </w:rPr>
        <w:fldChar w:fldCharType="separate"/>
      </w:r>
      <w:r>
        <w:rPr>
          <w:noProof/>
        </w:rPr>
        <w:t>101</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5.6. Şifreleme işlemine ait histogram analizi sonuçları</w:t>
      </w:r>
      <w:r>
        <w:rPr>
          <w:noProof/>
        </w:rPr>
        <w:tab/>
      </w:r>
      <w:r w:rsidRPr="00D3233D">
        <w:rPr>
          <w:noProof/>
        </w:rPr>
        <w:t xml:space="preserve">   </w:t>
      </w:r>
      <w:r>
        <w:rPr>
          <w:noProof/>
        </w:rPr>
        <w:fldChar w:fldCharType="begin"/>
      </w:r>
      <w:r>
        <w:rPr>
          <w:noProof/>
        </w:rPr>
        <w:instrText xml:space="preserve"> PAGEREF _Toc470095635 \h </w:instrText>
      </w:r>
      <w:r>
        <w:rPr>
          <w:noProof/>
        </w:rPr>
      </w:r>
      <w:r>
        <w:rPr>
          <w:noProof/>
        </w:rPr>
        <w:fldChar w:fldCharType="separate"/>
      </w:r>
      <w:r>
        <w:rPr>
          <w:noProof/>
        </w:rPr>
        <w:t>102</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5.7. Şifreleme işlemine ait korelasyon analizi sonuçları</w:t>
      </w:r>
      <w:r>
        <w:rPr>
          <w:noProof/>
        </w:rPr>
        <w:tab/>
      </w:r>
      <w:r w:rsidRPr="00D3233D">
        <w:rPr>
          <w:noProof/>
        </w:rPr>
        <w:t xml:space="preserve">   </w:t>
      </w:r>
      <w:r>
        <w:rPr>
          <w:noProof/>
        </w:rPr>
        <w:fldChar w:fldCharType="begin"/>
      </w:r>
      <w:r>
        <w:rPr>
          <w:noProof/>
        </w:rPr>
        <w:instrText xml:space="preserve"> PAGEREF _Toc470095636 \h </w:instrText>
      </w:r>
      <w:r>
        <w:rPr>
          <w:noProof/>
        </w:rPr>
      </w:r>
      <w:r>
        <w:rPr>
          <w:noProof/>
        </w:rPr>
        <w:fldChar w:fldCharType="separate"/>
      </w:r>
      <w:r>
        <w:rPr>
          <w:noProof/>
        </w:rPr>
        <w:t>103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Şekil 5.8. Şifreleme ve çözme işlemleri toplam bellek kullanımı (128 bit)</w:t>
      </w:r>
      <w:r>
        <w:rPr>
          <w:noProof/>
        </w:rPr>
        <w:tab/>
      </w:r>
      <w:r w:rsidRPr="00D3233D">
        <w:rPr>
          <w:noProof/>
        </w:rPr>
        <w:t xml:space="preserve">   </w:t>
      </w:r>
      <w:r>
        <w:rPr>
          <w:noProof/>
        </w:rPr>
        <w:fldChar w:fldCharType="begin"/>
      </w:r>
      <w:r>
        <w:rPr>
          <w:noProof/>
        </w:rPr>
        <w:instrText xml:space="preserve"> PAGEREF _Toc470095637 \h </w:instrText>
      </w:r>
      <w:r>
        <w:rPr>
          <w:noProof/>
        </w:rPr>
      </w:r>
      <w:r>
        <w:rPr>
          <w:noProof/>
        </w:rPr>
        <w:fldChar w:fldCharType="separate"/>
      </w:r>
      <w:r>
        <w:rPr>
          <w:noProof/>
        </w:rPr>
        <w:t>107</w:t>
      </w:r>
      <w:r>
        <w:rPr>
          <w:noProof/>
        </w:rPr>
        <w:fldChar w:fldCharType="end"/>
      </w:r>
    </w:p>
    <w:p w:rsidR="00CF32F7" w:rsidRDefault="00CF32F7" w:rsidP="00510C0F">
      <w:pPr>
        <w:tabs>
          <w:tab w:val="left" w:pos="709"/>
          <w:tab w:val="right" w:leader="dot" w:pos="8222"/>
        </w:tabs>
        <w:ind w:left="993" w:hanging="993"/>
        <w:rPr>
          <w:b/>
          <w:sz w:val="28"/>
          <w:szCs w:val="28"/>
        </w:rPr>
      </w:pPr>
      <w:r>
        <w:rPr>
          <w:b/>
          <w:sz w:val="28"/>
          <w:szCs w:val="28"/>
        </w:rPr>
        <w:fldChar w:fldCharType="end"/>
      </w:r>
      <w:r>
        <w:rPr>
          <w:b/>
          <w:sz w:val="28"/>
          <w:szCs w:val="28"/>
        </w:rPr>
        <w:br w:type="page"/>
      </w:r>
    </w:p>
    <w:p w:rsidR="00CF32F7" w:rsidRDefault="00CF32F7" w:rsidP="00375511"/>
    <w:p w:rsidR="00CF32F7" w:rsidRDefault="00CF32F7" w:rsidP="00375511"/>
    <w:p w:rsidR="00CF32F7" w:rsidRDefault="00CF32F7" w:rsidP="00375511"/>
    <w:p w:rsidR="00CF32F7" w:rsidRPr="003C63E7" w:rsidRDefault="00CF32F7" w:rsidP="00510C0F">
      <w:pPr>
        <w:pStyle w:val="IlkSayfalarBasligiSau"/>
        <w:tabs>
          <w:tab w:val="left" w:pos="709"/>
          <w:tab w:val="right" w:leader="dot" w:pos="8222"/>
        </w:tabs>
      </w:pPr>
      <w:bookmarkStart w:id="9" w:name="_Toc468971495"/>
      <w:r w:rsidRPr="003C63E7">
        <w:t>TABLOLAR LİSTESİ</w:t>
      </w:r>
      <w:bookmarkEnd w:id="9"/>
    </w:p>
    <w:p w:rsidR="00CF32F7" w:rsidRPr="003C63E7" w:rsidRDefault="00CF32F7" w:rsidP="00510C0F">
      <w:pPr>
        <w:tabs>
          <w:tab w:val="left" w:pos="709"/>
          <w:tab w:val="right" w:leader="dot" w:pos="8222"/>
        </w:tabs>
        <w:rPr>
          <w:b/>
          <w:szCs w:val="24"/>
        </w:rPr>
      </w:pPr>
    </w:p>
    <w:p w:rsidR="00CF32F7" w:rsidRPr="003C63E7" w:rsidRDefault="00CF32F7" w:rsidP="00510C0F">
      <w:pPr>
        <w:tabs>
          <w:tab w:val="left" w:pos="709"/>
          <w:tab w:val="right" w:leader="dot" w:pos="8222"/>
        </w:tabs>
        <w:rPr>
          <w:b/>
          <w:szCs w:val="24"/>
        </w:rPr>
      </w:pPr>
    </w:p>
    <w:p w:rsidR="00CF32F7" w:rsidRPr="003C63E7" w:rsidRDefault="00CF32F7" w:rsidP="00510C0F">
      <w:pPr>
        <w:tabs>
          <w:tab w:val="left" w:pos="709"/>
          <w:tab w:val="right" w:leader="dot" w:pos="8222"/>
        </w:tabs>
        <w:spacing w:line="240" w:lineRule="auto"/>
        <w:rPr>
          <w:b/>
          <w:sz w:val="28"/>
          <w:szCs w:val="28"/>
        </w:rPr>
      </w:pPr>
    </w:p>
    <w:p w:rsidR="00CF32F7" w:rsidRDefault="00CF32F7">
      <w:pPr>
        <w:pStyle w:val="TableofFigures"/>
        <w:tabs>
          <w:tab w:val="right" w:leader="dot" w:pos="8210"/>
        </w:tabs>
        <w:rPr>
          <w:rFonts w:ascii="Calibri" w:hAnsi="Calibri"/>
          <w:noProof/>
          <w:sz w:val="22"/>
          <w:lang w:eastAsia="tr-TR"/>
        </w:rPr>
      </w:pPr>
      <w:r w:rsidRPr="003C63E7">
        <w:rPr>
          <w:b/>
          <w:szCs w:val="24"/>
        </w:rPr>
        <w:fldChar w:fldCharType="begin"/>
      </w:r>
      <w:r w:rsidRPr="003C63E7">
        <w:rPr>
          <w:b/>
          <w:szCs w:val="24"/>
        </w:rPr>
        <w:instrText xml:space="preserve"> TOC \f A \t "tablo yazısı" \c </w:instrText>
      </w:r>
      <w:r w:rsidRPr="003C63E7">
        <w:rPr>
          <w:b/>
          <w:szCs w:val="24"/>
        </w:rPr>
        <w:fldChar w:fldCharType="separate"/>
      </w:r>
      <w:r>
        <w:rPr>
          <w:noProof/>
        </w:rPr>
        <w:t>Tablo 3.1. Denge noktaları ve özdeğerler</w:t>
      </w:r>
      <w:r>
        <w:rPr>
          <w:noProof/>
        </w:rPr>
        <w:tab/>
      </w:r>
      <w:r w:rsidRPr="00BC58EF">
        <w:rPr>
          <w:noProof/>
        </w:rPr>
        <w:t xml:space="preserve">     </w:t>
      </w:r>
      <w:r>
        <w:rPr>
          <w:noProof/>
        </w:rPr>
        <w:fldChar w:fldCharType="begin"/>
      </w:r>
      <w:r>
        <w:rPr>
          <w:noProof/>
        </w:rPr>
        <w:instrText xml:space="preserve"> PAGEREF _Toc468971233 \h </w:instrText>
      </w:r>
      <w:r>
        <w:rPr>
          <w:noProof/>
        </w:rPr>
      </w:r>
      <w:r>
        <w:rPr>
          <w:noProof/>
        </w:rPr>
        <w:fldChar w:fldCharType="separate"/>
      </w:r>
      <w:r>
        <w:rPr>
          <w:noProof/>
        </w:rPr>
        <w:t>49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 xml:space="preserve">Tablo 4.1. Yeni NCS kaotik sistemi ile RSÜ-1 NIST-800-22 Test Sonuçları </w:t>
      </w:r>
      <w:r>
        <w:rPr>
          <w:noProof/>
        </w:rPr>
        <w:tab/>
      </w:r>
      <w:r w:rsidRPr="00BC58EF">
        <w:rPr>
          <w:noProof/>
        </w:rPr>
        <w:t xml:space="preserve">     </w:t>
      </w:r>
      <w:r>
        <w:rPr>
          <w:noProof/>
        </w:rPr>
        <w:fldChar w:fldCharType="begin"/>
      </w:r>
      <w:r>
        <w:rPr>
          <w:noProof/>
        </w:rPr>
        <w:instrText xml:space="preserve"> PAGEREF _Toc468971234 \h </w:instrText>
      </w:r>
      <w:r>
        <w:rPr>
          <w:noProof/>
        </w:rPr>
      </w:r>
      <w:r>
        <w:rPr>
          <w:noProof/>
        </w:rPr>
        <w:fldChar w:fldCharType="separate"/>
      </w:r>
      <w:r>
        <w:rPr>
          <w:noProof/>
        </w:rPr>
        <w:t>61</w:t>
      </w:r>
      <w:r>
        <w:rPr>
          <w:noProof/>
        </w:rPr>
        <w:fldChar w:fldCharType="end"/>
      </w:r>
    </w:p>
    <w:p w:rsidR="00CF32F7" w:rsidRDefault="00CF32F7" w:rsidP="006B431E">
      <w:pPr>
        <w:pStyle w:val="TableofFigures"/>
        <w:tabs>
          <w:tab w:val="right" w:leader="dot" w:pos="8210"/>
        </w:tabs>
        <w:ind w:left="1134" w:hanging="1134"/>
        <w:jc w:val="left"/>
        <w:rPr>
          <w:rFonts w:ascii="Calibri" w:hAnsi="Calibri"/>
          <w:noProof/>
          <w:sz w:val="22"/>
          <w:lang w:eastAsia="tr-TR"/>
        </w:rPr>
      </w:pPr>
      <w:r>
        <w:rPr>
          <w:noProof/>
        </w:rPr>
        <w:t>Tablo 4.2. Yeni skala edilmiş Zhongtang kaotik sistemi ile RSÜ-1 NIST-800-22  Test Sonuçları (2 bit)</w:t>
      </w:r>
      <w:r>
        <w:rPr>
          <w:noProof/>
        </w:rPr>
        <w:tab/>
      </w:r>
      <w:r w:rsidRPr="00BC58EF">
        <w:rPr>
          <w:noProof/>
        </w:rPr>
        <w:t xml:space="preserve">     </w:t>
      </w:r>
      <w:r>
        <w:rPr>
          <w:noProof/>
        </w:rPr>
        <w:fldChar w:fldCharType="begin"/>
      </w:r>
      <w:r>
        <w:rPr>
          <w:noProof/>
        </w:rPr>
        <w:instrText xml:space="preserve"> PAGEREF _Toc468971235 \h </w:instrText>
      </w:r>
      <w:r>
        <w:rPr>
          <w:noProof/>
        </w:rPr>
      </w:r>
      <w:r>
        <w:rPr>
          <w:noProof/>
        </w:rPr>
        <w:fldChar w:fldCharType="separate"/>
      </w:r>
      <w:r>
        <w:rPr>
          <w:noProof/>
        </w:rPr>
        <w:t>62</w:t>
      </w:r>
      <w:r>
        <w:rPr>
          <w:noProof/>
        </w:rPr>
        <w:fldChar w:fldCharType="end"/>
      </w:r>
    </w:p>
    <w:p w:rsidR="00CF32F7" w:rsidRDefault="00CF32F7" w:rsidP="006B431E">
      <w:pPr>
        <w:pStyle w:val="TableofFigures"/>
        <w:tabs>
          <w:tab w:val="right" w:leader="dot" w:pos="8210"/>
        </w:tabs>
        <w:ind w:left="1134" w:hanging="1134"/>
        <w:jc w:val="left"/>
        <w:rPr>
          <w:rFonts w:ascii="Calibri" w:hAnsi="Calibri"/>
          <w:noProof/>
          <w:sz w:val="22"/>
          <w:lang w:eastAsia="tr-TR"/>
        </w:rPr>
      </w:pPr>
      <w:r>
        <w:rPr>
          <w:noProof/>
        </w:rPr>
        <w:t>Tablo 4.3. Yeni NCS kaotik sistemi ile RSÜ-1 NIST-800-22 Test Sonuçları                   (x-y-z fazları farklı sayıda bit seçimi)</w:t>
      </w:r>
      <w:r>
        <w:rPr>
          <w:noProof/>
        </w:rPr>
        <w:tab/>
      </w:r>
      <w:r w:rsidRPr="00BC58EF">
        <w:rPr>
          <w:noProof/>
        </w:rPr>
        <w:t xml:space="preserve">     </w:t>
      </w:r>
      <w:r>
        <w:rPr>
          <w:noProof/>
        </w:rPr>
        <w:fldChar w:fldCharType="begin"/>
      </w:r>
      <w:r>
        <w:rPr>
          <w:noProof/>
        </w:rPr>
        <w:instrText xml:space="preserve"> PAGEREF _Toc468971236 \h </w:instrText>
      </w:r>
      <w:r>
        <w:rPr>
          <w:noProof/>
        </w:rPr>
      </w:r>
      <w:r>
        <w:rPr>
          <w:noProof/>
        </w:rPr>
        <w:fldChar w:fldCharType="separate"/>
      </w:r>
      <w:r>
        <w:rPr>
          <w:noProof/>
        </w:rPr>
        <w:t>63</w:t>
      </w:r>
      <w:r>
        <w:rPr>
          <w:noProof/>
        </w:rPr>
        <w:fldChar w:fldCharType="end"/>
      </w:r>
    </w:p>
    <w:p w:rsidR="00CF32F7" w:rsidRDefault="00CF32F7" w:rsidP="00992E4F">
      <w:pPr>
        <w:pStyle w:val="TableofFigures"/>
        <w:tabs>
          <w:tab w:val="right" w:leader="dot" w:pos="8210"/>
        </w:tabs>
        <w:ind w:left="1134" w:hanging="1134"/>
        <w:jc w:val="left"/>
        <w:rPr>
          <w:rFonts w:ascii="Calibri" w:hAnsi="Calibri"/>
          <w:noProof/>
          <w:sz w:val="22"/>
          <w:lang w:eastAsia="tr-TR"/>
        </w:rPr>
      </w:pPr>
      <w:r>
        <w:rPr>
          <w:noProof/>
        </w:rPr>
        <w:t>Tablo 4.5. Yeni skala edilmiş zhongtang kaotik sistemi ile RSÜ-2 NIST-800-22   Test Sonuçları</w:t>
      </w:r>
      <w:r>
        <w:rPr>
          <w:noProof/>
        </w:rPr>
        <w:tab/>
      </w:r>
      <w:r w:rsidRPr="00BC58EF">
        <w:rPr>
          <w:noProof/>
        </w:rPr>
        <w:t xml:space="preserve">     </w:t>
      </w:r>
      <w:r>
        <w:rPr>
          <w:noProof/>
        </w:rPr>
        <w:fldChar w:fldCharType="begin"/>
      </w:r>
      <w:r>
        <w:rPr>
          <w:noProof/>
        </w:rPr>
        <w:instrText xml:space="preserve"> PAGEREF _Toc468971237 \h </w:instrText>
      </w:r>
      <w:r>
        <w:rPr>
          <w:noProof/>
        </w:rPr>
      </w:r>
      <w:r>
        <w:rPr>
          <w:noProof/>
        </w:rPr>
        <w:fldChar w:fldCharType="separate"/>
      </w:r>
      <w:r>
        <w:rPr>
          <w:noProof/>
        </w:rPr>
        <w:t>65</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4.6. Lorenz kaotik sistemi ile RSÜ-2 NIST-800-22 Test Sonuçları</w:t>
      </w:r>
      <w:r>
        <w:rPr>
          <w:noProof/>
        </w:rPr>
        <w:tab/>
      </w:r>
      <w:r w:rsidRPr="00BC58EF">
        <w:rPr>
          <w:noProof/>
        </w:rPr>
        <w:t xml:space="preserve">     </w:t>
      </w:r>
      <w:r>
        <w:rPr>
          <w:noProof/>
        </w:rPr>
        <w:fldChar w:fldCharType="begin"/>
      </w:r>
      <w:r>
        <w:rPr>
          <w:noProof/>
        </w:rPr>
        <w:instrText xml:space="preserve"> PAGEREF _Toc468971238 \h </w:instrText>
      </w:r>
      <w:r>
        <w:rPr>
          <w:noProof/>
        </w:rPr>
      </w:r>
      <w:r>
        <w:rPr>
          <w:noProof/>
        </w:rPr>
        <w:fldChar w:fldCharType="separate"/>
      </w:r>
      <w:r>
        <w:rPr>
          <w:noProof/>
        </w:rPr>
        <w:t>65</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4.7. Önerilen S-Box-1</w:t>
      </w:r>
      <w:r>
        <w:rPr>
          <w:noProof/>
        </w:rPr>
        <w:tab/>
      </w:r>
      <w:r w:rsidRPr="00BC58EF">
        <w:rPr>
          <w:noProof/>
        </w:rPr>
        <w:t xml:space="preserve">     </w:t>
      </w:r>
      <w:r>
        <w:rPr>
          <w:noProof/>
        </w:rPr>
        <w:fldChar w:fldCharType="begin"/>
      </w:r>
      <w:r>
        <w:rPr>
          <w:noProof/>
        </w:rPr>
        <w:instrText xml:space="preserve"> PAGEREF _Toc468971239 \h </w:instrText>
      </w:r>
      <w:r>
        <w:rPr>
          <w:noProof/>
        </w:rPr>
      </w:r>
      <w:r>
        <w:rPr>
          <w:noProof/>
        </w:rPr>
        <w:fldChar w:fldCharType="separate"/>
      </w:r>
      <w:r>
        <w:rPr>
          <w:noProof/>
        </w:rPr>
        <w:t>69</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4.8. Önerilen S-Box-1'e ait ilişki matrisi</w:t>
      </w:r>
      <w:r>
        <w:rPr>
          <w:noProof/>
        </w:rPr>
        <w:tab/>
      </w:r>
      <w:r w:rsidRPr="00BC58EF">
        <w:rPr>
          <w:noProof/>
        </w:rPr>
        <w:t xml:space="preserve">     </w:t>
      </w:r>
      <w:r>
        <w:rPr>
          <w:noProof/>
        </w:rPr>
        <w:fldChar w:fldCharType="begin"/>
      </w:r>
      <w:r>
        <w:rPr>
          <w:noProof/>
        </w:rPr>
        <w:instrText xml:space="preserve"> PAGEREF _Toc468971240 \h </w:instrText>
      </w:r>
      <w:r>
        <w:rPr>
          <w:noProof/>
        </w:rPr>
      </w:r>
      <w:r>
        <w:rPr>
          <w:noProof/>
        </w:rPr>
        <w:fldChar w:fldCharType="separate"/>
      </w:r>
      <w:r>
        <w:rPr>
          <w:noProof/>
        </w:rPr>
        <w:t>70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4.9. Önerilen S-Box-1'e BIC-Nonlinearity matrisi</w:t>
      </w:r>
      <w:r>
        <w:rPr>
          <w:noProof/>
        </w:rPr>
        <w:tab/>
      </w:r>
      <w:r w:rsidRPr="00BC58EF">
        <w:rPr>
          <w:noProof/>
        </w:rPr>
        <w:t xml:space="preserve">     </w:t>
      </w:r>
      <w:r>
        <w:rPr>
          <w:noProof/>
        </w:rPr>
        <w:fldChar w:fldCharType="begin"/>
      </w:r>
      <w:r>
        <w:rPr>
          <w:noProof/>
        </w:rPr>
        <w:instrText xml:space="preserve"> PAGEREF _Toc468971241 \h </w:instrText>
      </w:r>
      <w:r>
        <w:rPr>
          <w:noProof/>
        </w:rPr>
      </w:r>
      <w:r>
        <w:rPr>
          <w:noProof/>
        </w:rPr>
        <w:fldChar w:fldCharType="separate"/>
      </w:r>
      <w:r>
        <w:rPr>
          <w:noProof/>
        </w:rPr>
        <w:t>70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4.10. Önerilen S-Box-1'e ait BIC-SAC matrisi</w:t>
      </w:r>
      <w:r>
        <w:rPr>
          <w:noProof/>
        </w:rPr>
        <w:tab/>
      </w:r>
      <w:r w:rsidRPr="00BC58EF">
        <w:rPr>
          <w:noProof/>
        </w:rPr>
        <w:t xml:space="preserve">     </w:t>
      </w:r>
      <w:r>
        <w:rPr>
          <w:noProof/>
        </w:rPr>
        <w:fldChar w:fldCharType="begin"/>
      </w:r>
      <w:r>
        <w:rPr>
          <w:noProof/>
        </w:rPr>
        <w:instrText xml:space="preserve"> PAGEREF _Toc468971242 \h </w:instrText>
      </w:r>
      <w:r>
        <w:rPr>
          <w:noProof/>
        </w:rPr>
      </w:r>
      <w:r>
        <w:rPr>
          <w:noProof/>
        </w:rPr>
        <w:fldChar w:fldCharType="separate"/>
      </w:r>
      <w:r>
        <w:rPr>
          <w:noProof/>
        </w:rPr>
        <w:t>70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4.11. Önerilen S-Box-1'e ait DP matrisi</w:t>
      </w:r>
      <w:r>
        <w:rPr>
          <w:noProof/>
        </w:rPr>
        <w:tab/>
      </w:r>
      <w:r w:rsidRPr="00BC58EF">
        <w:rPr>
          <w:noProof/>
        </w:rPr>
        <w:t xml:space="preserve">     </w:t>
      </w:r>
      <w:r>
        <w:rPr>
          <w:noProof/>
        </w:rPr>
        <w:fldChar w:fldCharType="begin"/>
      </w:r>
      <w:r>
        <w:rPr>
          <w:noProof/>
        </w:rPr>
        <w:instrText xml:space="preserve"> PAGEREF _Toc468971243 \h </w:instrText>
      </w:r>
      <w:r>
        <w:rPr>
          <w:noProof/>
        </w:rPr>
      </w:r>
      <w:r>
        <w:rPr>
          <w:noProof/>
        </w:rPr>
        <w:fldChar w:fldCharType="separate"/>
      </w:r>
      <w:r>
        <w:rPr>
          <w:noProof/>
        </w:rPr>
        <w:t>71</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4.12. Önerilen S-Box-2</w:t>
      </w:r>
      <w:r>
        <w:rPr>
          <w:noProof/>
        </w:rPr>
        <w:tab/>
      </w:r>
      <w:r w:rsidRPr="00BC58EF">
        <w:rPr>
          <w:noProof/>
        </w:rPr>
        <w:t xml:space="preserve">     </w:t>
      </w:r>
      <w:r>
        <w:rPr>
          <w:noProof/>
        </w:rPr>
        <w:fldChar w:fldCharType="begin"/>
      </w:r>
      <w:r>
        <w:rPr>
          <w:noProof/>
        </w:rPr>
        <w:instrText xml:space="preserve"> PAGEREF _Toc468971244 \h </w:instrText>
      </w:r>
      <w:r>
        <w:rPr>
          <w:noProof/>
        </w:rPr>
      </w:r>
      <w:r>
        <w:rPr>
          <w:noProof/>
        </w:rPr>
        <w:fldChar w:fldCharType="separate"/>
      </w:r>
      <w:r>
        <w:rPr>
          <w:noProof/>
        </w:rPr>
        <w:t>71</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4.13. Önerilen S-Box-2'ye ait ilişki matrisi</w:t>
      </w:r>
      <w:r>
        <w:rPr>
          <w:noProof/>
        </w:rPr>
        <w:tab/>
      </w:r>
      <w:r w:rsidRPr="00BC58EF">
        <w:rPr>
          <w:noProof/>
        </w:rPr>
        <w:t xml:space="preserve">     </w:t>
      </w:r>
      <w:r>
        <w:rPr>
          <w:noProof/>
        </w:rPr>
        <w:fldChar w:fldCharType="begin"/>
      </w:r>
      <w:r>
        <w:rPr>
          <w:noProof/>
        </w:rPr>
        <w:instrText xml:space="preserve"> PAGEREF _Toc468971245 \h </w:instrText>
      </w:r>
      <w:r>
        <w:rPr>
          <w:noProof/>
        </w:rPr>
      </w:r>
      <w:r>
        <w:rPr>
          <w:noProof/>
        </w:rPr>
        <w:fldChar w:fldCharType="separate"/>
      </w:r>
      <w:r>
        <w:rPr>
          <w:noProof/>
        </w:rPr>
        <w:t>72</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4.14. Önerilen S-Box-2'ye ait BIC-Nonlinearity matrisi</w:t>
      </w:r>
      <w:r>
        <w:rPr>
          <w:noProof/>
        </w:rPr>
        <w:tab/>
      </w:r>
      <w:r w:rsidRPr="00BC58EF">
        <w:rPr>
          <w:noProof/>
        </w:rPr>
        <w:t xml:space="preserve">     </w:t>
      </w:r>
      <w:r>
        <w:rPr>
          <w:noProof/>
        </w:rPr>
        <w:fldChar w:fldCharType="begin"/>
      </w:r>
      <w:r>
        <w:rPr>
          <w:noProof/>
        </w:rPr>
        <w:instrText xml:space="preserve"> PAGEREF _Toc468971246 \h </w:instrText>
      </w:r>
      <w:r>
        <w:rPr>
          <w:noProof/>
        </w:rPr>
      </w:r>
      <w:r>
        <w:rPr>
          <w:noProof/>
        </w:rPr>
        <w:fldChar w:fldCharType="separate"/>
      </w:r>
      <w:r>
        <w:rPr>
          <w:noProof/>
        </w:rPr>
        <w:t>73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4.15. Önerilen S-Box-2'ye ait BIC-SAC matrisi</w:t>
      </w:r>
      <w:r>
        <w:rPr>
          <w:noProof/>
        </w:rPr>
        <w:tab/>
      </w:r>
      <w:r w:rsidRPr="00BC58EF">
        <w:rPr>
          <w:noProof/>
        </w:rPr>
        <w:t xml:space="preserve">     </w:t>
      </w:r>
      <w:r>
        <w:rPr>
          <w:noProof/>
        </w:rPr>
        <w:fldChar w:fldCharType="begin"/>
      </w:r>
      <w:r>
        <w:rPr>
          <w:noProof/>
        </w:rPr>
        <w:instrText xml:space="preserve"> PAGEREF _Toc468971247 \h </w:instrText>
      </w:r>
      <w:r>
        <w:rPr>
          <w:noProof/>
        </w:rPr>
      </w:r>
      <w:r>
        <w:rPr>
          <w:noProof/>
        </w:rPr>
        <w:fldChar w:fldCharType="separate"/>
      </w:r>
      <w:r>
        <w:rPr>
          <w:noProof/>
        </w:rPr>
        <w:t>73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4.16. Önerilen S-Box-2'ye ait DP matrisi</w:t>
      </w:r>
      <w:r>
        <w:rPr>
          <w:noProof/>
        </w:rPr>
        <w:tab/>
      </w:r>
      <w:r w:rsidRPr="00BC58EF">
        <w:rPr>
          <w:noProof/>
        </w:rPr>
        <w:t xml:space="preserve">     </w:t>
      </w:r>
      <w:r>
        <w:rPr>
          <w:noProof/>
        </w:rPr>
        <w:fldChar w:fldCharType="begin"/>
      </w:r>
      <w:r>
        <w:rPr>
          <w:noProof/>
        </w:rPr>
        <w:instrText xml:space="preserve"> PAGEREF _Toc468971248 \h </w:instrText>
      </w:r>
      <w:r>
        <w:rPr>
          <w:noProof/>
        </w:rPr>
      </w:r>
      <w:r>
        <w:rPr>
          <w:noProof/>
        </w:rPr>
        <w:fldChar w:fldCharType="separate"/>
      </w:r>
      <w:r>
        <w:rPr>
          <w:noProof/>
        </w:rPr>
        <w:t>73</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4.17. S-Box performans karşılaştırma tablosu</w:t>
      </w:r>
      <w:r>
        <w:rPr>
          <w:noProof/>
        </w:rPr>
        <w:tab/>
      </w:r>
      <w:r w:rsidRPr="00BC58EF">
        <w:rPr>
          <w:noProof/>
        </w:rPr>
        <w:t xml:space="preserve">     </w:t>
      </w:r>
      <w:r>
        <w:rPr>
          <w:noProof/>
        </w:rPr>
        <w:fldChar w:fldCharType="begin"/>
      </w:r>
      <w:r>
        <w:rPr>
          <w:noProof/>
        </w:rPr>
        <w:instrText xml:space="preserve"> PAGEREF _Toc468971249 \h </w:instrText>
      </w:r>
      <w:r>
        <w:rPr>
          <w:noProof/>
        </w:rPr>
      </w:r>
      <w:r>
        <w:rPr>
          <w:noProof/>
        </w:rPr>
        <w:fldChar w:fldCharType="separate"/>
      </w:r>
      <w:r>
        <w:rPr>
          <w:noProof/>
        </w:rPr>
        <w:t>74</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5.1. Şifreleme işlemine ait NPCR-UACI analiz sonuçları</w:t>
      </w:r>
      <w:r>
        <w:rPr>
          <w:noProof/>
        </w:rPr>
        <w:tab/>
      </w:r>
      <w:r w:rsidRPr="00BC58EF">
        <w:rPr>
          <w:noProof/>
        </w:rPr>
        <w:t xml:space="preserve">     </w:t>
      </w:r>
      <w:r>
        <w:rPr>
          <w:noProof/>
        </w:rPr>
        <w:fldChar w:fldCharType="begin"/>
      </w:r>
      <w:r>
        <w:rPr>
          <w:noProof/>
        </w:rPr>
        <w:instrText xml:space="preserve"> PAGEREF _Toc468971250 \h </w:instrText>
      </w:r>
      <w:r>
        <w:rPr>
          <w:noProof/>
        </w:rPr>
      </w:r>
      <w:r>
        <w:rPr>
          <w:noProof/>
        </w:rPr>
        <w:fldChar w:fldCharType="separate"/>
      </w:r>
      <w:r>
        <w:rPr>
          <w:noProof/>
        </w:rPr>
        <w:t>98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5.2. Şifreleme işlemine ait bilgi entropi analizi sonuçları</w:t>
      </w:r>
      <w:r>
        <w:rPr>
          <w:noProof/>
        </w:rPr>
        <w:tab/>
      </w:r>
      <w:r w:rsidRPr="00BC58EF">
        <w:rPr>
          <w:noProof/>
        </w:rPr>
        <w:t xml:space="preserve">     </w:t>
      </w:r>
      <w:r>
        <w:rPr>
          <w:noProof/>
        </w:rPr>
        <w:fldChar w:fldCharType="begin"/>
      </w:r>
      <w:r>
        <w:rPr>
          <w:noProof/>
        </w:rPr>
        <w:instrText xml:space="preserve"> PAGEREF _Toc468971251 \h </w:instrText>
      </w:r>
      <w:r>
        <w:rPr>
          <w:noProof/>
        </w:rPr>
      </w:r>
      <w:r>
        <w:rPr>
          <w:noProof/>
        </w:rPr>
        <w:fldChar w:fldCharType="separate"/>
      </w:r>
      <w:r>
        <w:rPr>
          <w:noProof/>
        </w:rPr>
        <w:t>98</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5.3. Şifreleme ve çözme süreleri karşılaştırma tablosu</w:t>
      </w:r>
      <w:r>
        <w:rPr>
          <w:noProof/>
        </w:rPr>
        <w:tab/>
      </w:r>
      <w:r w:rsidRPr="00BC58EF">
        <w:rPr>
          <w:noProof/>
        </w:rPr>
        <w:t xml:space="preserve">   </w:t>
      </w:r>
      <w:r>
        <w:rPr>
          <w:noProof/>
        </w:rPr>
        <w:fldChar w:fldCharType="begin"/>
      </w:r>
      <w:r>
        <w:rPr>
          <w:noProof/>
        </w:rPr>
        <w:instrText xml:space="preserve"> PAGEREF _Toc468971252 \h </w:instrText>
      </w:r>
      <w:r>
        <w:rPr>
          <w:noProof/>
        </w:rPr>
      </w:r>
      <w:r>
        <w:rPr>
          <w:noProof/>
        </w:rPr>
        <w:fldChar w:fldCharType="separate"/>
      </w:r>
      <w:r>
        <w:rPr>
          <w:noProof/>
        </w:rPr>
        <w:t>100</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5.4. Şifreleme algoritmaları NPCR-UACI test sonuçları</w:t>
      </w:r>
      <w:r>
        <w:rPr>
          <w:noProof/>
        </w:rPr>
        <w:tab/>
      </w:r>
      <w:r w:rsidRPr="00BC58EF">
        <w:rPr>
          <w:noProof/>
        </w:rPr>
        <w:t xml:space="preserve">   </w:t>
      </w:r>
      <w:r>
        <w:rPr>
          <w:noProof/>
        </w:rPr>
        <w:fldChar w:fldCharType="begin"/>
      </w:r>
      <w:r>
        <w:rPr>
          <w:noProof/>
        </w:rPr>
        <w:instrText xml:space="preserve"> PAGEREF _Toc468971253 \h </w:instrText>
      </w:r>
      <w:r>
        <w:rPr>
          <w:noProof/>
        </w:rPr>
      </w:r>
      <w:r>
        <w:rPr>
          <w:noProof/>
        </w:rPr>
        <w:fldChar w:fldCharType="separate"/>
      </w:r>
      <w:r>
        <w:rPr>
          <w:noProof/>
        </w:rPr>
        <w:t>104</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5.5. Şifreleme algroritmaları bilgi entropi değerleri</w:t>
      </w:r>
      <w:r>
        <w:rPr>
          <w:noProof/>
        </w:rPr>
        <w:tab/>
      </w:r>
      <w:r w:rsidRPr="00BC58EF">
        <w:rPr>
          <w:noProof/>
        </w:rPr>
        <w:t xml:space="preserve">   </w:t>
      </w:r>
      <w:r>
        <w:rPr>
          <w:noProof/>
        </w:rPr>
        <w:fldChar w:fldCharType="begin"/>
      </w:r>
      <w:r>
        <w:rPr>
          <w:noProof/>
        </w:rPr>
        <w:instrText xml:space="preserve"> PAGEREF _Toc468971254 \h </w:instrText>
      </w:r>
      <w:r>
        <w:rPr>
          <w:noProof/>
        </w:rPr>
      </w:r>
      <w:r>
        <w:rPr>
          <w:noProof/>
        </w:rPr>
        <w:fldChar w:fldCharType="separate"/>
      </w:r>
      <w:r>
        <w:rPr>
          <w:noProof/>
        </w:rPr>
        <w:t>104</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5.6. Şifreleme algroritmaları şifreleme kalitesi analizi sonuçları</w:t>
      </w:r>
      <w:r>
        <w:rPr>
          <w:noProof/>
        </w:rPr>
        <w:tab/>
      </w:r>
      <w:r w:rsidRPr="00BC58EF">
        <w:rPr>
          <w:noProof/>
        </w:rPr>
        <w:t xml:space="preserve">   </w:t>
      </w:r>
      <w:r>
        <w:rPr>
          <w:noProof/>
        </w:rPr>
        <w:fldChar w:fldCharType="begin"/>
      </w:r>
      <w:r>
        <w:rPr>
          <w:noProof/>
        </w:rPr>
        <w:instrText xml:space="preserve"> PAGEREF _Toc468971255 \h </w:instrText>
      </w:r>
      <w:r>
        <w:rPr>
          <w:noProof/>
        </w:rPr>
      </w:r>
      <w:r>
        <w:rPr>
          <w:noProof/>
        </w:rPr>
        <w:fldChar w:fldCharType="separate"/>
      </w:r>
      <w:r>
        <w:rPr>
          <w:noProof/>
        </w:rPr>
        <w:t>105</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5.7. Şifreleme ve çözme süreleri karşılaştırma tablosu</w:t>
      </w:r>
      <w:r>
        <w:rPr>
          <w:noProof/>
        </w:rPr>
        <w:tab/>
      </w:r>
      <w:r w:rsidRPr="00BC58EF">
        <w:rPr>
          <w:noProof/>
        </w:rPr>
        <w:t xml:space="preserve">   </w:t>
      </w:r>
      <w:r>
        <w:rPr>
          <w:noProof/>
        </w:rPr>
        <w:fldChar w:fldCharType="begin"/>
      </w:r>
      <w:r>
        <w:rPr>
          <w:noProof/>
        </w:rPr>
        <w:instrText xml:space="preserve"> PAGEREF _Toc468971256 \h </w:instrText>
      </w:r>
      <w:r>
        <w:rPr>
          <w:noProof/>
        </w:rPr>
      </w:r>
      <w:r>
        <w:rPr>
          <w:noProof/>
        </w:rPr>
        <w:fldChar w:fldCharType="separate"/>
      </w:r>
      <w:r>
        <w:rPr>
          <w:noProof/>
        </w:rPr>
        <w:t>107</w:t>
      </w:r>
      <w:r>
        <w:rPr>
          <w:noProof/>
        </w:rPr>
        <w:fldChar w:fldCharType="end"/>
      </w:r>
    </w:p>
    <w:p w:rsidR="00CF32F7" w:rsidRDefault="00CF32F7">
      <w:pPr>
        <w:pStyle w:val="TableofFigures"/>
        <w:tabs>
          <w:tab w:val="right" w:leader="dot" w:pos="8210"/>
        </w:tabs>
        <w:rPr>
          <w:rFonts w:ascii="Calibri" w:hAnsi="Calibri"/>
          <w:noProof/>
          <w:sz w:val="22"/>
          <w:lang w:eastAsia="tr-TR"/>
        </w:rPr>
      </w:pPr>
      <w:r>
        <w:rPr>
          <w:noProof/>
        </w:rPr>
        <w:t>Tablo 6.1. RSA ve CRSA algoritması analiz sonuçları karşılaştırması</w:t>
      </w:r>
      <w:r>
        <w:rPr>
          <w:noProof/>
        </w:rPr>
        <w:tab/>
      </w:r>
      <w:r w:rsidRPr="00BC58EF">
        <w:rPr>
          <w:noProof/>
        </w:rPr>
        <w:t xml:space="preserve">   </w:t>
      </w:r>
      <w:r>
        <w:rPr>
          <w:noProof/>
        </w:rPr>
        <w:fldChar w:fldCharType="begin"/>
      </w:r>
      <w:r>
        <w:rPr>
          <w:noProof/>
        </w:rPr>
        <w:instrText xml:space="preserve"> PAGEREF _Toc468971257 \h </w:instrText>
      </w:r>
      <w:r>
        <w:rPr>
          <w:noProof/>
        </w:rPr>
      </w:r>
      <w:r>
        <w:rPr>
          <w:noProof/>
        </w:rPr>
        <w:fldChar w:fldCharType="separate"/>
      </w:r>
      <w:r>
        <w:rPr>
          <w:noProof/>
        </w:rPr>
        <w:t>111</w:t>
      </w:r>
      <w:r>
        <w:rPr>
          <w:noProof/>
        </w:rPr>
        <w:fldChar w:fldCharType="end"/>
      </w:r>
    </w:p>
    <w:p w:rsidR="00CF32F7" w:rsidRDefault="00CF32F7" w:rsidP="00992E4F">
      <w:pPr>
        <w:pStyle w:val="TableofFigures"/>
        <w:tabs>
          <w:tab w:val="right" w:leader="dot" w:pos="8210"/>
        </w:tabs>
        <w:ind w:left="1134" w:hanging="1134"/>
        <w:jc w:val="left"/>
        <w:rPr>
          <w:rFonts w:ascii="Calibri" w:hAnsi="Calibri"/>
          <w:noProof/>
          <w:sz w:val="22"/>
          <w:lang w:eastAsia="tr-TR"/>
        </w:rPr>
      </w:pPr>
      <w:r>
        <w:rPr>
          <w:noProof/>
        </w:rPr>
        <w:t>Tablo 6.2. Kaos tabanlı şifreleme, AES, S-AES ve CS-AES algoritmaları analiz sonuçları karşılaştırması</w:t>
      </w:r>
      <w:r>
        <w:rPr>
          <w:noProof/>
        </w:rPr>
        <w:tab/>
      </w:r>
      <w:r w:rsidRPr="00BC58EF">
        <w:rPr>
          <w:noProof/>
        </w:rPr>
        <w:t xml:space="preserve">   </w:t>
      </w:r>
      <w:r>
        <w:rPr>
          <w:noProof/>
        </w:rPr>
        <w:fldChar w:fldCharType="begin"/>
      </w:r>
      <w:r>
        <w:rPr>
          <w:noProof/>
        </w:rPr>
        <w:instrText xml:space="preserve"> PAGEREF _Toc468971258 \h </w:instrText>
      </w:r>
      <w:r>
        <w:rPr>
          <w:noProof/>
        </w:rPr>
      </w:r>
      <w:r>
        <w:rPr>
          <w:noProof/>
        </w:rPr>
        <w:fldChar w:fldCharType="separate"/>
      </w:r>
      <w:r>
        <w:rPr>
          <w:noProof/>
        </w:rPr>
        <w:t>112</w:t>
      </w:r>
      <w:r>
        <w:rPr>
          <w:noProof/>
        </w:rPr>
        <w:fldChar w:fldCharType="end"/>
      </w:r>
    </w:p>
    <w:p w:rsidR="00CF32F7" w:rsidRPr="003C63E7" w:rsidRDefault="00CF32F7" w:rsidP="00510C0F">
      <w:pPr>
        <w:tabs>
          <w:tab w:val="left" w:pos="709"/>
          <w:tab w:val="right" w:leader="dot" w:pos="8222"/>
        </w:tabs>
        <w:ind w:left="992" w:hanging="992"/>
        <w:jc w:val="left"/>
        <w:rPr>
          <w:b/>
          <w:szCs w:val="24"/>
        </w:rPr>
      </w:pPr>
      <w:r w:rsidRPr="003C63E7">
        <w:rPr>
          <w:b/>
          <w:szCs w:val="24"/>
        </w:rPr>
        <w:fldChar w:fldCharType="end"/>
      </w:r>
    </w:p>
    <w:p w:rsidR="00CF32F7" w:rsidRPr="003C63E7" w:rsidRDefault="00CF32F7" w:rsidP="00510C0F">
      <w:pPr>
        <w:tabs>
          <w:tab w:val="left" w:pos="709"/>
          <w:tab w:val="right" w:leader="dot" w:pos="8222"/>
        </w:tabs>
        <w:spacing w:after="200" w:line="276" w:lineRule="auto"/>
        <w:jc w:val="left"/>
        <w:rPr>
          <w:b/>
          <w:bCs/>
          <w:sz w:val="28"/>
          <w:szCs w:val="28"/>
        </w:rPr>
      </w:pPr>
      <w:r w:rsidRPr="003C63E7">
        <w:br w:type="page"/>
      </w:r>
    </w:p>
    <w:p w:rsidR="00CF32F7" w:rsidRDefault="00CF32F7" w:rsidP="00510C0F">
      <w:pPr>
        <w:tabs>
          <w:tab w:val="left" w:pos="709"/>
          <w:tab w:val="right" w:leader="dot" w:pos="8222"/>
        </w:tabs>
      </w:pPr>
      <w:r>
        <w:rPr>
          <w:noProof/>
          <w:lang w:eastAsia="tr-TR"/>
        </w:rPr>
        <w:pict>
          <v:shape id="Metin Kutusu 6754" o:spid="_x0000_s1036" type="#_x0000_t202" style="position:absolute;left:0;text-align:left;margin-left:388.2pt;margin-top:-58.2pt;width:34.8pt;height:28.2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" stroked="f" strokeweight=".5pt">
            <v:textbox>
              <w:txbxContent>
                <w:p w:rsidR="00CF32F7" w:rsidRDefault="00CF32F7" w:rsidP="004C2B6C"/>
              </w:txbxContent>
            </v:textbox>
          </v:shape>
        </w:pict>
      </w:r>
      <w:bookmarkEnd w:id="0"/>
    </w:p>
    <w:p w:rsidR="00CF32F7" w:rsidRDefault="00CF32F7" w:rsidP="00510C0F">
      <w:pPr>
        <w:tabs>
          <w:tab w:val="left" w:pos="709"/>
          <w:tab w:val="right" w:leader="dot" w:pos="8222"/>
        </w:tabs>
      </w:pPr>
    </w:p>
    <w:p w:rsidR="00CF32F7" w:rsidRPr="00416E47" w:rsidRDefault="00CF32F7" w:rsidP="00510C0F">
      <w:pPr>
        <w:pStyle w:val="OzetBaslikSau"/>
        <w:tabs>
          <w:tab w:val="left" w:pos="709"/>
          <w:tab w:val="right" w:leader="dot" w:pos="8222"/>
        </w:tabs>
      </w:pPr>
      <w:bookmarkStart w:id="10" w:name="_Toc468971496"/>
      <w:r w:rsidRPr="00416E47">
        <w:t>ÖZET</w:t>
      </w:r>
      <w:bookmarkEnd w:id="1"/>
      <w:bookmarkEnd w:id="10"/>
    </w:p>
    <w:p w:rsidR="00CF32F7" w:rsidRDefault="00CF32F7" w:rsidP="00510C0F">
      <w:pPr>
        <w:tabs>
          <w:tab w:val="left" w:pos="709"/>
          <w:tab w:val="right" w:leader="dot" w:pos="8222"/>
        </w:tabs>
        <w:spacing w:line="240" w:lineRule="auto"/>
      </w:pPr>
    </w:p>
    <w:p w:rsidR="00CF32F7" w:rsidRDefault="00CF32F7" w:rsidP="00510C0F">
      <w:pPr>
        <w:tabs>
          <w:tab w:val="left" w:pos="709"/>
          <w:tab w:val="right" w:leader="dot" w:pos="8222"/>
        </w:tabs>
        <w:spacing w:line="240" w:lineRule="auto"/>
      </w:pPr>
    </w:p>
    <w:p w:rsidR="00CF32F7" w:rsidRDefault="00CF32F7" w:rsidP="00510C0F">
      <w:pPr>
        <w:tabs>
          <w:tab w:val="left" w:pos="709"/>
          <w:tab w:val="right" w:leader="dot" w:pos="8222"/>
        </w:tabs>
        <w:spacing w:line="240" w:lineRule="auto"/>
      </w:pPr>
    </w:p>
    <w:p w:rsidR="00CF32F7" w:rsidRDefault="00CF32F7" w:rsidP="00510C0F">
      <w:pPr>
        <w:tabs>
          <w:tab w:val="left" w:pos="709"/>
          <w:tab w:val="right" w:leader="dot" w:pos="8222"/>
        </w:tabs>
        <w:spacing w:line="240" w:lineRule="auto"/>
      </w:pPr>
      <w:r w:rsidRPr="00416E47">
        <w:t xml:space="preserve">Anahtar kelimeler: </w:t>
      </w:r>
      <w:r>
        <w:rPr>
          <w:szCs w:val="24"/>
        </w:rPr>
        <w:t>Kaos</w:t>
      </w:r>
      <w:r w:rsidRPr="007503F1">
        <w:rPr>
          <w:szCs w:val="24"/>
        </w:rPr>
        <w:t>, Kaos Tabanlı Şifreleme</w:t>
      </w:r>
      <w:r>
        <w:rPr>
          <w:szCs w:val="24"/>
        </w:rPr>
        <w:t>,</w:t>
      </w:r>
      <w:r w:rsidRPr="007503F1">
        <w:rPr>
          <w:szCs w:val="24"/>
        </w:rPr>
        <w:t xml:space="preserve"> </w:t>
      </w:r>
      <w:r>
        <w:rPr>
          <w:szCs w:val="24"/>
        </w:rPr>
        <w:t>Simetrik-</w:t>
      </w:r>
      <w:r w:rsidRPr="007503F1">
        <w:rPr>
          <w:szCs w:val="24"/>
        </w:rPr>
        <w:t xml:space="preserve">Asimetrik Şifreleme Algoritmaları, </w:t>
      </w:r>
      <w:r>
        <w:rPr>
          <w:szCs w:val="24"/>
        </w:rPr>
        <w:t xml:space="preserve">RSA, AES, </w:t>
      </w:r>
      <w:r w:rsidRPr="007503F1">
        <w:rPr>
          <w:szCs w:val="24"/>
        </w:rPr>
        <w:t>Rasgele Sayı Üreteci, S-Box</w:t>
      </w:r>
    </w:p>
    <w:p w:rsidR="00CF32F7" w:rsidRPr="0096613A" w:rsidRDefault="00CF32F7" w:rsidP="00510C0F">
      <w:pPr>
        <w:tabs>
          <w:tab w:val="left" w:pos="709"/>
          <w:tab w:val="right" w:leader="dot" w:pos="8222"/>
        </w:tabs>
        <w:spacing w:line="240" w:lineRule="auto"/>
      </w:pPr>
    </w:p>
    <w:p w:rsidR="00CF32F7" w:rsidRDefault="00CF32F7" w:rsidP="00492444">
      <w:pPr>
        <w:tabs>
          <w:tab w:val="left" w:pos="709"/>
          <w:tab w:val="right" w:leader="dot" w:pos="8222"/>
        </w:tabs>
        <w:spacing w:line="240" w:lineRule="auto"/>
        <w:rPr>
          <w:szCs w:val="24"/>
        </w:rPr>
      </w:pPr>
      <w:r>
        <w:rPr>
          <w:szCs w:val="24"/>
        </w:rPr>
        <w:t>Bilişim alanında yaşanan hızlı gelişmeler ile birlikte, veri güvenliğinin sağlanması günümüzün en önemli konularından birisi olmuştur.  Veri güvenliğinin sağlanması için daha yüksek güvenlik seviyesine sahip aynı zamanda etkin şifreleme sistemlerinin geliştirilmesine çalışılmaktadır. Modern şifreleme algoritmaları özellikle büyük boyutlu veriler ve gerçek zamanlı uygulamalarda ağır işlem yüklerinden dolayı performans kaybına sebep olmaktadır. Kaotik sistemlerin şifreleme tasarımında kullanılması, kaos ve kriptoloji bilimleri arasındaki ilişkinin ortaya konması sonucu ortaya çıkmıştır. Kaotik sistemler sahip olduğu özelliklerden dolayı, kriptolojik uygulamaların temel gereksinimleri olan karıştırma ve yayılma özelliklerini sağlamaktadırlar. Bu tez çalışmasının amacı, kaotik sistemlerin zengin dinamik özellikleri ile modern şifreleme algoritmalarının güçlü yönlerini bir araya getirerek, yüksek güvenlikli ve efektif kaos tabanlı hibrit şifreleme algoritmaları tasarımları gerçekleştirmektir. Tez çalışmasında aşağıdaki temel adımlar gerçekleştirilmiştir:</w:t>
      </w:r>
    </w:p>
    <w:p w:rsidR="00CF32F7" w:rsidRDefault="00CF32F7" w:rsidP="00492444">
      <w:pPr>
        <w:tabs>
          <w:tab w:val="left" w:pos="709"/>
          <w:tab w:val="right" w:leader="dot" w:pos="8222"/>
        </w:tabs>
        <w:spacing w:line="240" w:lineRule="auto"/>
        <w:rPr>
          <w:szCs w:val="24"/>
        </w:rPr>
      </w:pPr>
    </w:p>
    <w:p w:rsidR="00CF32F7" w:rsidRPr="001E25AA" w:rsidRDefault="00CF32F7" w:rsidP="00492444">
      <w:pPr>
        <w:pStyle w:val="ListParagraph"/>
        <w:numPr>
          <w:ilvl w:val="0"/>
          <w:numId w:val="11"/>
        </w:numPr>
        <w:tabs>
          <w:tab w:val="left" w:pos="709"/>
          <w:tab w:val="right" w:leader="dot" w:pos="8222"/>
        </w:tabs>
        <w:spacing w:line="240" w:lineRule="auto"/>
        <w:rPr>
          <w:szCs w:val="24"/>
        </w:rPr>
      </w:pPr>
      <w:r w:rsidRPr="00D00D1D">
        <w:rPr>
          <w:szCs w:val="24"/>
        </w:rPr>
        <w:t>Şifreleme çalışmalarında kullanılmak üzere; literatürdeki kaotik sistemlere alternatif olarak, iki yeni kaotik sistem</w:t>
      </w:r>
      <w:r>
        <w:rPr>
          <w:szCs w:val="24"/>
        </w:rPr>
        <w:t xml:space="preserve"> (NCS ve skala edilmiş Zhongtang)</w:t>
      </w:r>
      <w:r w:rsidRPr="00D00D1D">
        <w:rPr>
          <w:szCs w:val="24"/>
        </w:rPr>
        <w:t xml:space="preserve"> tasarla</w:t>
      </w:r>
      <w:r>
        <w:rPr>
          <w:szCs w:val="24"/>
        </w:rPr>
        <w:t>n</w:t>
      </w:r>
      <w:r w:rsidRPr="00D00D1D">
        <w:rPr>
          <w:szCs w:val="24"/>
        </w:rPr>
        <w:t>mış ve analizleri yapılmıştır. Yapılan analizler ile yeni sistemlerin zengin dinamik özelliklere ve rasgeleliğe sahip olduğu gösterilmiştir.</w:t>
      </w:r>
    </w:p>
    <w:p w:rsidR="00CF32F7" w:rsidRPr="001E25AA" w:rsidRDefault="00CF32F7" w:rsidP="00492444">
      <w:pPr>
        <w:pStyle w:val="ListParagraph"/>
        <w:numPr>
          <w:ilvl w:val="0"/>
          <w:numId w:val="11"/>
        </w:numPr>
        <w:tabs>
          <w:tab w:val="left" w:pos="709"/>
          <w:tab w:val="right" w:leader="dot" w:pos="8222"/>
        </w:tabs>
        <w:spacing w:line="240" w:lineRule="auto"/>
        <w:rPr>
          <w:szCs w:val="24"/>
        </w:rPr>
      </w:pPr>
      <w:r w:rsidRPr="00D00D1D">
        <w:rPr>
          <w:szCs w:val="24"/>
        </w:rPr>
        <w:t xml:space="preserve">Yeni geliştirilen kaotik sistemler ile geliştirilecek şifreleme </w:t>
      </w:r>
      <w:r>
        <w:rPr>
          <w:szCs w:val="24"/>
        </w:rPr>
        <w:t xml:space="preserve">algoritmalarında </w:t>
      </w:r>
      <w:r w:rsidRPr="00D00D1D">
        <w:rPr>
          <w:szCs w:val="24"/>
        </w:rPr>
        <w:t>rasgele sayıların üretimi için iki yeni RSÜ tasarımı yapılmış</w:t>
      </w:r>
      <w:r>
        <w:rPr>
          <w:szCs w:val="24"/>
        </w:rPr>
        <w:t>tır. Yeni RSÜ’ler</w:t>
      </w:r>
      <w:r w:rsidRPr="00D00D1D">
        <w:rPr>
          <w:szCs w:val="24"/>
        </w:rPr>
        <w:t xml:space="preserve">den elde edilen bit dizilerinin yeterli rasgeleliğe sahip oldukları, </w:t>
      </w:r>
      <w:r w:rsidRPr="00D00D1D">
        <w:rPr>
          <w:szCs w:val="24"/>
          <w:lang w:val="en-US" w:eastAsia="tr-TR"/>
        </w:rPr>
        <w:t>NIST</w:t>
      </w:r>
      <w:r>
        <w:rPr>
          <w:szCs w:val="24"/>
          <w:lang w:val="en-US" w:eastAsia="tr-TR"/>
        </w:rPr>
        <w:t xml:space="preserve"> </w:t>
      </w:r>
      <w:r w:rsidRPr="00D00D1D">
        <w:rPr>
          <w:szCs w:val="24"/>
          <w:lang w:val="en-US" w:eastAsia="tr-TR"/>
        </w:rPr>
        <w:t xml:space="preserve">800-22 </w:t>
      </w:r>
      <w:r w:rsidRPr="00D00D1D">
        <w:rPr>
          <w:szCs w:val="24"/>
        </w:rPr>
        <w:t xml:space="preserve">testleri ile </w:t>
      </w:r>
      <w:r>
        <w:rPr>
          <w:szCs w:val="24"/>
        </w:rPr>
        <w:t>ortaya konmuştur</w:t>
      </w:r>
      <w:r w:rsidRPr="00D00D1D">
        <w:rPr>
          <w:szCs w:val="24"/>
        </w:rPr>
        <w:t xml:space="preserve">. </w:t>
      </w:r>
    </w:p>
    <w:p w:rsidR="00CF32F7" w:rsidRPr="001E25AA" w:rsidRDefault="00CF32F7" w:rsidP="00492444">
      <w:pPr>
        <w:pStyle w:val="ListParagraph"/>
        <w:numPr>
          <w:ilvl w:val="0"/>
          <w:numId w:val="11"/>
        </w:numPr>
        <w:tabs>
          <w:tab w:val="left" w:pos="709"/>
          <w:tab w:val="right" w:leader="dot" w:pos="8222"/>
        </w:tabs>
        <w:spacing w:line="240" w:lineRule="auto"/>
        <w:rPr>
          <w:szCs w:val="24"/>
        </w:rPr>
      </w:pPr>
      <w:r w:rsidRPr="00D00D1D">
        <w:rPr>
          <w:szCs w:val="24"/>
        </w:rPr>
        <w:t xml:space="preserve">Blok şifreleme algoritmalarının en önemli bileşenlerinden olan S-Box üretimi için, </w:t>
      </w:r>
      <w:r>
        <w:rPr>
          <w:szCs w:val="24"/>
        </w:rPr>
        <w:t>yeni geliştirilen RSÜ’nü</w:t>
      </w:r>
      <w:r w:rsidRPr="00D00D1D">
        <w:rPr>
          <w:szCs w:val="24"/>
        </w:rPr>
        <w:t>n kullanıldığı yeni kaos tabanlı S-Box üretim algoritması geliştirilmiştir.</w:t>
      </w:r>
      <w:r>
        <w:rPr>
          <w:szCs w:val="24"/>
        </w:rPr>
        <w:t xml:space="preserve"> Önerilen S-Box’lar üzerinde </w:t>
      </w:r>
      <w:r w:rsidRPr="00D00D1D">
        <w:rPr>
          <w:szCs w:val="24"/>
        </w:rPr>
        <w:t xml:space="preserve">performans testleri gerçekleştirilmiştir. S-Box performans test sonuçları literatürdeki kaos tabanlı diğer çalışmalar ile karşılaştırılarak, önerilen S-Box’ların saldırılara karşı daha güçlü ve dayanıklı olduğu gösterilmiştir. </w:t>
      </w:r>
    </w:p>
    <w:p w:rsidR="00CF32F7" w:rsidRPr="001E25AA" w:rsidRDefault="00CF32F7" w:rsidP="001E25AA">
      <w:pPr>
        <w:pStyle w:val="ListParagraph"/>
        <w:numPr>
          <w:ilvl w:val="0"/>
          <w:numId w:val="11"/>
        </w:numPr>
        <w:spacing w:line="240" w:lineRule="auto"/>
        <w:rPr>
          <w:szCs w:val="24"/>
        </w:rPr>
      </w:pPr>
      <w:r w:rsidRPr="00EB1311">
        <w:rPr>
          <w:szCs w:val="24"/>
        </w:rPr>
        <w:t>RSÜ ve S-Box algoritmalarının tasarımından sonra; RSÜ-1 ile</w:t>
      </w:r>
      <w:r>
        <w:rPr>
          <w:szCs w:val="24"/>
        </w:rPr>
        <w:t xml:space="preserve"> kaos tabanlı asitmetrik </w:t>
      </w:r>
      <w:r w:rsidRPr="00EB1311">
        <w:rPr>
          <w:szCs w:val="24"/>
        </w:rPr>
        <w:t>şifreleme algoritması CRSA, RSÜ-2 ve S-Box üretim algoritmaları ile kaos tabanlı simetrik hibrit</w:t>
      </w:r>
      <w:r w:rsidRPr="00EB1311">
        <w:rPr>
          <w:color w:val="FF0000"/>
          <w:szCs w:val="24"/>
        </w:rPr>
        <w:t xml:space="preserve"> </w:t>
      </w:r>
      <w:r w:rsidRPr="00EB1311">
        <w:rPr>
          <w:szCs w:val="24"/>
        </w:rPr>
        <w:t>şifreleme algoritması CS-AES geliştirilmiştir.</w:t>
      </w:r>
    </w:p>
    <w:p w:rsidR="00CF32F7" w:rsidRPr="00EB1311" w:rsidRDefault="00CF32F7" w:rsidP="00492444">
      <w:pPr>
        <w:pStyle w:val="ListParagraph"/>
        <w:numPr>
          <w:ilvl w:val="0"/>
          <w:numId w:val="11"/>
        </w:numPr>
        <w:spacing w:line="240" w:lineRule="auto"/>
        <w:rPr>
          <w:szCs w:val="24"/>
        </w:rPr>
      </w:pPr>
      <w:r w:rsidRPr="00EB1311">
        <w:rPr>
          <w:szCs w:val="24"/>
        </w:rPr>
        <w:t>Yeni şifreleme algoritmaları ile resim şifreleme uygulamaları yapılmış ve şifreleme çalışmaları üzerinde güvenlik ve performans analizleri gerçekleştirilmiştir. Geliştirilen hibrit şifreleme algoritmalarının</w:t>
      </w:r>
      <w:r w:rsidRPr="00EB1311">
        <w:rPr>
          <w:color w:val="FF0000"/>
          <w:szCs w:val="24"/>
        </w:rPr>
        <w:t xml:space="preserve"> </w:t>
      </w:r>
      <w:r w:rsidRPr="00EB1311">
        <w:rPr>
          <w:szCs w:val="24"/>
        </w:rPr>
        <w:t>resim şifreleme uygulamalarına ait</w:t>
      </w:r>
      <w:r w:rsidRPr="00EB1311">
        <w:rPr>
          <w:color w:val="FF0000"/>
          <w:szCs w:val="24"/>
        </w:rPr>
        <w:t xml:space="preserve"> </w:t>
      </w:r>
      <w:r w:rsidRPr="00EB1311">
        <w:rPr>
          <w:szCs w:val="24"/>
        </w:rPr>
        <w:t>güvenlik ve performans analiz sonuçları</w:t>
      </w:r>
      <w:r>
        <w:rPr>
          <w:szCs w:val="24"/>
        </w:rPr>
        <w:t>,</w:t>
      </w:r>
      <w:r w:rsidRPr="00EB1311">
        <w:rPr>
          <w:szCs w:val="24"/>
        </w:rPr>
        <w:t xml:space="preserve"> modern şifreleme algoritmaları</w:t>
      </w:r>
      <w:r>
        <w:rPr>
          <w:szCs w:val="24"/>
        </w:rPr>
        <w:t>nın sonuçları</w:t>
      </w:r>
      <w:r w:rsidRPr="00EB1311">
        <w:rPr>
          <w:szCs w:val="24"/>
        </w:rPr>
        <w:t xml:space="preserve"> ile karşılaştırılarak, saldırılara karşı daha güçlü ve dayanıklı, daha kısa sürede şifreleme gerçekleştiren ve efektif bellek kullanımına sahip </w:t>
      </w:r>
      <w:r>
        <w:rPr>
          <w:szCs w:val="24"/>
        </w:rPr>
        <w:t>oldukları</w:t>
      </w:r>
      <w:r w:rsidRPr="00EB1311">
        <w:rPr>
          <w:szCs w:val="24"/>
        </w:rPr>
        <w:t xml:space="preserve"> gösterilmiştir.</w:t>
      </w:r>
    </w:p>
    <w:p w:rsidR="00CF32F7" w:rsidRPr="00A31823" w:rsidRDefault="00CF32F7" w:rsidP="00510C0F">
      <w:pPr>
        <w:tabs>
          <w:tab w:val="left" w:pos="709"/>
          <w:tab w:val="right" w:leader="dot" w:pos="8222"/>
        </w:tabs>
        <w:spacing w:line="240" w:lineRule="auto"/>
      </w:pPr>
    </w:p>
    <w:p w:rsidR="00CF32F7" w:rsidRDefault="00CF32F7" w:rsidP="00510C0F">
      <w:pPr>
        <w:pStyle w:val="BaslikBosluklari"/>
        <w:tabs>
          <w:tab w:val="left" w:pos="709"/>
          <w:tab w:val="right" w:leader="dot" w:pos="8222"/>
        </w:tabs>
        <w:spacing w:line="240" w:lineRule="auto"/>
        <w:jc w:val="center"/>
      </w:pPr>
    </w:p>
    <w:p w:rsidR="00CF32F7" w:rsidRDefault="00CF32F7" w:rsidP="00510C0F">
      <w:pPr>
        <w:pStyle w:val="BaslikBosluklari"/>
        <w:tabs>
          <w:tab w:val="left" w:pos="709"/>
          <w:tab w:val="right" w:leader="dot" w:pos="8222"/>
        </w:tabs>
        <w:spacing w:line="240" w:lineRule="auto"/>
        <w:jc w:val="center"/>
      </w:pPr>
    </w:p>
    <w:p w:rsidR="00CF32F7" w:rsidRDefault="00CF32F7" w:rsidP="00510C0F">
      <w:pPr>
        <w:pStyle w:val="BaslikBosluklari"/>
        <w:tabs>
          <w:tab w:val="left" w:pos="709"/>
          <w:tab w:val="right" w:leader="dot" w:pos="8222"/>
        </w:tabs>
        <w:spacing w:line="240" w:lineRule="auto"/>
        <w:jc w:val="center"/>
      </w:pPr>
    </w:p>
    <w:p w:rsidR="00CF32F7" w:rsidRPr="00CF730F" w:rsidRDefault="00CF32F7" w:rsidP="00510C0F">
      <w:pPr>
        <w:pStyle w:val="BaslikBosluklari"/>
        <w:tabs>
          <w:tab w:val="left" w:pos="709"/>
          <w:tab w:val="right" w:leader="dot" w:pos="8222"/>
        </w:tabs>
        <w:spacing w:line="240" w:lineRule="auto"/>
        <w:jc w:val="center"/>
        <w:rPr>
          <w:rFonts w:ascii="Arial" w:hAnsi="Arial" w:cs="Arial"/>
        </w:rPr>
      </w:pPr>
      <w:r>
        <w:rPr>
          <w:rFonts w:ascii="Arial" w:hAnsi="Arial" w:cs="Arial"/>
        </w:rPr>
        <w:t>DESIGN AND IMPLEMENTATION OF</w:t>
      </w:r>
      <w:r w:rsidRPr="00CF730F">
        <w:rPr>
          <w:rFonts w:ascii="Arial" w:hAnsi="Arial" w:cs="Arial"/>
        </w:rPr>
        <w:t xml:space="preserve"> </w:t>
      </w:r>
      <w:r>
        <w:rPr>
          <w:rFonts w:ascii="Arial" w:hAnsi="Arial" w:cs="Arial"/>
        </w:rPr>
        <w:t xml:space="preserve">CHAOS BASED </w:t>
      </w:r>
      <w:r w:rsidRPr="00CF730F">
        <w:rPr>
          <w:rFonts w:ascii="Arial" w:hAnsi="Arial" w:cs="Arial"/>
        </w:rPr>
        <w:t>HYBRID SYMETRIC AND ASYMETRIC ENCRYPTION ALGORITHM</w:t>
      </w:r>
      <w:r>
        <w:rPr>
          <w:rFonts w:ascii="Arial" w:hAnsi="Arial" w:cs="Arial"/>
        </w:rPr>
        <w:t>S</w:t>
      </w:r>
      <w:r w:rsidRPr="00CF730F">
        <w:rPr>
          <w:rFonts w:ascii="Arial" w:hAnsi="Arial" w:cs="Arial"/>
        </w:rPr>
        <w:t xml:space="preserve"> </w:t>
      </w:r>
    </w:p>
    <w:p w:rsidR="00CF32F7" w:rsidRPr="003C63E7" w:rsidRDefault="00CF32F7" w:rsidP="00510C0F">
      <w:pPr>
        <w:pStyle w:val="BaslikBosluklari"/>
        <w:tabs>
          <w:tab w:val="left" w:pos="709"/>
          <w:tab w:val="right" w:leader="dot" w:pos="8222"/>
        </w:tabs>
        <w:jc w:val="center"/>
        <w:rPr>
          <w:lang w:val="en-US"/>
        </w:rPr>
      </w:pPr>
    </w:p>
    <w:p w:rsidR="00CF32F7" w:rsidRDefault="00CF32F7" w:rsidP="00510C0F">
      <w:pPr>
        <w:pStyle w:val="SummaryBaslikSau"/>
        <w:tabs>
          <w:tab w:val="left" w:pos="709"/>
          <w:tab w:val="right" w:leader="dot" w:pos="8222"/>
        </w:tabs>
      </w:pPr>
      <w:bookmarkStart w:id="11" w:name="_Toc468971497"/>
      <w:r w:rsidRPr="003C63E7">
        <w:t>SUMMARY</w:t>
      </w:r>
      <w:bookmarkEnd w:id="11"/>
    </w:p>
    <w:p w:rsidR="00CF32F7" w:rsidRDefault="00CF32F7" w:rsidP="00375511"/>
    <w:p w:rsidR="00CF32F7" w:rsidRDefault="00CF32F7" w:rsidP="00375511"/>
    <w:p w:rsidR="00CF32F7" w:rsidRDefault="00CF32F7" w:rsidP="00510C0F">
      <w:pPr>
        <w:tabs>
          <w:tab w:val="left" w:pos="709"/>
          <w:tab w:val="right" w:leader="dot" w:pos="8222"/>
        </w:tabs>
        <w:spacing w:line="240" w:lineRule="auto"/>
      </w:pPr>
      <w:r w:rsidRPr="00D36211">
        <w:t>Keywords:</w:t>
      </w:r>
      <w:r w:rsidRPr="008A1C42">
        <w:t xml:space="preserve"> </w:t>
      </w:r>
      <w:r>
        <w:t xml:space="preserve"> Chaos, Chaos Based Encryption, </w:t>
      </w:r>
      <w:r w:rsidRPr="008C4A26">
        <w:t>Symmetric-Asymmetric Encryption Algorithms</w:t>
      </w:r>
      <w:r>
        <w:t>, RSA, AES, Random Number Generator, S-Box</w:t>
      </w:r>
    </w:p>
    <w:p w:rsidR="00CF32F7" w:rsidRPr="002D7FA5" w:rsidRDefault="00CF32F7" w:rsidP="00510C0F">
      <w:pPr>
        <w:tabs>
          <w:tab w:val="left" w:pos="709"/>
          <w:tab w:val="right" w:leader="dot" w:pos="8222"/>
        </w:tabs>
        <w:spacing w:line="240" w:lineRule="auto"/>
        <w:rPr>
          <w:szCs w:val="24"/>
        </w:rPr>
      </w:pPr>
    </w:p>
    <w:p w:rsidR="00CF32F7" w:rsidRDefault="00CF32F7" w:rsidP="00510C0F">
      <w:pPr>
        <w:tabs>
          <w:tab w:val="left" w:pos="709"/>
          <w:tab w:val="right" w:leader="dot" w:pos="8222"/>
        </w:tabs>
        <w:spacing w:line="240" w:lineRule="auto"/>
        <w:rPr>
          <w:szCs w:val="24"/>
        </w:rPr>
      </w:pPr>
      <w:r w:rsidRPr="002D7FA5">
        <w:rPr>
          <w:szCs w:val="24"/>
        </w:rPr>
        <w:t>With the rapid development in the field of information, data security has become one of the most important issues of today. To ensure data security, the studies are continued to develop encryption systems with higher security levels and performance. Modern encryption algorithms cause performance loss due to heavy processing loads especially in real-time applic</w:t>
      </w:r>
      <w:r>
        <w:rPr>
          <w:szCs w:val="24"/>
        </w:rPr>
        <w:t xml:space="preserve">ations and for large-size data. </w:t>
      </w:r>
      <w:r w:rsidRPr="002D7FA5">
        <w:rPr>
          <w:szCs w:val="24"/>
        </w:rPr>
        <w:t>Chaotic systems provide the confusion and diffusion properties that are main requiremen</w:t>
      </w:r>
      <w:r>
        <w:rPr>
          <w:szCs w:val="24"/>
        </w:rPr>
        <w:t>ts of cryptography</w:t>
      </w:r>
      <w:r w:rsidRPr="002D7FA5">
        <w:rPr>
          <w:szCs w:val="24"/>
        </w:rPr>
        <w:t>, due to their inherent properties. The aim of this thesis is to design high-security and effective chaos-based hybrid encryption algorithms by</w:t>
      </w:r>
      <w:r>
        <w:rPr>
          <w:szCs w:val="24"/>
        </w:rPr>
        <w:t xml:space="preserve"> combining the powerful </w:t>
      </w:r>
      <w:r w:rsidRPr="002D7FA5">
        <w:rPr>
          <w:szCs w:val="24"/>
        </w:rPr>
        <w:t>features of chaotic systems with the powerful aspects of modern encryption algorithms.</w:t>
      </w:r>
      <w:r>
        <w:rPr>
          <w:szCs w:val="24"/>
        </w:rPr>
        <w:t xml:space="preserve"> </w:t>
      </w:r>
      <w:r w:rsidRPr="002D7FA5">
        <w:rPr>
          <w:szCs w:val="24"/>
        </w:rPr>
        <w:t>The following basic steps have been</w:t>
      </w:r>
      <w:r>
        <w:rPr>
          <w:szCs w:val="24"/>
        </w:rPr>
        <w:t xml:space="preserve"> performed in the thesis study:</w:t>
      </w:r>
    </w:p>
    <w:p w:rsidR="00CF32F7" w:rsidRPr="002D7FA5" w:rsidRDefault="00CF32F7" w:rsidP="00510C0F">
      <w:pPr>
        <w:tabs>
          <w:tab w:val="left" w:pos="709"/>
          <w:tab w:val="right" w:leader="dot" w:pos="8222"/>
        </w:tabs>
        <w:spacing w:line="240" w:lineRule="auto"/>
        <w:rPr>
          <w:szCs w:val="24"/>
        </w:rPr>
      </w:pPr>
    </w:p>
    <w:p w:rsidR="00CF32F7" w:rsidRPr="0080742B" w:rsidRDefault="00CF32F7" w:rsidP="0080742B">
      <w:pPr>
        <w:pStyle w:val="ListParagraph"/>
        <w:numPr>
          <w:ilvl w:val="0"/>
          <w:numId w:val="12"/>
        </w:numPr>
        <w:tabs>
          <w:tab w:val="left" w:pos="709"/>
          <w:tab w:val="right" w:leader="dot" w:pos="8222"/>
        </w:tabs>
        <w:spacing w:line="240" w:lineRule="auto"/>
        <w:rPr>
          <w:szCs w:val="24"/>
        </w:rPr>
      </w:pPr>
      <w:r w:rsidRPr="002D7FA5">
        <w:rPr>
          <w:szCs w:val="24"/>
        </w:rPr>
        <w:t>For use in encryption operations; As an alternative to the chaotic systems in the lite</w:t>
      </w:r>
      <w:r>
        <w:rPr>
          <w:szCs w:val="24"/>
        </w:rPr>
        <w:t xml:space="preserve">rature, two new chaotic systems </w:t>
      </w:r>
      <w:r w:rsidRPr="002D7FA5">
        <w:rPr>
          <w:szCs w:val="24"/>
        </w:rPr>
        <w:t xml:space="preserve">are designed and analyzed. </w:t>
      </w:r>
      <w:r>
        <w:rPr>
          <w:szCs w:val="24"/>
        </w:rPr>
        <w:t>I</w:t>
      </w:r>
      <w:r w:rsidRPr="002D7FA5">
        <w:rPr>
          <w:szCs w:val="24"/>
        </w:rPr>
        <w:t>t has been shown that the new systems have rich dynamic feat</w:t>
      </w:r>
      <w:r>
        <w:rPr>
          <w:szCs w:val="24"/>
        </w:rPr>
        <w:t>ures and randomness.</w:t>
      </w:r>
    </w:p>
    <w:p w:rsidR="00CF32F7" w:rsidRPr="0080742B" w:rsidRDefault="00CF32F7" w:rsidP="0080742B">
      <w:pPr>
        <w:pStyle w:val="ListParagraph"/>
        <w:numPr>
          <w:ilvl w:val="0"/>
          <w:numId w:val="12"/>
        </w:numPr>
        <w:tabs>
          <w:tab w:val="left" w:pos="709"/>
          <w:tab w:val="right" w:leader="dot" w:pos="8222"/>
        </w:tabs>
        <w:spacing w:line="240" w:lineRule="auto"/>
        <w:rPr>
          <w:szCs w:val="24"/>
        </w:rPr>
      </w:pPr>
      <w:r>
        <w:rPr>
          <w:szCs w:val="24"/>
        </w:rPr>
        <w:t xml:space="preserve">Two new RNGs are designed </w:t>
      </w:r>
      <w:r w:rsidRPr="002D7FA5">
        <w:rPr>
          <w:szCs w:val="24"/>
        </w:rPr>
        <w:t>for generation of random number in the new chaos based encryption algorithms. Sufficient randomness of the bit sequences obtained from the new RNGs is proven with NIST 800-22 tests.</w:t>
      </w:r>
    </w:p>
    <w:p w:rsidR="00CF32F7" w:rsidRPr="003D1852" w:rsidRDefault="00CF32F7" w:rsidP="003D1852">
      <w:pPr>
        <w:pStyle w:val="ListParagraph"/>
        <w:numPr>
          <w:ilvl w:val="0"/>
          <w:numId w:val="12"/>
        </w:numPr>
        <w:tabs>
          <w:tab w:val="left" w:pos="709"/>
          <w:tab w:val="right" w:leader="dot" w:pos="8222"/>
        </w:tabs>
        <w:spacing w:line="240" w:lineRule="auto"/>
        <w:rPr>
          <w:szCs w:val="24"/>
        </w:rPr>
      </w:pPr>
      <w:r w:rsidRPr="002D7FA5">
        <w:rPr>
          <w:szCs w:val="24"/>
        </w:rPr>
        <w:t>For S-Box generation, a new chaos-based S-Box generation algorithm has been developed using the new RNG. Performance tests have been carried out on the proposed S-Boxes to prove strong cryptographic features. Comparing the S-Box performance test results with other chaos-based studies in the literature has shown that the proposed S-Boxes are stronger and more resistant to attacks.</w:t>
      </w:r>
    </w:p>
    <w:p w:rsidR="00CF32F7" w:rsidRPr="00893F1D" w:rsidRDefault="00CF32F7" w:rsidP="00893F1D">
      <w:pPr>
        <w:pStyle w:val="ListParagraph"/>
        <w:numPr>
          <w:ilvl w:val="0"/>
          <w:numId w:val="12"/>
        </w:numPr>
        <w:tabs>
          <w:tab w:val="left" w:pos="709"/>
          <w:tab w:val="right" w:leader="dot" w:pos="8222"/>
        </w:tabs>
        <w:spacing w:line="240" w:lineRule="auto"/>
        <w:rPr>
          <w:szCs w:val="24"/>
        </w:rPr>
      </w:pPr>
      <w:r w:rsidRPr="002D7FA5">
        <w:rPr>
          <w:szCs w:val="24"/>
        </w:rPr>
        <w:t>After the design of RNG’s and S-Box algorithms; a chaos-based asymmetric encryption algorithm (CRSA) using RNG-1 and the chaos-based symmetric hybrid encryption algorithm (CS-AES) using RNG-2 and S-Box generation algorithms have been developed.</w:t>
      </w:r>
    </w:p>
    <w:p w:rsidR="00CF32F7" w:rsidRPr="00D64B54" w:rsidRDefault="00CF32F7" w:rsidP="00510C0F">
      <w:pPr>
        <w:pStyle w:val="ListParagraph"/>
        <w:numPr>
          <w:ilvl w:val="0"/>
          <w:numId w:val="12"/>
        </w:numPr>
        <w:tabs>
          <w:tab w:val="left" w:pos="709"/>
          <w:tab w:val="right" w:leader="dot" w:pos="8222"/>
        </w:tabs>
        <w:spacing w:line="240" w:lineRule="auto"/>
        <w:rPr>
          <w:szCs w:val="24"/>
        </w:rPr>
      </w:pPr>
      <w:r w:rsidRPr="002D7FA5">
        <w:rPr>
          <w:szCs w:val="24"/>
        </w:rPr>
        <w:t>The image encryption have been realized with the new encryption algorithms; security and performance</w:t>
      </w:r>
      <w:r>
        <w:rPr>
          <w:szCs w:val="24"/>
        </w:rPr>
        <w:t xml:space="preserve"> analyzes have been carried out. </w:t>
      </w:r>
      <w:r w:rsidRPr="002D7FA5">
        <w:rPr>
          <w:szCs w:val="24"/>
        </w:rPr>
        <w:t xml:space="preserve">The </w:t>
      </w:r>
      <w:r>
        <w:rPr>
          <w:szCs w:val="24"/>
        </w:rPr>
        <w:t xml:space="preserve">test </w:t>
      </w:r>
      <w:r w:rsidRPr="002D7FA5">
        <w:rPr>
          <w:szCs w:val="24"/>
        </w:rPr>
        <w:t>results of the image encryptio</w:t>
      </w:r>
      <w:r>
        <w:rPr>
          <w:szCs w:val="24"/>
        </w:rPr>
        <w:t xml:space="preserve">n applications of the developed </w:t>
      </w:r>
      <w:r w:rsidRPr="002D7FA5">
        <w:rPr>
          <w:szCs w:val="24"/>
        </w:rPr>
        <w:t>algorithms have been shown that they are stronger and more robust against attacks, perform encryption in a shorter time and have efficient memory usage compared with the results of modern encryption algorithms.</w:t>
      </w:r>
    </w:p>
    <w:p w:rsidR="00CF32F7" w:rsidRDefault="00CF32F7" w:rsidP="00510C0F">
      <w:pPr>
        <w:tabs>
          <w:tab w:val="left" w:pos="709"/>
          <w:tab w:val="right" w:leader="dot" w:pos="8222"/>
        </w:tabs>
        <w:sectPr w:rsidR="00CF32F7" w:rsidSect="000A6BFF">
          <w:pgSz w:w="11906" w:h="16838"/>
          <w:pgMar w:top="1701" w:right="1418" w:bottom="1701" w:left="2268" w:header="709" w:footer="709" w:gutter="0"/>
          <w:pgNumType w:fmt="lowerRoman" w:start="1"/>
          <w:cols w:space="708"/>
          <w:titlePg/>
          <w:docGrid w:linePitch="360"/>
        </w:sectPr>
      </w:pPr>
    </w:p>
    <w:p w:rsidR="00CF32F7" w:rsidRDefault="00CF32F7" w:rsidP="00510C0F">
      <w:pPr>
        <w:tabs>
          <w:tab w:val="left" w:pos="709"/>
          <w:tab w:val="right" w:leader="dot" w:pos="8222"/>
        </w:tabs>
      </w:pPr>
    </w:p>
    <w:p w:rsidR="00CF32F7" w:rsidRPr="00084007" w:rsidRDefault="00CF32F7" w:rsidP="00510C0F">
      <w:pPr>
        <w:tabs>
          <w:tab w:val="left" w:pos="709"/>
          <w:tab w:val="right" w:leader="dot" w:pos="8222"/>
        </w:tabs>
        <w:rPr>
          <w:lang w:eastAsia="tr-TR"/>
        </w:rPr>
      </w:pPr>
    </w:p>
    <w:p w:rsidR="00CF32F7" w:rsidRDefault="00CF32F7" w:rsidP="00510C0F">
      <w:pPr>
        <w:pStyle w:val="Heading1"/>
        <w:tabs>
          <w:tab w:val="left" w:pos="709"/>
          <w:tab w:val="right" w:leader="dot" w:pos="8222"/>
        </w:tabs>
        <w:ind w:left="1418" w:hanging="1418"/>
      </w:pPr>
      <w:r>
        <w:t xml:space="preserve"> </w:t>
      </w:r>
      <w:r w:rsidRPr="00084007">
        <w:t xml:space="preserve"> </w:t>
      </w:r>
      <w:bookmarkStart w:id="12" w:name="_Toc468971498"/>
      <w:r w:rsidRPr="00084007">
        <w:t>GİRİŞ</w:t>
      </w:r>
      <w:bookmarkEnd w:id="12"/>
    </w:p>
    <w:p w:rsidR="00CF32F7" w:rsidRDefault="00CF32F7" w:rsidP="00510C0F">
      <w:pPr>
        <w:tabs>
          <w:tab w:val="left" w:pos="709"/>
          <w:tab w:val="right" w:leader="dot" w:pos="8222"/>
        </w:tabs>
        <w:rPr>
          <w:lang w:eastAsia="tr-TR"/>
        </w:rPr>
      </w:pPr>
    </w:p>
    <w:p w:rsidR="00CF32F7" w:rsidRDefault="00CF32F7" w:rsidP="00510C0F">
      <w:pPr>
        <w:tabs>
          <w:tab w:val="left" w:pos="709"/>
          <w:tab w:val="right" w:leader="dot" w:pos="8222"/>
        </w:tabs>
        <w:rPr>
          <w:lang w:eastAsia="tr-TR"/>
        </w:rPr>
      </w:pPr>
    </w:p>
    <w:p w:rsidR="00CF32F7" w:rsidRPr="005E0634" w:rsidRDefault="00CF32F7" w:rsidP="00510C0F">
      <w:pPr>
        <w:tabs>
          <w:tab w:val="left" w:pos="709"/>
          <w:tab w:val="right" w:leader="dot" w:pos="8222"/>
        </w:tabs>
        <w:rPr>
          <w:lang w:eastAsia="tr-TR"/>
        </w:rPr>
      </w:pPr>
    </w:p>
    <w:p w:rsidR="00CF32F7" w:rsidRPr="00C273F9" w:rsidRDefault="00CF32F7" w:rsidP="00510C0F">
      <w:pPr>
        <w:tabs>
          <w:tab w:val="left" w:pos="709"/>
          <w:tab w:val="right" w:leader="dot" w:pos="8222"/>
        </w:tabs>
      </w:pPr>
      <w:r>
        <w:t xml:space="preserve">Dünyayı ve kâinatı incelediğimizde, aslında herşeyin birbiri ile irtibatlı ve müthiş bir nizam, intizam ve düzen içinde hareket ettiğini farkedebiliriz. En karmaşık ve birbirinden ayrık görünen şeylerin içinde bile bu intizamı ve düzeni görmek mümkündür. İşte kaos dediğimiz kavram, görünüşte düzensiz ve karmakarışık olarak görünen şeyler içindeki düzeni ortaya koyan bir bilim dalıdır. Kaos kuramına göre herşey birbiri ile bağlı ve bir düzen içinde hareket etmektedir </w:t>
      </w:r>
      <w:r>
        <w:fldChar w:fldCharType="begin" w:fldLock="1"/>
      </w:r>
      <w:r>
        <w:instrText>ADDIN CSL_CITATION { "citationItems" : [ { "id" : "ITEM-1", "itemData" : { "ISBN" : "0521811961", "author" : [ { "dropping-particle" : "", "family" : "Ott", "given" : "Edward", "non-dropping-particle" : "", "parse-names" : false, "suffix" : "" } ], "id" : "ITEM-1", "issued" : { "date-parts" : [ [ "1979" ] ] }, "publisher" : "Cambridge university press", "title" : "Chaos in Dynamical Systems Second edition", "type" : "book" }, "uris" : [ "http://www.mendeley.com/documents/?uuid=c5540322-c5de-454d-946b-8d82d646deaf" ] } ], "mendeley" : { "formattedCitation" : "[1]", "plainTextFormattedCitation" : "[1]", "previouslyFormattedCitation" : "[1]" }, "properties" : { "noteIndex" : 0 }, "schema" : "https://github.com/citation-style-language/schema/raw/master/csl-citation.json" }</w:instrText>
      </w:r>
      <w:r>
        <w:fldChar w:fldCharType="separate"/>
      </w:r>
      <w:r w:rsidRPr="00B97BC4">
        <w:rPr>
          <w:noProof/>
        </w:rPr>
        <w:t>[1]</w:t>
      </w:r>
      <w:r>
        <w:fldChar w:fldCharType="end"/>
      </w:r>
      <w:r>
        <w:t xml:space="preserve">. Kaos kuramı ile ilgili birçok farklı bilim dalında çalışmalar gerçekleştirilmiştir. Bu alanlardan birisi de kaos tabanlı sistemlerin bilgisayar bilimlerinde ve özellikle şifreleme uygulamalarında kullanılmasıdır.  </w:t>
      </w:r>
      <w:r w:rsidRPr="00A01977">
        <w:t>Günümüzde özellikle internetin yaygınlaşması, bilgisayar ağlarındaki veri transferinin artması ve iletişim teknolojilerindeki gelişmeler ile birlikte veri güvenliğinin sağlanması en önemli konulardan birisi olmuştur</w:t>
      </w:r>
      <w:r>
        <w:t xml:space="preserve"> </w:t>
      </w:r>
      <w:r>
        <w:fldChar w:fldCharType="begin" w:fldLock="1"/>
      </w:r>
      <w:r>
        <w:instrText>ADDIN CSL_CITATION { "citationItems" : [ { "id" : "ITEM-1", "itemData" : { "author" : [ { "dropping-particle" : "", "family" : "Katz, J.ve Lindell, Y.", "given" : "", "non-dropping-particle" : "", "parse-names" : false, "suffix" : "" } ], "id" : "ITEM-1", "issued" : { "date-parts" : [ [ "2008" ] ] }, "publisher" : "Chapman &amp; Hall/CRC", "title" : "Introduction to modern cryptography : principles and protocols", "type" : "book" }, "uris" : [ "http://www.mendeley.com/documents/?uuid=ff0a760c-c2b1-4fa2-b47e-c37fa12e1370" ] } ], "mendeley" : { "formattedCitation" : "[2]", "plainTextFormattedCitation" : "[2]", "previouslyFormattedCitation" : "[2]" }, "properties" : { "noteIndex" : 0 }, "schema" : "https://github.com/citation-style-language/schema/raw/master/csl-citation.json" }</w:instrText>
      </w:r>
      <w:r>
        <w:fldChar w:fldCharType="separate"/>
      </w:r>
      <w:r w:rsidRPr="00B97BC4">
        <w:rPr>
          <w:noProof/>
        </w:rPr>
        <w:t>[2]</w:t>
      </w:r>
      <w:r>
        <w:fldChar w:fldCharType="end"/>
      </w:r>
      <w:r w:rsidRPr="00A01977">
        <w:t>. İnternet herkese açık bir ortam olduğu için, veri güvenliği hayati bir konudur. Veri güvenliğinin sağlanması adına, hem bireysel hemde kurumsal anlamda çalışmalar gerçekleştirilmektedir. Veri güvenliği ihlalinde, bireylerin şahsi bilgileri veya kurumlara, ülkelere ait çok kritik bilgiler deşifre edilmektedir.</w:t>
      </w:r>
      <w:r>
        <w:t xml:space="preserve"> Veri güvenliğini sağlamak adına yapılan çalışmalar gün geçtikçe artmakta ve giderek daha da önem kazanan bir konu olmaktadır </w:t>
      </w:r>
      <w:r>
        <w:fldChar w:fldCharType="begin" w:fldLock="1"/>
      </w:r>
      <w:r>
        <w:instrText>ADDIN CSL_CITATION { "citationItems" : [ { "id" : "ITEM-1", "itemData" : { "author" : [ { "dropping-particle" : "", "family" : "Stallings", "given" : "W.", "non-dropping-particle" : "", "parse-names" : false, "suffix" : "" } ], "edition" : "Fifth ed.", "id" : "ITEM-1", "issued" : { "date-parts" : [ [ "2006" ] ] }, "publisher" : "Prentice Hall", "title" : "Cryptography and Network Securuty: Principles and Practice", "type" : "book" }, "uris" : [ "http://www.mendeley.com/documents/?uuid=def5737e-0bf8-4797-abe9-ccb58a4833c3" ] } ], "mendeley" : { "formattedCitation" : "[3]", "plainTextFormattedCitation" : "[3]", "previouslyFormattedCitation" : "[3]" }, "properties" : { "noteIndex" : 0 }, "schema" : "https://github.com/citation-style-language/schema/raw/master/csl-citation.json" }</w:instrText>
      </w:r>
      <w:r>
        <w:fldChar w:fldCharType="separate"/>
      </w:r>
      <w:r w:rsidRPr="000D3326">
        <w:rPr>
          <w:noProof/>
        </w:rPr>
        <w:t>[3]</w:t>
      </w:r>
      <w:r>
        <w:fldChar w:fldCharType="end"/>
      </w:r>
      <w:r>
        <w:t>. Geliştirilen şifreleme sistemlerinin daha yüksek güvenlik seviyelerine sahip olması için çalışmalar devam etmektedir. Gerçek zamanlı uygulamalar ve büyük boyutlu veriler üzerindeki işlemlerde, güvenlik seviyesinin yanı sıra performans ve kaynak tüketim değerleri algoritmaların değerlendirilmesinde önemli bir hale gelmiştir</w:t>
      </w:r>
      <w:r w:rsidRPr="00C273F9">
        <w:t xml:space="preserve">. </w:t>
      </w:r>
      <w:r w:rsidRPr="00C273F9">
        <w:rPr>
          <w:szCs w:val="24"/>
        </w:rPr>
        <w:t>Modern şifreleme algoritmaları, büyük boyutlu verilerin şifrelenmesinde ve gerçek zamanlı veri şifrelemede</w:t>
      </w:r>
      <w:r>
        <w:rPr>
          <w:szCs w:val="24"/>
        </w:rPr>
        <w:t>,</w:t>
      </w:r>
      <w:r w:rsidRPr="00C273F9">
        <w:rPr>
          <w:szCs w:val="24"/>
        </w:rPr>
        <w:t xml:space="preserve"> </w:t>
      </w:r>
      <w:r>
        <w:rPr>
          <w:szCs w:val="24"/>
        </w:rPr>
        <w:t xml:space="preserve">işlem yüklerinden dolayı </w:t>
      </w:r>
      <w:r w:rsidRPr="00C273F9">
        <w:rPr>
          <w:szCs w:val="24"/>
        </w:rPr>
        <w:t>dezavantaj</w:t>
      </w:r>
      <w:r>
        <w:rPr>
          <w:szCs w:val="24"/>
        </w:rPr>
        <w:t>lar</w:t>
      </w:r>
      <w:r w:rsidRPr="00C273F9">
        <w:rPr>
          <w:szCs w:val="24"/>
        </w:rPr>
        <w:t xml:space="preserve"> oluşturmaktadır.</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C140B7">
        <w:rPr>
          <w:szCs w:val="24"/>
          <w:shd w:val="clear" w:color="auto" w:fill="FFFFFF"/>
        </w:rPr>
        <w:t>Yapılan çalışmalarda, kaotik sistemler ile kriptoloji biliminin yakın ilişki gösterdiği tespit edilmiştir</w:t>
      </w:r>
      <w:r>
        <w:rPr>
          <w:szCs w:val="24"/>
          <w:shd w:val="clear" w:color="auto" w:fill="FFFFFF"/>
        </w:rPr>
        <w:t xml:space="preserve"> </w:t>
      </w:r>
      <w:r>
        <w:rPr>
          <w:szCs w:val="24"/>
          <w:shd w:val="clear" w:color="auto" w:fill="FFFFFF"/>
        </w:rPr>
        <w:fldChar w:fldCharType="begin" w:fldLock="1"/>
      </w:r>
      <w:r>
        <w:rPr>
          <w:szCs w:val="24"/>
          <w:shd w:val="clear" w:color="auto" w:fill="FFFFFF"/>
        </w:rPr>
        <w:instrText>ADDIN CSL_CITATION { "citationItems" : [ { "id" : "ITEM-1", "itemData" : { "DOI" : "10.1016/j.physleta.2007.02.021", "ISBN" : "0375-9601", "ISSN" : "03759601", "abstract" : "In this Letter we address some basic questions about chaotic cryptography, not least the very definition of chaos in discrete systems. We propose a conceptual framework and illustrate it with different examples from private and public key cryptography. We elaborate also on possible limits of chaotic cryptography. ?? 2007 Elsevier B.V. All rights reserved.", "author" : [ { "dropping-particle" : "", "family" : "Amig??", "given" : "J M", "non-dropping-particle" : "", "parse-names" : false, "suffix" : "" }, { "dropping-particle" : "", "family" : "Kocarev", "given" : "L", "non-dropping-particle" : "", "parse-names" : false, "suffix" : "" }, { "dropping-particle" : "", "family" : "Szczepanski", "given" : "J", "non-dropping-particle" : "", "parse-names" : false, "suffix" : "" } ], "container-title" : "Physics Letters, Section A: General, Atomic and Solid State Physics", "genre" : "article", "id" : "ITEM-1", "issue" : "3", "issued" : { "date-parts" : [ [ "2007" ] ] }, "page" : "211-216", "title" : "Theory and practice of chaotic cryptography", "type" : "article-journal", "volume" : "366" }, "uris" : [ "http://www.mendeley.com/documents/?uuid=b849ebd8-faf8-4b73-bf7e-f0012016fc07" ] }, { "id" : "ITEM-2", "itemData" : { "DOI" : "10.1109/81.904880", "ISBN" : "1057-7122", "ISSN" : "10577122", "abstract" : "This paper is devoted to the analysis of the impact of chaos-based\\ntechniques on block encryption ciphers. We present several chaos based\\nciphers. Using the well-known principles in the cryptanalysis we show\\nthat these ciphers do not behave worse than the standard ones, opening\\nin this way a novel approach to the design of block encryption ciphers\\n", "author" : [ { "dropping-particle" : "", "family" : "Jakimoski", "given" : "Goce", "non-dropping-particle" : "", "parse-names" : false, "suffix" : "" }, { "dropping-particle" : "", "family" : "Kocarev", "given" : "Ljupco", "non-dropping-particle" : "", "parse-names" : false, "suffix" : "" } ], "container-title" : "IEEE Transactions on Circuits and Systems I: Fundamental Theory and Applications", "id" : "ITEM-2", "issue" : "2", "issued" : { "date-parts" : [ [ "2001" ] ] }, "page" : "163-169", "title" : "Chaos and cryptography: Block encryption ciphers based on chaotic maps", "type" : "article-journal", "volume" : "48" }, "uris" : [ "http://www.mendeley.com/documents/?uuid=362514e7-3f21-45f2-831c-b227d7099bb7" ] } ], "mendeley" : { "formattedCitation" : "[4], [5]", "plainTextFormattedCitation" : "[4], [5]", "previouslyFormattedCitation" : "[4], [5]" }, "properties" : { "noteIndex" : 0 }, "schema" : "https://github.com/citation-style-language/schema/raw/master/csl-citation.json" }</w:instrText>
      </w:r>
      <w:r>
        <w:rPr>
          <w:szCs w:val="24"/>
          <w:shd w:val="clear" w:color="auto" w:fill="FFFFFF"/>
        </w:rPr>
        <w:fldChar w:fldCharType="separate"/>
      </w:r>
      <w:r>
        <w:rPr>
          <w:noProof/>
          <w:szCs w:val="24"/>
          <w:shd w:val="clear" w:color="auto" w:fill="FFFFFF"/>
        </w:rPr>
        <w:t>[4,</w:t>
      </w:r>
      <w:r w:rsidRPr="000D3326">
        <w:rPr>
          <w:noProof/>
          <w:szCs w:val="24"/>
          <w:shd w:val="clear" w:color="auto" w:fill="FFFFFF"/>
        </w:rPr>
        <w:t>5]</w:t>
      </w:r>
      <w:r>
        <w:rPr>
          <w:szCs w:val="24"/>
          <w:shd w:val="clear" w:color="auto" w:fill="FFFFFF"/>
        </w:rPr>
        <w:fldChar w:fldCharType="end"/>
      </w:r>
      <w:r>
        <w:rPr>
          <w:szCs w:val="24"/>
          <w:shd w:val="clear" w:color="auto" w:fill="FFFFFF"/>
        </w:rPr>
        <w:t xml:space="preserve">. Kaotik sistemler, </w:t>
      </w:r>
      <w:r w:rsidRPr="00C140B7">
        <w:rPr>
          <w:szCs w:val="24"/>
        </w:rPr>
        <w:t xml:space="preserve">rasgelelik, ergodiklik, kontrol ve başlangıç parametrelerine hassas bağımlı olmaları sayesinde, kriptolojinin temel gereksinimleri olan karıştırma ve yayılma özelliklerini karşılamaktadır. </w:t>
      </w:r>
      <w:r>
        <w:rPr>
          <w:szCs w:val="24"/>
        </w:rPr>
        <w:t xml:space="preserve">Ergodiklik, kaotik sistemlerin takip ettiği yörüngenin, uzun süreli durumlar için başlangıç şartlarına ve sistem parametrelerine olan bağlılığını ifade etmektedir. </w:t>
      </w:r>
      <w:r w:rsidRPr="00C140B7">
        <w:rPr>
          <w:szCs w:val="24"/>
        </w:rPr>
        <w:t>Kaotik sistemler</w:t>
      </w:r>
      <w:r>
        <w:rPr>
          <w:szCs w:val="24"/>
        </w:rPr>
        <w:t xml:space="preserve"> bir düzen içinde görünmesine rağmen </w:t>
      </w:r>
      <w:r w:rsidRPr="00C140B7">
        <w:rPr>
          <w:szCs w:val="24"/>
        </w:rPr>
        <w:t>oldukça rassal</w:t>
      </w:r>
      <w:r>
        <w:rPr>
          <w:szCs w:val="24"/>
        </w:rPr>
        <w:t xml:space="preserve"> çık</w:t>
      </w:r>
      <w:r w:rsidRPr="00C140B7">
        <w:rPr>
          <w:szCs w:val="24"/>
        </w:rPr>
        <w:t>t</w:t>
      </w:r>
      <w:r>
        <w:rPr>
          <w:szCs w:val="24"/>
        </w:rPr>
        <w:t>ı</w:t>
      </w:r>
      <w:r w:rsidRPr="00C140B7">
        <w:rPr>
          <w:szCs w:val="24"/>
        </w:rPr>
        <w:t xml:space="preserve">lar üretmektedir </w:t>
      </w:r>
      <w:r>
        <w:rPr>
          <w:szCs w:val="24"/>
        </w:rPr>
        <w:fldChar w:fldCharType="begin" w:fldLock="1"/>
      </w:r>
      <w:r>
        <w:rPr>
          <w:szCs w:val="24"/>
        </w:rPr>
        <w:instrText>ADDIN CSL_CITATION { "citationItems" : [ { "id" : "ITEM-1", "itemData" : { "DOI" : "10.1142/S0218127406015970", "ISSN" : "0218-1274", "author" : [ { "dropping-particle" : "", "family" : "ALVAREZ", "given" : "GONZALO", "non-dropping-particle" : "", "parse-names" : false, "suffix" : "" }, { "dropping-particle" : "", "family" : "LI", "given" : "SHUJUN", "non-dropping-particle" : "", "parse-names" : false, "suffix" : "" } ], "container-title" : "International Journal of Bifurcation and Chaos", "id" : "ITEM-1", "issue" : "08", "issued" : { "date-parts" : [ [ "2006" ] ] }, "page" : "2129-2151", "title" : "SOME BASIC CRYPTOGRAPHIC REQUIREMENTS FOR CHAOS-BASED CRYPTOSYSTEMS", "type" : "article-journal", "volume" : "16" }, "uris" : [ "http://www.mendeley.com/documents/?uuid=74dd8791-fe5a-414d-bf25-5825c03eea7c" ] } ], "mendeley" : { "formattedCitation" : "[6]", "plainTextFormattedCitation" : "[6]", "previouslyFormattedCitation" : "[6]" }, "properties" : { "noteIndex" : 0 }, "schema" : "https://github.com/citation-style-language/schema/raw/master/csl-citation.json" }</w:instrText>
      </w:r>
      <w:r>
        <w:rPr>
          <w:szCs w:val="24"/>
        </w:rPr>
        <w:fldChar w:fldCharType="separate"/>
      </w:r>
      <w:r w:rsidRPr="000D3326">
        <w:rPr>
          <w:noProof/>
          <w:szCs w:val="24"/>
        </w:rPr>
        <w:t>[6]</w:t>
      </w:r>
      <w:r>
        <w:rPr>
          <w:szCs w:val="24"/>
        </w:rPr>
        <w:fldChar w:fldCharType="end"/>
      </w:r>
      <w:r w:rsidRPr="00C140B7">
        <w:rPr>
          <w:szCs w:val="24"/>
        </w:rPr>
        <w:t xml:space="preserve">. Kaos ve kriptoloji arasındaki bu ilişkinin kullanılması ile birçok çalışma gerçekleştirilmiştir. Bu çalışmalar literatür özetlerinde verilecektir.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pPr>
      <w:r>
        <w:t xml:space="preserve">Bu tez çalışmasında kaotik sistemlerin zengin rassallık özellikleri ve modern şifreleme algoritmaları kullanılarak, yüksek güvenlik seviyesine sahip ve performanslı hibrit şifreleme algoritmalarının geliştirilmesi hedeflenmiştir. </w:t>
      </w:r>
      <w:r w:rsidRPr="007971F7">
        <w:t>Kaos tabanlı hibrit şifreleme algoritmalarının tasarımında, modern şifreleme algoritmaları ile birlikte dinamik özellikleri yüksek yeni kaotik sistemler</w:t>
      </w:r>
      <w:r>
        <w:t>,</w:t>
      </w:r>
      <w:r w:rsidRPr="007971F7">
        <w:t xml:space="preserve"> bu kaotik sistemlerin kullanıldığı RSÜ</w:t>
      </w:r>
      <w:r>
        <w:t xml:space="preserve"> ve</w:t>
      </w:r>
      <w:r w:rsidRPr="007971F7">
        <w:t xml:space="preserve"> yeni S</w:t>
      </w:r>
      <w:r>
        <w:t>-Box üretim algoritmaları</w:t>
      </w:r>
      <w:r w:rsidRPr="007971F7">
        <w:t xml:space="preserve"> kullanılmıştır.</w:t>
      </w:r>
    </w:p>
    <w:p w:rsidR="00CF32F7" w:rsidRPr="007971F7" w:rsidRDefault="00CF32F7" w:rsidP="00510C0F">
      <w:pPr>
        <w:tabs>
          <w:tab w:val="left" w:pos="709"/>
          <w:tab w:val="right" w:leader="dot" w:pos="8222"/>
        </w:tabs>
      </w:pPr>
    </w:p>
    <w:p w:rsidR="00CF32F7" w:rsidRDefault="00CF32F7" w:rsidP="00510C0F">
      <w:pPr>
        <w:pStyle w:val="Heading2"/>
        <w:tabs>
          <w:tab w:val="left" w:pos="709"/>
          <w:tab w:val="right" w:leader="dot" w:pos="8222"/>
        </w:tabs>
      </w:pPr>
      <w:bookmarkStart w:id="13" w:name="_Toc468971499"/>
      <w:r>
        <w:t>1.1. Tezin Amacı v</w:t>
      </w:r>
      <w:r w:rsidRPr="00415248">
        <w:t>e Katkıları</w:t>
      </w:r>
      <w:bookmarkEnd w:id="13"/>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Bu tez çalışmasında,  literatürdeki modern ve kaos tabanlı şifreleme algoritmalarından daha güvenli ve performanslı yeni kaos tabanlı hibrit şifreleme algoritmalarının tasarımı amaçlanmaktadır. Bu amaca ulaşabilmek için aşağıdaki işlemler gerçekleştirilmiştir.</w:t>
      </w:r>
    </w:p>
    <w:p w:rsidR="00CF32F7" w:rsidRDefault="00CF32F7" w:rsidP="00510C0F">
      <w:pPr>
        <w:tabs>
          <w:tab w:val="left" w:pos="709"/>
          <w:tab w:val="right" w:leader="dot" w:pos="8222"/>
        </w:tabs>
      </w:pPr>
    </w:p>
    <w:p w:rsidR="00CF32F7" w:rsidRDefault="00CF32F7" w:rsidP="00510C0F">
      <w:pPr>
        <w:pStyle w:val="ListParagraph"/>
        <w:numPr>
          <w:ilvl w:val="0"/>
          <w:numId w:val="7"/>
        </w:numPr>
        <w:tabs>
          <w:tab w:val="left" w:pos="709"/>
          <w:tab w:val="right" w:leader="dot" w:pos="8222"/>
        </w:tabs>
      </w:pPr>
      <w:r>
        <w:t>RSÜ tasarımında kullanılmak üzere, dinamik yapısı karmaşık ve rasgeleliği daha yüksek yeni kaotik sistem tasarımlarının gerçekleştirilmesi,</w:t>
      </w:r>
    </w:p>
    <w:p w:rsidR="00CF32F7" w:rsidRDefault="00CF32F7" w:rsidP="00510C0F">
      <w:pPr>
        <w:pStyle w:val="ListParagraph"/>
        <w:numPr>
          <w:ilvl w:val="0"/>
          <w:numId w:val="7"/>
        </w:numPr>
        <w:tabs>
          <w:tab w:val="left" w:pos="709"/>
          <w:tab w:val="right" w:leader="dot" w:pos="8222"/>
        </w:tabs>
      </w:pPr>
      <w:r>
        <w:t>Yeni tasarlanan kaotik sistemleri kullanan ve ürettiği rasgele sayı dizileri tüm NIST testlerinden geçen özgün RSÜ tasarımlarının gerçekleştirilmesi,</w:t>
      </w:r>
    </w:p>
    <w:p w:rsidR="00CF32F7" w:rsidRDefault="00CF32F7" w:rsidP="00510C0F">
      <w:pPr>
        <w:pStyle w:val="ListParagraph"/>
        <w:numPr>
          <w:ilvl w:val="0"/>
          <w:numId w:val="7"/>
        </w:numPr>
        <w:tabs>
          <w:tab w:val="left" w:pos="709"/>
          <w:tab w:val="right" w:leader="dot" w:pos="8222"/>
        </w:tabs>
      </w:pPr>
      <w:r>
        <w:t>Yeni tasarlanan RSÜ’nün kullanıldığı kaotik S-Box üretim algoritmasının tasarlanması ve literatürdeki kaos tabanlı çalışmalardan daha iyi performans sonuçlarına sahip S-Box’ların üretimi,</w:t>
      </w:r>
    </w:p>
    <w:p w:rsidR="00CF32F7" w:rsidRDefault="00CF32F7" w:rsidP="00EF07C1">
      <w:pPr>
        <w:pStyle w:val="ListParagraph"/>
        <w:numPr>
          <w:ilvl w:val="0"/>
          <w:numId w:val="7"/>
        </w:numPr>
        <w:tabs>
          <w:tab w:val="left" w:pos="709"/>
          <w:tab w:val="right" w:leader="dot" w:pos="8222"/>
        </w:tabs>
      </w:pPr>
      <w:r>
        <w:t>Yeni tasarlanan RSÜ’nün ve S-Box üretim algoritmalarının kullanıldığı yüksek hızlı ve güvenlikli simetrik (CS-AES)  ve asimetrik (CRSA) hibrit şifreleme algoritmalarının tasarımı ve</w:t>
      </w:r>
    </w:p>
    <w:p w:rsidR="00CF32F7" w:rsidRDefault="00CF32F7" w:rsidP="00510C0F">
      <w:pPr>
        <w:pStyle w:val="ListParagraph"/>
        <w:tabs>
          <w:tab w:val="left" w:pos="709"/>
          <w:tab w:val="right" w:leader="dot" w:pos="8222"/>
        </w:tabs>
      </w:pPr>
    </w:p>
    <w:p w:rsidR="00CF32F7" w:rsidRDefault="00CF32F7" w:rsidP="00EF07C1">
      <w:pPr>
        <w:pStyle w:val="ListParagraph"/>
        <w:numPr>
          <w:ilvl w:val="0"/>
          <w:numId w:val="7"/>
        </w:numPr>
        <w:tabs>
          <w:tab w:val="left" w:pos="709"/>
          <w:tab w:val="right" w:leader="dot" w:pos="8222"/>
        </w:tabs>
      </w:pPr>
      <w:r>
        <w:t>Geliştirilen şifreleme algoritmaları ile resim şifreleme uygulamalarının gerçekleştirilmesi, şifreleme işlemlerine ait performans ve güvenlik testlerinin yapılması.</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Çalışmada yeni geliştirilecek olan dinamik özellikleri yüksek kaotik sistem tasarımları, RSÜ algoritmaları ve S-Box üretim algoritması literatüre kazandırılarak başka çalışmalarda da kullanılabilecektir. Ayrıca geliştirilen yapıların kullanıldığı yeni kaos tabanlı hibrit şifreleme algoritmaları da yeni şifreleme sistemleri olarak sunulmuştur. </w:t>
      </w:r>
      <w:r w:rsidRPr="00967C01">
        <w:t xml:space="preserve">Literatürdeki ve gerçek ortam uygulamaları incelendiğinde, sadece kaos tabanlı veya modern şifreleme yöntemlerinin kullanıldığı çalışmalar bulunduğu görülmüştür. </w:t>
      </w:r>
      <w:r>
        <w:t xml:space="preserve">Sadece kaotik sistemlerin kullanıldığı şifreleme çalışmalarındaki güvenlik zafiyetleri literatürdeki çalışmalarda ortaya konmuştur. </w:t>
      </w:r>
      <w:r w:rsidRPr="00967C01">
        <w:t>Yüksek güvenlikli ve efektif şifreleme işlemi için, kaotik sistemlerin ve modern şifreleme algoritmalarının güçlü yönlerini bir araya getiren, kaos tabanlı hibrit şifreleme yöntemlerinin kullanılması ile daha güvenlikli ve performanslı bir şifreleme sağlanmış ol</w:t>
      </w:r>
      <w:r>
        <w:t>acaktır.</w:t>
      </w:r>
    </w:p>
    <w:p w:rsidR="00CF32F7" w:rsidRDefault="00CF32F7" w:rsidP="00510C0F">
      <w:pPr>
        <w:tabs>
          <w:tab w:val="left" w:pos="709"/>
          <w:tab w:val="right" w:leader="dot" w:pos="8222"/>
        </w:tabs>
      </w:pPr>
    </w:p>
    <w:p w:rsidR="00CF32F7" w:rsidRPr="003C63E7" w:rsidRDefault="00CF32F7" w:rsidP="00510C0F">
      <w:pPr>
        <w:pStyle w:val="Heading2"/>
        <w:tabs>
          <w:tab w:val="left" w:pos="709"/>
          <w:tab w:val="right" w:leader="dot" w:pos="8222"/>
        </w:tabs>
      </w:pPr>
      <w:bookmarkStart w:id="14" w:name="_Toc468971500"/>
      <w:r w:rsidRPr="003C63E7">
        <w:t>1.</w:t>
      </w:r>
      <w:r>
        <w:t>2</w:t>
      </w:r>
      <w:r w:rsidRPr="003C63E7">
        <w:t>. Literatürde Yapılan Çalışmaların Özetleri</w:t>
      </w:r>
      <w:bookmarkEnd w:id="14"/>
    </w:p>
    <w:p w:rsidR="00CF32F7" w:rsidRPr="00C46DED" w:rsidRDefault="00CF32F7" w:rsidP="00510C0F">
      <w:pPr>
        <w:tabs>
          <w:tab w:val="left" w:pos="709"/>
          <w:tab w:val="right" w:leader="dot" w:pos="8222"/>
        </w:tabs>
        <w:rPr>
          <w:bCs/>
        </w:rPr>
      </w:pPr>
    </w:p>
    <w:p w:rsidR="00CF32F7" w:rsidRDefault="00CF32F7" w:rsidP="00510C0F">
      <w:pPr>
        <w:tabs>
          <w:tab w:val="left" w:pos="709"/>
          <w:tab w:val="right" w:leader="dot" w:pos="8222"/>
        </w:tabs>
        <w:rPr>
          <w:szCs w:val="24"/>
        </w:rPr>
      </w:pPr>
      <w:r w:rsidRPr="003C63E7">
        <w:t xml:space="preserve">Kaotik sistemler, güvenli haberleşmenin sağlanması için, farklı kriptolojik tasarımlarda yaygın olarak kullanılmaktadır. Bu bölümde, </w:t>
      </w:r>
      <w:r>
        <w:t xml:space="preserve">tezde çalışma konuları olan </w:t>
      </w:r>
      <w:r w:rsidRPr="003C63E7">
        <w:t>kaos tabanlı şifreleme algoritmaları, kaos taba</w:t>
      </w:r>
      <w:r>
        <w:t>nlı rasgele sayı üreteçleri, S-B</w:t>
      </w:r>
      <w:r w:rsidRPr="003C63E7">
        <w:t>ox üretim algoritmaları ve hibrit şifreleme algoritmalarına ait literatür verilecektir.</w:t>
      </w:r>
      <w:r>
        <w:t xml:space="preserve"> </w:t>
      </w:r>
      <w:r w:rsidRPr="009467F1">
        <w:rPr>
          <w:szCs w:val="24"/>
        </w:rPr>
        <w:t>Literatürde kaos tabanlı şifrelemenin kullanıldığı bir çok çalışma vard</w:t>
      </w:r>
      <w:r>
        <w:rPr>
          <w:szCs w:val="24"/>
        </w:rPr>
        <w:t xml:space="preserve">ır.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 xml:space="preserve">Bakhache ve arkadaşları </w:t>
      </w:r>
      <w:r>
        <w:rPr>
          <w:szCs w:val="24"/>
        </w:rPr>
        <w:fldChar w:fldCharType="begin" w:fldLock="1"/>
      </w:r>
      <w:r>
        <w:rPr>
          <w:szCs w:val="24"/>
        </w:rPr>
        <w:instrText>ADDIN CSL_CITATION { "citationItems" : [ { "id" : "ITEM-1", "itemData" : { "DOI" : "10.1109/JSYST.2013.2246011", "ISSN" : "19379234", "abstract" : "The security protocols used in ZigBee rely on an advanced encryption standard-counter mode (AES-CTR) algorithm to encrypt data before transmission. This algorithm is very robust, but it is time consuming. For some industrial and medical applications, it does not meet the real-time requirement. When the AES is used in counter mode CTR, it becomes like a stream cipher that aims to generate pseudorandom bits. Also, to encrypt data, the latter are combined with the plaintext using the XOR operation. New fast stream ciphers were proposed for the eStream project, but these ciphers have shown some weakness. On the other hand, ciphers based on chaotic functions seem to be more promising. Detailed analyses have shown that chaotic functions have very good cryptographic properties and can be used to construct high speed and strong stream ciphers. In this paper, a new robust and fast chaotic encryption algorithm RFCA is presented. This consists of a chaotic cipher composed of two perturbed maps piecewise linear chaotic map. This algorithm is, in particular, adequate for data encryption in ZigBee networks where robustness and real time are both essential. A comparison between our algorithm (RFCA) and the AES-CTR, the simplified AES, and the eStream finalist candidates, is presented with regard to speed and robustness. This is done using correlation coefficients, unified average changing intensity, number of pixels change rate, and test of randomness for the generated bit sequences using the National Institute of Standards and Technology statistical test suite.", "author" : [ { "dropping-particle" : "", "family" : "Bakhache", "given" : "Bassem", "non-dropping-particle" : "", "parse-names" : false, "suffix" : "" }, { "dropping-particle" : "", "family" : "Ghazal", "given" : "Joseph M.", "non-dropping-particle" : "", "parse-names" : false, "suffix" : "" }, { "dropping-particle" : "", "family" : "Assad", "given" : "Safwan", "non-dropping-particle" : "El", "parse-names" : false, "suffix" : "" } ], "container-title" : "IEEE Systems Journal", "id" : "ITEM-1", "issue" : "4", "issued" : { "date-parts" : [ [ "2014" ] ] }, "page" : "1021-1030", "title" : "Improvement of the security of ZigBee by a new chaotic algorithm", "type" : "article-journal", "volume" : "8" }, "uris" : [ "http://www.mendeley.com/documents/?uuid=96dd4d00-f9a0-40dc-901e-4237d072d526" ] } ], "mendeley" : { "formattedCitation" : "[7]", "plainTextFormattedCitation" : "[7]", "previouslyFormattedCitation" : "[7]" }, "properties" : { "noteIndex" : 0 }, "schema" : "https://github.com/citation-style-language/schema/raw/master/csl-citation.json" }</w:instrText>
      </w:r>
      <w:r>
        <w:rPr>
          <w:szCs w:val="24"/>
        </w:rPr>
        <w:fldChar w:fldCharType="separate"/>
      </w:r>
      <w:r w:rsidRPr="000D3326">
        <w:rPr>
          <w:noProof/>
          <w:szCs w:val="24"/>
        </w:rPr>
        <w:t>[7]</w:t>
      </w:r>
      <w:r>
        <w:rPr>
          <w:szCs w:val="24"/>
        </w:rPr>
        <w:fldChar w:fldCharType="end"/>
      </w:r>
      <w:r w:rsidRPr="009467F1">
        <w:rPr>
          <w:szCs w:val="24"/>
        </w:rPr>
        <w:t xml:space="preserve"> yapmış oldukları çalışmada yeni bir kaotik şifreleme algoritması önermişlerdir. Çalışmada önerilen kaotik ş</w:t>
      </w:r>
      <w:r>
        <w:rPr>
          <w:szCs w:val="24"/>
        </w:rPr>
        <w:t>ifreleme algoritması özellikle Z</w:t>
      </w:r>
      <w:r w:rsidRPr="009467F1">
        <w:rPr>
          <w:szCs w:val="24"/>
        </w:rPr>
        <w:t>igbee ağlarında kullanım üzerine tasarlan</w:t>
      </w:r>
      <w:r>
        <w:rPr>
          <w:szCs w:val="24"/>
        </w:rPr>
        <w:t xml:space="preserve">mıştır. Wang ve arkadaşları </w:t>
      </w:r>
      <w:r>
        <w:rPr>
          <w:szCs w:val="24"/>
        </w:rPr>
        <w:fldChar w:fldCharType="begin" w:fldLock="1"/>
      </w:r>
      <w:r>
        <w:rPr>
          <w:szCs w:val="24"/>
        </w:rPr>
        <w:instrText>ADDIN CSL_CITATION { "citationItems" : [ { "id" : "ITEM-1", "itemData" : { "DOI" : "10.1016/j.asoc.2009.12.011", "ISSN" : "15684946", "abstract" : "In recent years, various image encryption algorithms based on the permutation\u2013diffusion architecture have been proposed where, however, permutation and diffusion are considered as two separate stages, both requiring image-scanning to obtain pixel values. If these two stages are combined, the duplicated scanning effort can be reduced and the encryption can be accelerated. In this paper, a fast image encryption algorithm with combined permutation and diffusion is proposed. First, the image is partitioned into blocks of pixels. Then, spatiotemporal chaos is employed to shuffle the blocks and, at the same time, to change the pixel values. Meanwhile, an efficient method for generating pseudorandom numbers from spatiotemporal chaos is suggested, which further increases the encryption speed. Theoretical analyses and computer simulations both confirm that the new algorithm has high security and is very fast for practical image encryption.", "author" : [ { "dropping-particle" : "", "family" : "Wang", "given" : "Yong", "non-dropping-particle" : "", "parse-names" : false, "suffix" : "" }, { "dropping-particle" : "", "family" : "Wong", "given" : "Kwok-Wo", "non-dropping-particle" : "", "parse-names" : false, "suffix" : "" }, { "dropping-particle" : "", "family" : "Liao", "given" : "Xiaofeng", "non-dropping-particle" : "", "parse-names" : false, "suffix" : "" }, { "dropping-particle" : "", "family" : "Chen", "given" : "Guanrong", "non-dropping-particle" : "", "parse-names" : false, "suffix" : "" } ], "container-title" : "Applied Soft Computing", "id" : "ITEM-1", "issue" : "1", "issued" : { "date-parts" : [ [ "2011" ] ] }, "page" : "514-522", "title" : "A new chaos-based fast image encryption algorithm", "type" : "article-journal", "volume" : "11" }, "uris" : [ "http://www.mendeley.com/documents/?uuid=ea52c01c-d45d-4a16-b616-3853d010feb5" ] } ], "mendeley" : { "formattedCitation" : "[8]", "plainTextFormattedCitation" : "[8]", "previouslyFormattedCitation" : "[8]" }, "properties" : { "noteIndex" : 0 }, "schema" : "https://github.com/citation-style-language/schema/raw/master/csl-citation.json" }</w:instrText>
      </w:r>
      <w:r>
        <w:rPr>
          <w:szCs w:val="24"/>
        </w:rPr>
        <w:fldChar w:fldCharType="separate"/>
      </w:r>
      <w:r w:rsidRPr="000D3326">
        <w:rPr>
          <w:noProof/>
          <w:szCs w:val="24"/>
        </w:rPr>
        <w:t>[8]</w:t>
      </w:r>
      <w:r>
        <w:rPr>
          <w:szCs w:val="24"/>
        </w:rPr>
        <w:fldChar w:fldCharType="end"/>
      </w:r>
      <w:r w:rsidRPr="009467F1">
        <w:rPr>
          <w:szCs w:val="24"/>
        </w:rPr>
        <w:t xml:space="preserve"> yeni bir kaos tabanlı şifreleme algoritması önermişlerdir. Çalışmada şifrelemenin iki ana gereksinimi olan karıştırma ve yayılma özelliklerini sağlayan iki ayrı adımın birleştirilerek tek adımda tüm resim piksellerinin taranarak işlem görmesini sağlayacak bir mimari sunu</w:t>
      </w:r>
      <w:r>
        <w:rPr>
          <w:szCs w:val="24"/>
        </w:rPr>
        <w:t xml:space="preserve">lmuştur. Liu ve arkadaşları </w:t>
      </w:r>
      <w:r>
        <w:rPr>
          <w:szCs w:val="24"/>
        </w:rPr>
        <w:fldChar w:fldCharType="begin" w:fldLock="1"/>
      </w:r>
      <w:r>
        <w:rPr>
          <w:szCs w:val="24"/>
        </w:rPr>
        <w:instrText>ADDIN CSL_CITATION { "citationItems" : [ { "id" : "ITEM-1", "itemData" : { "DOI" : "10.1016/j.cnsns.2011.11.040", "ISSN" : "10075704", "abstract" : "Security issue is a vital and active topic in the research of Wireless Sensor Networks (WSN). After surveying the existing encryption algorithms for WSN briefly, we propose a new chaotic block cipher for WSN and then compare the performance of this cipher with those of RC5 and RC6 block ciphers. Simulation result demonstrates that better performance in WSN encryption algorithms can be achieved using the new cipher. ?? 2011 Elsevier B.V.", "author" : [ { "dropping-particle" : "", "family" : "Liu", "given" : "Yanbing", "non-dropping-particle" : "", "parse-names" : false, "suffix" : "" }, { "dropping-particle" : "", "family" : "Tian", "given" : "Simei", "non-dropping-particle" : "", "parse-names" : false, "suffix" : "" }, { "dropping-particle" : "", "family" : "Hu", "given" : "Wenping", "non-dropping-particle" : "", "parse-names" : false, "suffix" : "" }, { "dropping-particle" : "", "family" : "Xing", "given" : "Congcong", "non-dropping-particle" : "", "parse-names" : false, "suffix" : "" } ], "container-title" : "Communications in Nonlinear Science and Numerical Simulation", "id" : "ITEM-1", "issue" : "8", "issued" : { "date-parts" : [ [ "2012" ] ] }, "page" : "3267-3278", "publisher" : "Elsevier B.V.", "title" : "Design and statistical analysis of a new chaotic block cipher for Wireless Sensor Networks", "type" : "article-journal", "volume" : "17" }, "uris" : [ "http://www.mendeley.com/documents/?uuid=062f3167-25d3-4585-b42a-eda13151c653" ] } ], "mendeley" : { "formattedCitation" : "[9]", "plainTextFormattedCitation" : "[9]", "previouslyFormattedCitation" : "[9]" }, "properties" : { "noteIndex" : 0 }, "schema" : "https://github.com/citation-style-language/schema/raw/master/csl-citation.json" }</w:instrText>
      </w:r>
      <w:r>
        <w:rPr>
          <w:szCs w:val="24"/>
        </w:rPr>
        <w:fldChar w:fldCharType="separate"/>
      </w:r>
      <w:r w:rsidRPr="000D3326">
        <w:rPr>
          <w:noProof/>
          <w:szCs w:val="24"/>
        </w:rPr>
        <w:t>[9]</w:t>
      </w:r>
      <w:r>
        <w:rPr>
          <w:szCs w:val="24"/>
        </w:rPr>
        <w:fldChar w:fldCharType="end"/>
      </w:r>
      <w:r w:rsidRPr="009467F1">
        <w:rPr>
          <w:szCs w:val="24"/>
        </w:rPr>
        <w:t xml:space="preserve"> çalışmalarında kablosuz algılayıcı ağlarda kullanılmak üzere yeni bir kaotik şifreleme algoritması tasarlamış</w:t>
      </w:r>
      <w:r>
        <w:rPr>
          <w:szCs w:val="24"/>
        </w:rPr>
        <w:t xml:space="preserve">lardır. Chen ve arkadaşları </w:t>
      </w:r>
      <w:r>
        <w:rPr>
          <w:szCs w:val="24"/>
        </w:rPr>
        <w:fldChar w:fldCharType="begin" w:fldLock="1"/>
      </w:r>
      <w:r>
        <w:rPr>
          <w:szCs w:val="24"/>
        </w:rPr>
        <w:instrText>ADDIN CSL_CITATION { "citationItems" : [ { "id" : "ITEM-1", "itemData" : { "DOI" : "10.1007/s11432-008-0102-5", "ISSN" : "10092757", "author" : [ { "dropping-particle" : "", "family" : "Chen", "given" : "Shuai", "non-dropping-particle" : "", "parse-names" : false, "suffix" : "" }, { "dropping-particle" : "", "family" : "Zhong", "given" : "XianXin", "non-dropping-particle" : "", "parse-names" : false, "suffix" : "" }, { "dropping-particle" : "", "family" : "Wu", "given" : "ZhengZhong", "non-dropping-particle" : "", "parse-names" : false, "suffix" : "" } ], "container-title" : "Science in China, Series F: Information Sciences", "id" : "ITEM-1", "issue" : "8", "issued" : { "date-parts" : [ [ "2008" ] ] }, "page" : "1055-1063", "title" : "Chaos block cipher for wireless sensor network", "type" : "article-journal", "volume" : "51" }, "uris" : [ "http://www.mendeley.com/documents/?uuid=e9d81706-0074-4a0f-a1a3-49d7f8b359b0" ] } ], "mendeley" : { "formattedCitation" : "[10]", "plainTextFormattedCitation" : "[10]", "previouslyFormattedCitation" : "[10]" }, "properties" : { "noteIndex" : 0 }, "schema" : "https://github.com/citation-style-language/schema/raw/master/csl-citation.json" }</w:instrText>
      </w:r>
      <w:r>
        <w:rPr>
          <w:szCs w:val="24"/>
        </w:rPr>
        <w:fldChar w:fldCharType="separate"/>
      </w:r>
      <w:r w:rsidRPr="000D3326">
        <w:rPr>
          <w:noProof/>
          <w:szCs w:val="24"/>
        </w:rPr>
        <w:t>[10]</w:t>
      </w:r>
      <w:r>
        <w:rPr>
          <w:szCs w:val="24"/>
        </w:rPr>
        <w:fldChar w:fldCharType="end"/>
      </w:r>
      <w:r w:rsidRPr="009467F1">
        <w:rPr>
          <w:szCs w:val="24"/>
        </w:rPr>
        <w:t xml:space="preserve"> kablosuz algılayıcı ağlarda güvenli iletişimin sağlanması için kaos tabanlı yeni bir blok şifreleme algoritması önermişlerdir. Kablosuz algılayıcı ağlar üzerinde çalışan düğümlerin enerji tüketimi ve bellek kullanımı gibi kısıtlarından dolayı daha az enerji tüketen ve daha az bellek gereksinimi olan bir mimari oluşturulmaya çal</w:t>
      </w:r>
      <w:r>
        <w:rPr>
          <w:szCs w:val="24"/>
        </w:rPr>
        <w:t>ışılmıştır. Mohammed ve arkadaş</w:t>
      </w:r>
      <w:r w:rsidRPr="009467F1">
        <w:rPr>
          <w:szCs w:val="24"/>
        </w:rPr>
        <w:t xml:space="preserve">ları </w:t>
      </w:r>
      <w:r>
        <w:rPr>
          <w:szCs w:val="24"/>
        </w:rPr>
        <w:fldChar w:fldCharType="begin" w:fldLock="1"/>
      </w:r>
      <w:r>
        <w:rPr>
          <w:szCs w:val="24"/>
        </w:rPr>
        <w:instrText>ADDIN CSL_CITATION { "citationItems" : [ { "id" : "ITEM-1", "itemData" : { "DOI" : "10.1109/ICENCO.2012.6487088", "ISBN" : "978-1-4673-5566-7", "abstract" : "The Real-time Transport Protocol (RTP) is designed to transmit real time\\ntraffic such as audio and video. Secure Real-time Transport Protocol\\n(SRTP) provides confidentiality, message authentication, and replay\\nprotection for RTP traffic. SRTP uses advanced encryption algorithm\\n(AES) to protect RTP traffic. Chaotic encryption is new trend in\\ncryptography based on chaos theory. Chaos is a class of complex\\nbehaviors that can emerge from nonlinear dynamical systems. The chaotic\\nsystems are sensitive for initial conditions. The random initial\\nconditions are used with lorenz chaotic system which enhances the\\nrandomness of Lorenz chaotic system. The main purpose of this paper is\\nto propose an alternative scheme to enhance confidentiality and QoS in\\nSRTP using chaotic systems. The proposed scheme is implemented using\\nMicrosoft open source project for conference. The proposed scheme for\\nSRTP is tested using StsGui NIST Statistical suite for security while\\nWireshark is used for quality of service (QoS) analysis. The results\\nrelated to proposed shows its superiority in terms of confidentiality\\nand quality of service (QoS) compared with conventional SRTP protocol.", "author" : [ { "dropping-particle" : "", "family" : "Mohammed", "given" : "Mazen Tawfik", "non-dropping-particle" : "", "parse-names" : false, "suffix" : "" }, { "dropping-particle" : "", "family" : "Rohiem", "given" : "Alaa Eldin", "non-dropping-particle" : "", "parse-names" : false, "suffix" : "" }, { "dropping-particle" : "", "family" : "El-Moghazy", "given" : "Ali", "non-dropping-particle" : "", "parse-names" : false, "suffix" : "" } ], "container-title" : "2012 8th International Computer Engineering Conference: Today Information Society What's Next?, ICENCO 2012", "id" : "ITEM-1", "issue" : "M", "issued" : { "date-parts" : [ [ "2013" ] ] }, "page" : "43-48", "title" : "Confidentiality enhancement of Secure Real Time Transport Protocol", "type" : "article-journal" }, "uris" : [ "http://www.mendeley.com/documents/?uuid=ce638d95-e574-4e47-81bf-d1b834a4dbc8" ] } ], "mendeley" : { "formattedCitation" : "[11]", "plainTextFormattedCitation" : "[11]", "previouslyFormattedCitation" : "[11]" }, "properties" : { "noteIndex" : 0 }, "schema" : "https://github.com/citation-style-language/schema/raw/master/csl-citation.json" }</w:instrText>
      </w:r>
      <w:r>
        <w:rPr>
          <w:szCs w:val="24"/>
        </w:rPr>
        <w:fldChar w:fldCharType="separate"/>
      </w:r>
      <w:r w:rsidRPr="000D3326">
        <w:rPr>
          <w:noProof/>
          <w:szCs w:val="24"/>
        </w:rPr>
        <w:t>[11]</w:t>
      </w:r>
      <w:r>
        <w:rPr>
          <w:szCs w:val="24"/>
        </w:rPr>
        <w:fldChar w:fldCharType="end"/>
      </w:r>
      <w:r>
        <w:rPr>
          <w:szCs w:val="24"/>
        </w:rPr>
        <w:t xml:space="preserve"> RTP (Real Time P</w:t>
      </w:r>
      <w:r w:rsidRPr="009467F1">
        <w:rPr>
          <w:szCs w:val="24"/>
        </w:rPr>
        <w:t>rotocol) üzerinde ger</w:t>
      </w:r>
      <w:r>
        <w:rPr>
          <w:szCs w:val="24"/>
        </w:rPr>
        <w:t>çekleşen gerçek zamanlı veri ak</w:t>
      </w:r>
      <w:r w:rsidRPr="009467F1">
        <w:rPr>
          <w:szCs w:val="24"/>
        </w:rPr>
        <w:t>tarımının güvenliğinin artırılması için kaos taban</w:t>
      </w:r>
      <w:r>
        <w:rPr>
          <w:szCs w:val="24"/>
        </w:rPr>
        <w:t>lı sistemleri kullanarak SRTP (Secure Real Time P</w:t>
      </w:r>
      <w:r w:rsidRPr="009467F1">
        <w:rPr>
          <w:szCs w:val="24"/>
        </w:rPr>
        <w:t>rotocol) protokolü üzerinde QoS ve güvenliği artıran bir algoritma tasarlamışlardır. Kocare</w:t>
      </w:r>
      <w:r>
        <w:rPr>
          <w:szCs w:val="24"/>
        </w:rPr>
        <w:t xml:space="preserve">v ve Jakimoski </w:t>
      </w:r>
      <w:r>
        <w:rPr>
          <w:szCs w:val="24"/>
        </w:rPr>
        <w:fldChar w:fldCharType="begin" w:fldLock="1"/>
      </w:r>
      <w:r>
        <w:rPr>
          <w:szCs w:val="24"/>
        </w:rPr>
        <w:instrText>ADDIN CSL_CITATION { "citationItems" : [ { "id" : "ITEM-1", "itemData" : { "DOI" : "10.1016/S0375-9601(01)00609-0", "ISSN" : "03759601", "abstract" : "We discuss the relationship between cryptography and chaos theory, and similarities of their crucial concepts such as mixing property and sensitivity to changes in initial conditions and parameters. A systematic procedure for design of encryption algorithms based on chaotic maps is suggested. We present an example based on logistic map. \u00a9 2001 Elsevier Science B.V. All rights reserved.", "author" : [ { "dropping-particle" : "", "family" : "Kocarev", "given" : "Ljup\u010do", "non-dropping-particle" : "", "parse-names" : false, "suffix" : "" }, { "dropping-particle" : "", "family" : "Jakimoski", "given" : "Goce", "non-dropping-particle" : "", "parse-names" : false, "suffix" : "" } ], "container-title" : "Physics Letters, Section A: General, Atomic and Solid State Physics", "id" : "ITEM-1", "issue" : "4-5", "issued" : { "date-parts" : [ [ "2001" ] ] }, "page" : "199-206", "title" : "Logistic map as a block encryption algorithm", "type" : "article-journal", "volume" : "289" }, "uris" : [ "http://www.mendeley.com/documents/?uuid=7f65b691-ee6d-46d0-8b4c-e0a50defb708" ] } ], "mendeley" : { "formattedCitation" : "[12]", "plainTextFormattedCitation" : "[12]", "previouslyFormattedCitation" : "[12]" }, "properties" : { "noteIndex" : 0 }, "schema" : "https://github.com/citation-style-language/schema/raw/master/csl-citation.json" }</w:instrText>
      </w:r>
      <w:r>
        <w:rPr>
          <w:szCs w:val="24"/>
        </w:rPr>
        <w:fldChar w:fldCharType="separate"/>
      </w:r>
      <w:r w:rsidRPr="000D3326">
        <w:rPr>
          <w:noProof/>
          <w:szCs w:val="24"/>
        </w:rPr>
        <w:t>[12]</w:t>
      </w:r>
      <w:r>
        <w:rPr>
          <w:szCs w:val="24"/>
        </w:rPr>
        <w:fldChar w:fldCharType="end"/>
      </w:r>
      <w:r>
        <w:rPr>
          <w:szCs w:val="24"/>
        </w:rPr>
        <w:t xml:space="preserve"> </w:t>
      </w:r>
      <w:r w:rsidRPr="009467F1">
        <w:rPr>
          <w:szCs w:val="24"/>
        </w:rPr>
        <w:t>makalelerinde kaos tabanlı algoritma tasarım üzerinde durmuşlardır. Çalışmada kaos ve kriptolojinin yakın ilişkisi hakkında bilgi verilmiş, kriptoloji çalışmalarında kaos tabanlı sistemlerin taşımış olduğu özelliklerden dolayı şifreleme gereksinimlerini karşıladıkları anlatıl</w:t>
      </w:r>
      <w:r>
        <w:rPr>
          <w:szCs w:val="24"/>
        </w:rPr>
        <w:t xml:space="preserve">mıştır. Tong ve arkadaşları </w:t>
      </w:r>
      <w:r>
        <w:rPr>
          <w:szCs w:val="24"/>
        </w:rPr>
        <w:fldChar w:fldCharType="begin" w:fldLock="1"/>
      </w:r>
      <w:r>
        <w:rPr>
          <w:szCs w:val="24"/>
        </w:rPr>
        <w:instrText>ADDIN CSL_CITATION { "citationItems" : [ { "id" : "ITEM-1", "itemData" : { "DOI" : "10.1088/1674-1056/21/2/020506", "ISSN" : "1674-1056", "author" : [ { "dropping-particle" : "", "family" : "Tong", "given" : "Xiao-Jun", "non-dropping-particle" : "", "parse-names" : false, "suffix" : "" }, { "dropping-particle" : "", "family" : "Wang", "given" : "Zhu", "non-dropping-particle" : "", "parse-names" : false, "suffix" : "" }, { "dropping-particle" : "", "family" : "Zuo", "given" : "Ke", "non-dropping-particle" : "", "parse-names" : false, "suffix" : "" } ], "container-title" : "Chinese Physics B", "id" : "ITEM-1", "issue" : "2", "issued" : { "date-parts" : [ [ "2012" ] ] }, "page" : "020506", "title" : "A novel block encryption scheme based on chaos and an S-box for wireless sensor networks", "type" : "article-journal", "volume" : "21" }, "uris" : [ "http://www.mendeley.com/documents/?uuid=8db448d5-ebb4-42dc-94c3-f2d9f00c23e4" ] } ], "mendeley" : { "formattedCitation" : "[13]", "plainTextFormattedCitation" : "[13]", "previouslyFormattedCitation" : "[13]" }, "properties" : { "noteIndex" : 0 }, "schema" : "https://github.com/citation-style-language/schema/raw/master/csl-citation.json" }</w:instrText>
      </w:r>
      <w:r>
        <w:rPr>
          <w:szCs w:val="24"/>
        </w:rPr>
        <w:fldChar w:fldCharType="separate"/>
      </w:r>
      <w:r w:rsidRPr="000D3326">
        <w:rPr>
          <w:noProof/>
          <w:szCs w:val="24"/>
        </w:rPr>
        <w:t>[13]</w:t>
      </w:r>
      <w:r>
        <w:rPr>
          <w:szCs w:val="24"/>
        </w:rPr>
        <w:fldChar w:fldCharType="end"/>
      </w:r>
      <w:r>
        <w:rPr>
          <w:szCs w:val="24"/>
        </w:rPr>
        <w:t xml:space="preserve"> </w:t>
      </w:r>
      <w:r w:rsidRPr="009467F1">
        <w:rPr>
          <w:szCs w:val="24"/>
        </w:rPr>
        <w:t>kablosuz algılayıcı ağların düşük enerji ve bellek gereksinimi ve sınırlı hesaplama kapasitesi gibi kısıtlarından dolayı, bu sistemlerde kullanılan şifreleme algoritmalarının uygun olmadığını ifade etmiş ve bu gereksinimleri karşılayacak kaos tabanlı yeni bir şifrel</w:t>
      </w:r>
      <w:r>
        <w:rPr>
          <w:szCs w:val="24"/>
        </w:rPr>
        <w:t xml:space="preserve">eme algoritması önermişlerdir. </w:t>
      </w:r>
    </w:p>
    <w:p w:rsidR="00CF32F7" w:rsidRPr="009467F1"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 xml:space="preserve">Tong ve arkadaşları </w:t>
      </w:r>
      <w:r>
        <w:rPr>
          <w:szCs w:val="24"/>
        </w:rPr>
        <w:fldChar w:fldCharType="begin" w:fldLock="1"/>
      </w:r>
      <w:r>
        <w:rPr>
          <w:szCs w:val="24"/>
        </w:rPr>
        <w:instrText>ADDIN CSL_CITATION { "citationItems" : [ { "id" : "ITEM-1", "itemData" : { "DOI" : "10.1016/j.cnsns.2014.10.021", "ISSN" : "10075704", "abstract" : "The nodes of wireless sensor network (WSN) have limited calculation and communication ability. Traditional encryption algorithms need large amounts of resources, so they cannot be applied to the wireless sensor network. To solve this problem, this paper proposes a block cipher algorithm for wireless sensor network based on compound chaotic map. The algorithm adopts Feistel network and constructs a Cubic function including discretized chaotic map, and its key is generated by the compound chaotic sequence. Security and performance tests show that the algorithm has high security and efficiency, low resource depletion. So the novel chaotic algorithm is suitable for the wireless sensor networks.", "author" : [ { "dropping-particle" : "", "family" : "Tong", "given" : "Xiao-Jun", "non-dropping-particle" : "", "parse-names" : false, "suffix" : "" }, { "dropping-particle" : "", "family" : "Wang", "given" : "Zhu", "non-dropping-particle" : "", "parse-names" : false, "suffix" : "" }, { "dropping-particle" : "", "family" : "Liu", "given" : "Yang", "non-dropping-particle" : "", "parse-names" : false, "suffix" : "" }, { "dropping-particle" : "", "family" : "Zhang", "given" : "Miao", "non-dropping-particle" : "", "parse-names" : false, "suffix" : "" }, { "dropping-particle" : "", "family" : "Xu", "given" : "Lianjie", "non-dropping-particle" : "", "parse-names" : false, "suffix" : "" } ], "container-title" : "Communications in Nonlinear Science and Numerical Simulation", "id" : "ITEM-1", "issue" : "1-3", "issued" : { "date-parts" : [ [ "2015", "5" ] ] }, "page" : "120-133", "title" : "A novel compound chaotic block cipher for wireless sensor networks", "type" : "article-journal", "volume" : "22" }, "uris" : [ "http://www.mendeley.com/documents/?uuid=5434f552-c6f1-490e-b50c-d37ff8a776e9" ] } ], "mendeley" : { "formattedCitation" : "[14]", "plainTextFormattedCitation" : "[14]", "previouslyFormattedCitation" : "[14]" }, "properties" : { "noteIndex" : 0 }, "schema" : "https://github.com/citation-style-language/schema/raw/master/csl-citation.json" }</w:instrText>
      </w:r>
      <w:r>
        <w:rPr>
          <w:szCs w:val="24"/>
        </w:rPr>
        <w:fldChar w:fldCharType="separate"/>
      </w:r>
      <w:r w:rsidRPr="000D3326">
        <w:rPr>
          <w:noProof/>
          <w:szCs w:val="24"/>
        </w:rPr>
        <w:t>[14]</w:t>
      </w:r>
      <w:r>
        <w:rPr>
          <w:szCs w:val="24"/>
        </w:rPr>
        <w:fldChar w:fldCharType="end"/>
      </w:r>
      <w:r w:rsidRPr="009467F1">
        <w:rPr>
          <w:szCs w:val="24"/>
        </w:rPr>
        <w:t xml:space="preserve"> kablo</w:t>
      </w:r>
      <w:r>
        <w:rPr>
          <w:szCs w:val="24"/>
        </w:rPr>
        <w:t>suz algılayıcı ağlar için, kübik ve loj</w:t>
      </w:r>
      <w:r w:rsidRPr="009467F1">
        <w:rPr>
          <w:szCs w:val="24"/>
        </w:rPr>
        <w:t xml:space="preserve">istik kaotik haritalarını kullanan bileşik bir kaos tabanlı şifreleme algoritması tasarlamışlardır. Tasarımda kaotik haritaların birlikte kullanılmasının yanında, fiestel </w:t>
      </w:r>
      <w:r>
        <w:rPr>
          <w:szCs w:val="24"/>
        </w:rPr>
        <w:t>ağ mimarisi</w:t>
      </w:r>
      <w:r w:rsidRPr="009467F1">
        <w:rPr>
          <w:szCs w:val="24"/>
        </w:rPr>
        <w:t xml:space="preserve"> kullanılmıştır.</w:t>
      </w:r>
      <w:r>
        <w:rPr>
          <w:szCs w:val="24"/>
        </w:rPr>
        <w:t xml:space="preserve"> Çavuşoğlu ve arkadaşları </w:t>
      </w:r>
      <w:r>
        <w:rPr>
          <w:szCs w:val="24"/>
        </w:rPr>
        <w:fldChar w:fldCharType="begin" w:fldLock="1"/>
      </w:r>
      <w:r>
        <w:rPr>
          <w:szCs w:val="24"/>
        </w:rPr>
        <w:instrText>ADDIN CSL_CITATION { "citationItems" : [ { "id" : "ITEM-1", "itemData" : { "author" : [ { "dropping-particle" : "", "family" : "\u00c7avu\u015fo\u011flu \u00dc., Akg\u00fcl A., Ka\u00e7ar S., Pehli\u0307van \u0130.", "given" : "Zengi\u0307n A.", "non-dropping-particle" : "", "parse-names" : false, "suffix" : "" } ], "container-title" : "Security and Communication Networks.", "id" : "ITEM-1", "issued" : { "date-parts" : [ [ "2016" ] ] }, "page" : "1285-1296", "title" : "A novel chaos-based encryption algorithm over TCP data packet for secure communication", "type" : "article-journal", "volume" : "9" }, "uris" : [ "http://www.mendeley.com/documents/?uuid=79994330-5738-40c2-8dc4-58e9c9bc3520" ] } ], "mendeley" : { "formattedCitation" : "[15]", "plainTextFormattedCitation" : "[15]", "previouslyFormattedCitation" : "[15]" }, "properties" : { "noteIndex" : 0 }, "schema" : "https://github.com/citation-style-language/schema/raw/master/csl-citation.json" }</w:instrText>
      </w:r>
      <w:r>
        <w:rPr>
          <w:szCs w:val="24"/>
        </w:rPr>
        <w:fldChar w:fldCharType="separate"/>
      </w:r>
      <w:r w:rsidRPr="000D3326">
        <w:rPr>
          <w:noProof/>
          <w:szCs w:val="24"/>
        </w:rPr>
        <w:t>[15]</w:t>
      </w:r>
      <w:r>
        <w:rPr>
          <w:szCs w:val="24"/>
        </w:rPr>
        <w:fldChar w:fldCharType="end"/>
      </w:r>
      <w:r>
        <w:rPr>
          <w:szCs w:val="24"/>
        </w:rPr>
        <w:t xml:space="preserve"> </w:t>
      </w:r>
      <w:r w:rsidRPr="004E6AD0">
        <w:rPr>
          <w:szCs w:val="24"/>
        </w:rPr>
        <w:t xml:space="preserve">TCP data paketleri üzerinde kaos tabanlı şifreleme gerçekleştiren, yeni bir model önermişlerdir. </w:t>
      </w:r>
      <w:r>
        <w:rPr>
          <w:szCs w:val="24"/>
        </w:rPr>
        <w:t xml:space="preserve"> Hassan ve arkadaşları </w:t>
      </w:r>
      <w:r>
        <w:rPr>
          <w:szCs w:val="24"/>
        </w:rPr>
        <w:fldChar w:fldCharType="begin" w:fldLock="1"/>
      </w:r>
      <w:r>
        <w:rPr>
          <w:szCs w:val="24"/>
        </w:rPr>
        <w:instrText>ADDIN CSL_CITATION { "citationItems" : [ { "id" : "ITEM-1", "itemData" : { "DOI" : "10.1109/ICCOMM.2010.5509114", "ISBN" : "978-1-4244-6360-2", "author" : [ { "dropping-particle" : "", "family" : "Noura", "given" : "Hassan", "non-dropping-particle" : "", "parse-names" : false, "suffix" : "" }, { "dropping-particle" : "", "family" : "Assad", "given" : "Safwan", "non-dropping-particle" : "El", "parse-names" : false, "suffix" : "" }, { "dropping-particle" : "", "family" : "Vl??deanu", "given" : "C??lin", "non-dropping-particle" : "", "parse-names" : false, "suffix" : "" } ], "container-title" : "2010 8th International Conference on Communications, COMM 2010", "id" : "ITEM-1", "issue" : "1", "issued" : { "date-parts" : [ [ "2010" ] ] }, "page" : "423-426", "title" : "Design of a fast and robust chaos-based crypto-system for image encryption", "type" : "article-journal" }, "uris" : [ "http://www.mendeley.com/documents/?uuid=77fedb31-0708-4e63-8769-92be56848bd8" ] } ], "mendeley" : { "formattedCitation" : "[16]", "plainTextFormattedCitation" : "[16]", "previouslyFormattedCitation" : "[16]" }, "properties" : { "noteIndex" : 0 }, "schema" : "https://github.com/citation-style-language/schema/raw/master/csl-citation.json" }</w:instrText>
      </w:r>
      <w:r>
        <w:rPr>
          <w:szCs w:val="24"/>
        </w:rPr>
        <w:fldChar w:fldCharType="separate"/>
      </w:r>
      <w:r w:rsidRPr="000D3326">
        <w:rPr>
          <w:noProof/>
          <w:szCs w:val="24"/>
        </w:rPr>
        <w:t>[16]</w:t>
      </w:r>
      <w:r>
        <w:rPr>
          <w:szCs w:val="24"/>
        </w:rPr>
        <w:fldChar w:fldCharType="end"/>
      </w:r>
      <w:r>
        <w:rPr>
          <w:szCs w:val="24"/>
        </w:rPr>
        <w:t xml:space="preserve"> </w:t>
      </w:r>
      <w:r w:rsidRPr="009467F1">
        <w:rPr>
          <w:szCs w:val="24"/>
        </w:rPr>
        <w:t>çalışmalarında, hızlı ve güvenli bir şifreleme gerçekleştirecek olan kaos tabanlı bir şifreleme algoritması tasarlamışlard</w:t>
      </w:r>
      <w:r>
        <w:rPr>
          <w:szCs w:val="24"/>
        </w:rPr>
        <w:t xml:space="preserve">ır. Mansour ve arkadaşları </w:t>
      </w:r>
      <w:r>
        <w:rPr>
          <w:szCs w:val="24"/>
        </w:rPr>
        <w:fldChar w:fldCharType="begin" w:fldLock="1"/>
      </w:r>
      <w:r>
        <w:rPr>
          <w:szCs w:val="24"/>
        </w:rPr>
        <w:instrText>ADDIN CSL_CITATION { "citationItems" : [ { "id" : "ITEM-1", "itemData" : { "DOI" : "10.1109/TrustCom.2012.154", "ISBN" : "978-1-4673-2172-3", "abstract" : "Wireless sensor networks are being more and more considered for critical applications where security issues are a priority. Security protocols are based on complicated algorithms that are very time consuming. The limited processing capabilities of sensor nodes make these protocols even more time consuming. Security algorithms based on the theory of chaos have been introduced in order to reduce the complexity of cryptographic operations. A novel chaos based algorithm aiming at enhancing the security robustness has been proposed for wireless sensor networks. On the other hand, a version of the well known AES algorithm has been adopted by various wireless sensor networks standards such as ZigBee, WirelessHART and ISA100.11a, for it is considered as a reliable and robust algorithm. In this paper, we evaluated both algorithms on TelosB motes and prove that the chaos based algorithm is much faster than the AES based algorithm and still achieve the same cryptography quality.", "author" : [ { "dropping-particle" : "", "family" : "Mansour", "given" : "I", "non-dropping-particle" : "", "parse-names" : false, "suffix" : "" }, { "dropping-particle" : "", "family" : "Chalhoub", "given" : "G", "non-dropping-particle" : "", "parse-names" : false, "suffix" : "" }, { "dropping-particle" : "", "family" : "Bakhache", "given" : "B", "non-dropping-particle" : "", "parse-names" : false, "suffix" : "" } ], "container-title" : "Trust, Security and Privacy in Computing and Communications (TrustCom), 2012 IEEE 11th International Conference on", "id" : "ITEM-1", "issue" : "i", "issued" : { "date-parts" : [ [ "2012" ] ] }, "page" : "913-919", "title" : "Evaluation of a Fast Symmetric Cryptographic Algorithm Based on the Chaos Theory for Wireless Sensor Networks", "type" : "article-journal" }, "uris" : [ "http://www.mendeley.com/documents/?uuid=21a5b680-dcb3-49a2-acce-3bc1506d8859" ] } ], "mendeley" : { "formattedCitation" : "[17]", "plainTextFormattedCitation" : "[17]", "previouslyFormattedCitation" : "[17]" }, "properties" : { "noteIndex" : 0 }, "schema" : "https://github.com/citation-style-language/schema/raw/master/csl-citation.json" }</w:instrText>
      </w:r>
      <w:r>
        <w:rPr>
          <w:szCs w:val="24"/>
        </w:rPr>
        <w:fldChar w:fldCharType="separate"/>
      </w:r>
      <w:r w:rsidRPr="000D3326">
        <w:rPr>
          <w:noProof/>
          <w:szCs w:val="24"/>
        </w:rPr>
        <w:t>[17]</w:t>
      </w:r>
      <w:r>
        <w:rPr>
          <w:szCs w:val="24"/>
        </w:rPr>
        <w:fldChar w:fldCharType="end"/>
      </w:r>
      <w:r>
        <w:rPr>
          <w:szCs w:val="24"/>
        </w:rPr>
        <w:t xml:space="preserve"> </w:t>
      </w:r>
      <w:r w:rsidRPr="009467F1">
        <w:rPr>
          <w:szCs w:val="24"/>
        </w:rPr>
        <w:t>günümüzde kullanılan şifreleme algoritmalarının karmaşık algoritmik yapılarından dolayı, sınırlı kaynaklara sahip kablosuz algılayıcı ağ düğümleri için kullanışlı olmadığını, bu sistemlerde çalışacak daha az enerji tüketen ve daha kısa sürede işlemlerin gerçekleşebileceği kaos tabanlı bir simetrik şifreleme algoritması tasarlamışl</w:t>
      </w:r>
      <w:r>
        <w:rPr>
          <w:szCs w:val="24"/>
        </w:rPr>
        <w:t xml:space="preserve">ardır. Assad ve arkadaşları </w:t>
      </w:r>
      <w:r>
        <w:rPr>
          <w:szCs w:val="24"/>
        </w:rPr>
        <w:fldChar w:fldCharType="begin" w:fldLock="1"/>
      </w:r>
      <w:r>
        <w:rPr>
          <w:szCs w:val="24"/>
        </w:rPr>
        <w:instrText>ADDIN CSL_CITATION { "citationItems" : [ { "id" : "ITEM-1", "itemData" : { "ISBN" : "9781479923854", "author" : [ { "dropping-particle" : "El", "family" : "Assad", "given" : "S", "non-dropping-particle" : "", "parse-names" : false, "suffix" : "" }, { "dropping-particle" : "", "family" : "Farajallah", "given" : "M", "non-dropping-particle" : "", "parse-names" : false, "suffix" : "" }, { "dropping-particle" : "", "family" : "Vladeanu", "given" : "C", "non-dropping-particle" : "", "parse-names" : false, "suffix" : "" } ], "id" : "ITEM-1", "issued" : { "date-parts" : [ [ "2014" ] ] }, "page" : "4-7", "title" : "Chaos-based Block Ciphers : An Overview", "type" : "article-journal" }, "uris" : [ "http://www.mendeley.com/documents/?uuid=2108ba90-f278-4cc8-80cf-56a686989df7" ] } ], "mendeley" : { "formattedCitation" : "[18]", "plainTextFormattedCitation" : "[18]", "previouslyFormattedCitation" : "[18]" }, "properties" : { "noteIndex" : 0 }, "schema" : "https://github.com/citation-style-language/schema/raw/master/csl-citation.json" }</w:instrText>
      </w:r>
      <w:r>
        <w:rPr>
          <w:szCs w:val="24"/>
        </w:rPr>
        <w:fldChar w:fldCharType="separate"/>
      </w:r>
      <w:r w:rsidRPr="000D3326">
        <w:rPr>
          <w:noProof/>
          <w:szCs w:val="24"/>
        </w:rPr>
        <w:t>[18]</w:t>
      </w:r>
      <w:r>
        <w:rPr>
          <w:szCs w:val="24"/>
        </w:rPr>
        <w:fldChar w:fldCharType="end"/>
      </w:r>
      <w:r w:rsidRPr="009467F1">
        <w:rPr>
          <w:szCs w:val="24"/>
        </w:rPr>
        <w:t xml:space="preserve"> çalışmasında kaos tabanlı blok şifreleme algoritmaları ile ilg</w:t>
      </w:r>
      <w:r>
        <w:rPr>
          <w:szCs w:val="24"/>
        </w:rPr>
        <w:t>i</w:t>
      </w:r>
      <w:r w:rsidRPr="009467F1">
        <w:rPr>
          <w:szCs w:val="24"/>
        </w:rPr>
        <w:t xml:space="preserve">li genel bir değerlendirme yapmışlardır. AES, 3DES, DES gibi klasik şifreleme algoritmalarından daha esnek, modüler ve kolay uygulanabilir olduğunu ve kaotik </w:t>
      </w:r>
      <w:r>
        <w:rPr>
          <w:szCs w:val="24"/>
        </w:rPr>
        <w:t>üreteçlerin</w:t>
      </w:r>
      <w:r w:rsidRPr="009467F1">
        <w:rPr>
          <w:szCs w:val="24"/>
        </w:rPr>
        <w:t xml:space="preserve"> kaos tabanlı şifreleme algoritmalarının en önemli kısmı olduğunu ifade etmişlerdir.</w:t>
      </w:r>
      <w:r>
        <w:rPr>
          <w:szCs w:val="24"/>
        </w:rPr>
        <w:t xml:space="preserve"> Chen ve arkadaşları </w:t>
      </w:r>
      <w:r>
        <w:rPr>
          <w:szCs w:val="24"/>
        </w:rPr>
        <w:fldChar w:fldCharType="begin" w:fldLock="1"/>
      </w:r>
      <w:r>
        <w:rPr>
          <w:szCs w:val="24"/>
        </w:rPr>
        <w:instrText>ADDIN CSL_CITATION { "citationItems" : [ { "id" : "ITEM-1", "itemData" : { "DOI" : "10.1016/j.chaos.2003.12.022", "ISBN" : "0960-0779", "ISSN" : "09600779", "abstract" : "Encryption of images is different from that of texts due to some intrinsic features of images such as bulk data capacity and high redundancy, which are generally difficult to handle by traditional methods. Due to the exceptionally desirable properties of mixing and sensitivity to initial conditions and parameters of chaotic maps, chaos-based encryption has suggested a new and efficient way to deal with the intractable problem of fast and highly secure image encryption. In this paper, the two-dimensional chaotic cat map is generalized to 3D for designing a real-time secure symmetric encryption scheme. This new scheme employs the 3D cat map to shuffle the positions (and, if desired, grey values as well) of image pixels and uses another chaotic map to confuse the relationship between the cipher-image and the plain-image, thereby significantly increasing the resistance to statistical and differential attacks. Thorough experimental tests are carried out with detailed analysis, demonstrating the high security and fast encryption speed of the new scheme. ?? 2004 Elsevier Ltd. All rights reserved.", "author" : [ { "dropping-particle" : "", "family" : "Chen", "given" : "Guanrong", "non-dropping-particle" : "", "parse-names" : false, "suffix" : "" }, { "dropping-particle" : "", "family" : "Mao", "given" : "Yaobin", "non-dropping-particle" : "", "parse-names" : false, "suffix" : "" }, { "dropping-particle" : "", "family" : "Chui", "given" : "Charles K.", "non-dropping-particle" : "", "parse-names" : false, "suffix" : "" } ], "container-title" : "Chaos, Solitons and Fractals", "id" : "ITEM-1", "issue" : "3", "issued" : { "date-parts" : [ [ "2004" ] ] }, "page" : "749-761", "title" : "A symmetric image encryption scheme based on 3D chaotic cat maps", "type" : "article-journal", "volume" : "21" }, "uris" : [ "http://www.mendeley.com/documents/?uuid=b5d44492-520a-42ce-82c7-9ad17e652131" ] } ], "mendeley" : { "formattedCitation" : "[19]", "plainTextFormattedCitation" : "[19]", "previouslyFormattedCitation" : "[19]" }, "properties" : { "noteIndex" : 0 }, "schema" : "https://github.com/citation-style-language/schema/raw/master/csl-citation.json" }</w:instrText>
      </w:r>
      <w:r>
        <w:rPr>
          <w:szCs w:val="24"/>
        </w:rPr>
        <w:fldChar w:fldCharType="separate"/>
      </w:r>
      <w:r w:rsidRPr="000D3326">
        <w:rPr>
          <w:noProof/>
          <w:szCs w:val="24"/>
        </w:rPr>
        <w:t>[19]</w:t>
      </w:r>
      <w:r>
        <w:rPr>
          <w:szCs w:val="24"/>
        </w:rPr>
        <w:fldChar w:fldCharType="end"/>
      </w:r>
      <w:r w:rsidRPr="009467F1">
        <w:rPr>
          <w:szCs w:val="24"/>
        </w:rPr>
        <w:t xml:space="preserve"> makalelerinde</w:t>
      </w:r>
      <w:r>
        <w:rPr>
          <w:szCs w:val="24"/>
        </w:rPr>
        <w:t>,</w:t>
      </w:r>
      <w:r w:rsidRPr="009467F1">
        <w:rPr>
          <w:szCs w:val="24"/>
        </w:rPr>
        <w:t xml:space="preserve"> resim şifreleme</w:t>
      </w:r>
      <w:r>
        <w:rPr>
          <w:szCs w:val="24"/>
        </w:rPr>
        <w:t xml:space="preserve"> için</w:t>
      </w:r>
      <w:r w:rsidRPr="009467F1">
        <w:rPr>
          <w:szCs w:val="24"/>
        </w:rPr>
        <w:t xml:space="preserve"> 3 boyutlu bir kaotik harita</w:t>
      </w:r>
      <w:r>
        <w:rPr>
          <w:szCs w:val="24"/>
        </w:rPr>
        <w:t xml:space="preserve">nın kullanıldığı </w:t>
      </w:r>
      <w:r w:rsidRPr="009467F1">
        <w:rPr>
          <w:szCs w:val="24"/>
        </w:rPr>
        <w:t>asimetrik bir şifreleme algoritması geliştirmişlerdir.</w:t>
      </w:r>
      <w:r>
        <w:rPr>
          <w:szCs w:val="24"/>
        </w:rPr>
        <w:t xml:space="preserve"> </w:t>
      </w:r>
      <w:r w:rsidRPr="009467F1">
        <w:rPr>
          <w:szCs w:val="24"/>
        </w:rPr>
        <w:t xml:space="preserve">Tasarlanan 3 boyutlu kaotik tabanlı resim şifreleme algoritması, iki boyutlu ve klasik yöntemler ile karşılaştırıldığında daha iyi dağılma özelliğini sağladığından dolayı gerçek zamanlı </w:t>
      </w:r>
      <w:r>
        <w:rPr>
          <w:szCs w:val="24"/>
        </w:rPr>
        <w:t>uygulamalar</w:t>
      </w:r>
      <w:r w:rsidRPr="009467F1">
        <w:rPr>
          <w:szCs w:val="24"/>
        </w:rPr>
        <w:t>da kullanılabileceği ifade ed</w:t>
      </w:r>
      <w:r>
        <w:rPr>
          <w:szCs w:val="24"/>
        </w:rPr>
        <w:t xml:space="preserve">ilmiştir. Zhang ve Shiliang </w:t>
      </w:r>
      <w:r>
        <w:rPr>
          <w:szCs w:val="24"/>
        </w:rPr>
        <w:fldChar w:fldCharType="begin" w:fldLock="1"/>
      </w:r>
      <w:r>
        <w:rPr>
          <w:szCs w:val="24"/>
        </w:rPr>
        <w:instrText>ADDIN CSL_CITATION { "citationItems" : [ { "id" : "ITEM-1", "itemData" : { "DOI" : "10.1109/CISP.2011.6099993", "ISBN" : "9781424493067", "abstract" : "Constructing Logistic function, with its resulting overwritten with random pixels on the image information, confusion and as a sub-key of the encryption algorithm. Introduction of the Feistel network block cipher structure and AES S-box in the matrix of image pixels scrambling. In this paper, we proposed an image encryption algorithm system which is based on Logistic chaotic. Design state sliding block and line shift, effectively confusing data and spread of key features. Simulation experiment and theoretical analysis proved that the algorithm can effectively resist brute force attack, statistical analysis and differential attack, with a good of cryptography features.", "author" : [ { "dropping-particle" : "", "family" : "Zhang", "given" : "Zhao", "non-dropping-particle" : "", "parse-names" : false, "suffix" : "" }, { "dropping-particle" : "", "family" : "Sun", "given" : "Shiliang", "non-dropping-particle" : "", "parse-names" : false, "suffix" : "" } ], "container-title" : "Proceedings - 4th International Congress on Image and Signal Processing, CISP 2011", "id" : "ITEM-1", "issued" : { "date-parts" : [ [ "2011" ] ] }, "page" : "177-181", "title" : "Image encryption algorithm based on Logistic chaotic system and s-box scrambling", "type" : "article-journal", "volume" : "1" }, "uris" : [ "http://www.mendeley.com/documents/?uuid=409c711d-26d5-4489-81f3-3198679b1a61" ] } ], "mendeley" : { "formattedCitation" : "[20]", "plainTextFormattedCitation" : "[20]", "previouslyFormattedCitation" : "[20]" }, "properties" : { "noteIndex" : 0 }, "schema" : "https://github.com/citation-style-language/schema/raw/master/csl-citation.json" }</w:instrText>
      </w:r>
      <w:r>
        <w:rPr>
          <w:szCs w:val="24"/>
        </w:rPr>
        <w:fldChar w:fldCharType="separate"/>
      </w:r>
      <w:r w:rsidRPr="000D3326">
        <w:rPr>
          <w:noProof/>
          <w:szCs w:val="24"/>
        </w:rPr>
        <w:t>[20]</w:t>
      </w:r>
      <w:r>
        <w:rPr>
          <w:szCs w:val="24"/>
        </w:rPr>
        <w:fldChar w:fldCharType="end"/>
      </w:r>
      <w:r>
        <w:rPr>
          <w:szCs w:val="24"/>
        </w:rPr>
        <w:t xml:space="preserve"> çalışmalarında, loj</w:t>
      </w:r>
      <w:r w:rsidRPr="009467F1">
        <w:rPr>
          <w:szCs w:val="24"/>
        </w:rPr>
        <w:t xml:space="preserve">istik kaotik haritasını kullanan kaos tabanlı bir resim şifreleme algoritması geliştirmişlerdir. Hraoui ve arkadaşları </w:t>
      </w:r>
      <w:r>
        <w:rPr>
          <w:szCs w:val="24"/>
        </w:rPr>
        <w:fldChar w:fldCharType="begin" w:fldLock="1"/>
      </w:r>
      <w:r>
        <w:rPr>
          <w:szCs w:val="24"/>
        </w:rPr>
        <w:instrText>ADDIN CSL_CITATION { "citationItems" : [ { "id" : "ITEM-1", "itemData" : { "ISBN" : "9781479907922", "author" : [ { "dropping-particle" : "", "family" : "Faculty", "given" : "Informatics Polydisciplinary", "non-dropping-particle" : "", "parse-names" : false, "suffix" : "" }, { "dropping-particle" : "", "family" : "Dhar-mahraz", "given" : "Science", "non-dropping-particle" : "", "parse-names" : false, "suffix" : "" } ], "id" : "ITEM-1", "issued" : { "date-parts" : [ [ "2013" ] ] }, "page" : "0-3", "title" : "Benchmarking AES and Chaos Based Logistic Map for Image Encryption", "type" : "article-journal" }, "uris" : [ "http://www.mendeley.com/documents/?uuid=7ed228e2-02fd-4e1e-a504-5eda66119d67" ] } ], "mendeley" : { "formattedCitation" : "[21]", "plainTextFormattedCitation" : "[21]", "previouslyFormattedCitation" : "[21]" }, "properties" : { "noteIndex" : 0 }, "schema" : "https://github.com/citation-style-language/schema/raw/master/csl-citation.json" }</w:instrText>
      </w:r>
      <w:r>
        <w:rPr>
          <w:szCs w:val="24"/>
        </w:rPr>
        <w:fldChar w:fldCharType="separate"/>
      </w:r>
      <w:r w:rsidRPr="000D3326">
        <w:rPr>
          <w:noProof/>
          <w:szCs w:val="24"/>
        </w:rPr>
        <w:t>[21]</w:t>
      </w:r>
      <w:r>
        <w:rPr>
          <w:szCs w:val="24"/>
        </w:rPr>
        <w:fldChar w:fldCharType="end"/>
      </w:r>
      <w:r>
        <w:rPr>
          <w:szCs w:val="24"/>
        </w:rPr>
        <w:t xml:space="preserve"> </w:t>
      </w:r>
      <w:r w:rsidRPr="009467F1">
        <w:rPr>
          <w:szCs w:val="24"/>
        </w:rPr>
        <w:t>çalışmalarında resim ş</w:t>
      </w:r>
      <w:r>
        <w:rPr>
          <w:szCs w:val="24"/>
        </w:rPr>
        <w:t>ifrelemede kullanılmak üzere loj</w:t>
      </w:r>
      <w:r w:rsidRPr="009467F1">
        <w:rPr>
          <w:szCs w:val="24"/>
        </w:rPr>
        <w:t>istik kaotik haritasını kullanan kaos tabanlı bir şifreleme al</w:t>
      </w:r>
      <w:r>
        <w:rPr>
          <w:szCs w:val="24"/>
        </w:rPr>
        <w:t>goritması tasarlamış ve AES algoritması ile</w:t>
      </w:r>
      <w:r w:rsidRPr="009467F1">
        <w:rPr>
          <w:szCs w:val="24"/>
        </w:rPr>
        <w:t xml:space="preserve"> karşılaştırmalı performans ve güvenlik analizlerini gerçekleştirmişlerdir.</w:t>
      </w:r>
      <w:r>
        <w:rPr>
          <w:szCs w:val="24"/>
        </w:rPr>
        <w:t xml:space="preserve"> Burada kısaca açıklamaları yapılan çalışmaların dışında, literatürde kaotik sistemlerin kullanıldığı birçok şifreleme çalışması bulunmaktadır </w:t>
      </w:r>
      <w:r>
        <w:rPr>
          <w:szCs w:val="24"/>
        </w:rPr>
        <w:fldChar w:fldCharType="begin" w:fldLock="1"/>
      </w:r>
      <w:r>
        <w:rPr>
          <w:szCs w:val="24"/>
        </w:rPr>
        <w:instrText>ADDIN CSL_CITATION { "citationItems" : [ { "id" : "ITEM-1", "itemData" : { "DOI" : "10.1016/j.chaos.2006.11.009", "ISSN" : "09600779", "abstract" : "This paper presents image encryption scheme, which employs a new image total shuffling matrix to shuffle the positions of image pixels and then uses the states combination of two chaotic systems to confuse the relationship between the plain-image and the cipher-image. The experimental results demonstrate that the new image total shuffling algorithm has a low time complexity and the suggested encryption algorithm of image has the advantages of large key space and high security, and moreover, the distribution of grey values of the encrypted image has a random-like behavior. ?? 2006 Elsevier Ltd. All rights reserved.", "author" : [ { "dropping-particle" : "", "family" : "Gao", "given" : "Tiegang", "non-dropping-particle" : "", "parse-names" : false, "suffix" : "" }, { "dropping-particle" : "", "family" : "Chen", "given" : "Zengqiang", "non-dropping-particle" : "", "parse-names" : false, "suffix" : "" } ], "container-title" : "Chaos, Solitons and Fractals", "id" : "ITEM-1", "issue" : "1", "issued" : { "date-parts" : [ [ "2008" ] ] }, "page" : "213-220", "title" : "Image encryption based on a new total shuffling algorithm", "type" : "article-journal", "volume" : "38" }, "uris" : [ "http://www.mendeley.com/documents/?uuid=3aec0472-4617-4792-9c8b-16a3484c2b9b" ] }, { "id" : "ITEM-2", "itemData" : { "DOI" : "10.1016/j.chaos.2009.03.168", "ISSN" : "09600779", "author" : [ { "dropping-particle" : "", "family" : "Ren", "given" : "Haijun", "non-dropping-particle" : "", "parse-names" : false, "suffix" : "" }, { "dropping-particle" : "", "family" : "Wang", "given" : "Yong", "non-dropping-particle" : "", "parse-names" : false, "suffix" : "" }, { "dropping-particle" : "", "family" : "Xie", "given" : "Qing", "non-dropping-particle" : "", "parse-names" : false, "suffix" : "" }, { "dropping-particle" : "", "family" : "Yang", "given" : "Huaqian", "non-dropping-particle" : "", "parse-names" : false, "suffix" : "" } ], "container-title" : "Chaos, Solitons &amp; Fractals", "id" : "ITEM-2", "issue" : "4", "issued" : { "date-parts" : [ [ "2009" ] ] }, "page" : "2014-2022", "publisher" : "Elsevier Ltd", "title" : "A novel method for one-way hash function construction based on spatiotemporal chaos", "type" : "article-journal", "volume" : "42" }, "uris" : [ "http://www.mendeley.com/documents/?uuid=a0f7aa32-ad69-45ec-b5b8-09e54b989918" ] }, { "id" : "ITEM-3", "itemData" : { "DOI" : "10.1016/j.cnsns.2007.10.011", "ISBN" : "1007-5704", "ISSN" : "10075704", "abstract" : "A block encryption algorithm using dynamic sequences generated by multiple chaotic systems is proposed in this paper. In this algorithm, several one-dimension chaotic maps generate pseudo-random sequences, which are independent and approximately uniform. After a series of transformations, the sequences constitute a new pseudo-random sequence uniformly distributing in the value space, which covers the plaintext by executing Exclusive-OR and shifting operations some rounds to form the cipher. This algorithm makes the pseudo-random sequence possess more concealment and noise like characteristic, and overcomes the periodic malpractice caused by the computer precision and single chaotic system. Simulation results show that the algorithm is efficient and useable for the security of communication system. ?? 2007 Elsevier B.V. All rights reserved.", "author" : [ { "dropping-particle" : "", "family" : "Wang", "given" : "Xing yuan", "non-dropping-particle" : "", "parse-names" : false, "suffix" : "" }, { "dropping-particle" : "", "family" : "Yu", "given" : "Qing", "non-dropping-particle" : "", "parse-names" : false, "suffix" : "" } ], "container-title" : "Communications in Nonlinear Science and Numerical Simulation", "id" : "ITEM-3", "issue" : "2", "issued" : { "date-parts" : [ [ "2009" ] ] }, "page" : "574-581", "title" : "A block encryption algorithm based on dynamic sequences of multiple chaotic systems", "type" : "article-journal", "volume" : "14" }, "uris" : [ "http://www.mendeley.com/documents/?uuid=8f4d8fd2-d1df-4db7-9c47-8bb7ae865b7d" ] }, { "id" : "ITEM-4", "itemData" : { "DOI" : "10.1016/j.cnsns.2009.09.023", "ISBN" : "2008025500", "ISSN" : "1007-5704", "author" : [ { "dropping-particle" : "", "family" : "Tang", "given" : "Yang", "non-dropping-particle" : "", "parse-names" : false, "suffix" : "" }, { "dropping-particle" : "", "family" : "Wang", "given" : "Zidong", "non-dropping-particle" : "", "parse-names" : false, "suffix" : "" }, { "dropping-particle" : "", "family" : "Fang", "given" : "Jian-an", "non-dropping-particle" : "", "parse-names" : false, "suffix" : "" } ], "container-title" : "Communications in Nonlinear Science and Numerical Simulation", "id" : "ITEM-4", "issue" : "9", "issued" : { "date-parts" : [ [ "2010" ] ] }, "page" : "2456-2468", "publisher" : "Elsevier B.V.", "title" : "Image encryption using chaotic coupled map lattices with time-varying delays", "type" : "article-journal", "volume" : "15" }, "uris" : [ "http://www.mendeley.com/documents/?uuid=da5cfda6-9144-47a3-a38c-cf2c129a48d8" ] }, { "id" : "ITEM-5", "itemData" : { "DOI" : "10.1109/TCSI.2006.874182", "ISSN" : "10577122", "abstract" : "Digital chaotic ciphers have been investigated for more than a decade. However, their overall performance in terms of the tradeoff between security and speed, as well as the connection between chaos and cryptography, has not been sufficiently addressed. We propose a chaotic Feistel cipher and a chaotic uniform cipher. Our plan is to examine crypto components from both dynamical-system and cryptographical points of view, thus to explore connection between these two fields. In the due course, we also apply dynamical system theory to create cryptographically secure transformations and evaluate cryptographical security measures", "author" : [ { "dropping-particle" : "", "family" : "Masuda", "given" : "Naoki", "non-dropping-particle" : "", "parse-names" : false, "suffix" : "" }, { "dropping-particle" : "", "family" : "Jakimoski", "given" : "Goce", "non-dropping-particle" : "", "parse-names" : false, "suffix" : "" }, { "dropping-particle" : "", "family" : "Aihara", "given" : "Kazuyuki", "non-dropping-particle" : "", "parse-names" : false, "suffix" : "" }, { "dropping-particle" : "", "family" : "Kocarev", "given" : "Ljupco", "non-dropping-particle" : "", "parse-names" : false, "suffix" : "" } ], "container-title" : "IEEE Transactions on Circuits and Systems I: Regular Papers", "id" : "ITEM-5", "issue" : "6", "issued" : { "date-parts" : [ [ "2006" ] ] }, "page" : "1341-1352", "title" : "(read this for finite state tent) Chaotic block ciphers: From theory to practical algorithms", "type" : "article-journal", "volume" : "53" }, "uris" : [ "http://www.mendeley.com/documents/?uuid=9664c800-b9c1-44a9-ac86-a7bbecc624c4" ] }, { "id" : "ITEM-6", "itemData" : { "DOI" : "10.1016/j.camwa.2009.12.033", "ISSN" : "08981221", "abstract" : "With the large-scale development in satellite and network communication technologies, there is a great demand for preserving the secure storage and transmission of satellite imagery over internet and shared network environment. This brings new challenges to protect sensitive and critical satellite images from unauthorized access and illegal usage. In this paper, we address the aforementioned issues and develop techniques to eliminate the associated problems. To achieve this, we propose a new chaos-based symmetric-key encryption technique for satellite imagery. This scheme utilizes multiple chaotic maps e.g. Logistic, Henon, Tent, Cubic, Sine and Chebyshev for enhancing the key space, robustness and security of satellite imagery. We perform key sensitivity, statistical and performance analysis experiments to determine the security, reliability, and speed of our algorithm for satellite imagery. The proposed algorithm presents several interesting features, such as a high level of security, large enough key space, pixel distributing uniformity and an acceptable encryption speed as compared to AES, 3-DES, and DES.", "author" : [ { "dropping-particle" : "", "family" : "Usama", "given" : "Muhammad", "non-dropping-particle" : "", "parse-names" : false, "suffix" : "" }, { "dropping-particle" : "", "family" : "Khan", "given" : "Muhammad Khurram", "non-dropping-particle" : "", "parse-names" : false, "suffix" : "" }, { "dropping-particle" : "", "family" : "Alghathbar", "given" : "Khaled", "non-dropping-particle" : "", "parse-names" : false, "suffix" : "" }, { "dropping-particle" : "", "family" : "Lee", "given" : "Changhoon", "non-dropping-particle" : "", "parse-names" : false, "suffix" : "" } ], "container-title" : "Computers &amp; Mathematics with Applications", "id" : "ITEM-6", "issue" : "2", "issued" : { "date-parts" : [ [ "2010" ] ] }, "page" : "326-337", "publisher" : "Elsevier Ltd", "title" : "Chaos-based secure satellite imagery cryptosystem", "type" : "article-journal", "volume" : "60" }, "uris" : [ "http://www.mendeley.com/documents/?uuid=2d61fcc1-1499-4643-b012-35c4275d038f" ] }, { "id" : "ITEM-7", "itemData" : { "DOI" : "10.1016/j.physleta.2005.08.006", "ISSN" : "03759601", "abstract" : "In this Letter, a new image encryption scheme is presented, in which shuffling the positions and changing the grey values of image pixels are combined to confuse the relationship between the cipher-image and the plain-image. Firstly, the Arnold cat map is used to shuffle the positions of the image pixels in the spatial-domain. Then the discrete output signal of the Chen's chaotic system is preprocessed to be suitable for the grayscale image encryption, and the shuffled image is encrypted by the preprocessed signal pixel by pixel. The experimental results demonstrate that the key space is large enough to resist the brute-force attack and the distribution of grey values of the encrypted image has a random-like behavior.", "author" : [ { "dropping-particle" : "", "family" : "Guan", "given" : "Z-H.", "non-dropping-particle" : "", "parse-names" : false, "suffix" : "" }, { "dropping-particle" : "", "family" : "Huang", "given" : "F.", "non-dropping-particle" : "", "parse-names" : false, "suffix" : "" }, { "dropping-particle" : "", "family" : "Guan", "given" : "W.", "non-dropping-particle" : "", "parse-names" : false, "suffix" : "" } ], "container-title" : "Physics Letters A", "id" : "ITEM-7", "issue" : "1-3", "issued" : { "date-parts" : [ [ "2005" ] ] }, "page" : "153-157", "title" : "Chaos-based image encryption algorithm", "type" : "article-journal", "volume" : "346" }, "uris" : [ "http://www.mendeley.com/documents/?uuid=5cb49055-4c7d-43af-be41-806af9b693cc" ] }, { "id" : "ITEM-8", "itemData" : { "DOI" : "10.1016/j.chaos.2005.09.005", "ISSN" : "09600779", "abstract" : "Based on the study of some previously proposed chaotic encryption algorithms, we found that it is dangerous to mix chaotic state or iteration number of the chaotic system with ciphertext. In this paper, a new chaotic cryptosystem is proposed. Instead of simply mixing the chaotic signal of the proposed chaotic cryptosystem with the ciphertext, a noise-like variable is utilized to govern the encryption and decryption processes. This adds statistical sense to the new cryptosystem. Numerical simulations show that the new cryptosystem is practical whenever efficiency, ciphertext length or security is concerned. \u00a9 2005 Elsevier Ltd. All rights reserved.", "author" : [ { "dropping-particle" : "", "family" : "Wei", "given" : "Jun", "non-dropping-particle" : "", "parse-names" : false, "suffix" : "" }, { "dropping-particle" : "", "family" : "Liao", "given" : "Xiaofeng", "non-dropping-particle" : "", "parse-names" : false, "suffix" : "" }, { "dropping-particle" : "", "family" : "Wong", "given" : "Kwok wo", "non-dropping-particle" : "", "parse-names" : false, "suffix" : "" }, { "dropping-particle" : "", "family" : "Xiang", "given" : "Tao", "non-dropping-particle" : "", "parse-names" : false, "suffix" : "" } ], "container-title" : "Chaos, Solitons and Fractals", "id" : "ITEM-8", "issue" : "5", "issued" : { "date-parts" : [ [ "2006" ] ] }, "page" : "1143-1152", "title" : "A new chaotic cryptosystem", "type" : "article-journal", "volume" : "30" }, "uris" : [ "http://www.mendeley.com/documents/?uuid=bc70f20e-187f-4632-a5e5-7f382be2796a" ] }, { "id" : "ITEM-9", "itemData" : { "DOI" : "10.1016/j.neucom.2008.12.031", "ISSN" : "09252312", "abstract" : "Recently, various hash functions based on chaos or neural networks were proposed. Nevertheless, none of them works efficiently in parallel computing environment. In this paper, an algorithm for parallel keyed hash function construction based on chaotic neural network is proposed. The mechanism of changeable-parameter and self-synchronization establishes a close relation between the hash value bit and message, and the algorithm structure ensures the uniform sensitivity of the hash value to the message blocks at different positions. The proposed algorithm can satisfy the performance requirements of hash function. These properties make it a promising choice for hashing on parallel computing platform. ?? 2009 Elsevier B.V. All rights reserved.", "author" : [ { "dropping-particle" : "", "family" : "Xiao", "given" : "Di", "non-dropping-particle" : "", "parse-names" : false, "suffix" : "" }, { "dropping-particle" : "", "family" : "Liao", "given" : "Xiaofeng", "non-dropping-particle" : "", "parse-names" : false, "suffix" : "" }, { "dropping-particle" : "", "family" : "Wang", "given" : "Yong", "non-dropping-particle" : "", "parse-names" : false, "suffix" : "" } ], "container-title" : "Neurocomputing", "id" : "ITEM-9", "issue" : "10-12", "issued" : { "date-parts" : [ [ "2009" ] ] }, "page" : "2288-2296", "title" : "Parallel keyed hash function construction based on chaotic neural network", "type" : "article-journal", "volume" : "72" }, "uris" : [ "http://www.mendeley.com/documents/?uuid=d621cfa5-503f-47fc-aee6-10504d62ff2b" ] }, { "id" : "ITEM-10", "itemData" : { "DOI" : "10.1016/j.chaos.2008.02.017", "ISBN" : "0375-9601", "ISSN" : "09600779", "abstract" : "A novel method for encryption based on iterating map with output-feedback is presented in this paper. The output-feedback, instead of simply mixing the chaotic signal of the proposed chaotic cryptosystem with the cipher-text, is relating to previous cipher-text that is obtained through the plaintext and key. Some simulated experiments are performed to substantiate that our method can make cipher-text more confusion and diffusion and that the proposed method is practical whenever efficiency, cipher-text length or security is concerned. ?? 2008 Elsevier Ltd. All rights reserved.", "author" : [ { "dropping-particle" : "", "family" : "Yang", "given" : "Degang", "non-dropping-particle" : "", "parse-names" : false, "suffix" : "" }, { "dropping-particle" : "", "family" : "Liao", "given" : "Xiaofeng", "non-dropping-particle" : "", "parse-names" : false, "suffix" : "" }, { "dropping-particle" : "", "family" : "Wang", "given" : "Yong", "non-dropping-particle" : "", "parse-names" : false, "suffix" : "" }, { "dropping-particle" : "", "family" : "Yang", "given" : "Huaqian", "non-dropping-particle" : "", "parse-names" : false, "suffix" : "" }, { "dropping-particle" : "", "family" : "Wei", "given" : "Pengcheng", "non-dropping-particle" : "", "parse-names" : false, "suffix" : "" } ], "container-title" : "Chaos, Solitons and Fractals", "id" : "ITEM-10", "issue" : "1", "issued" : { "date-parts" : [ [ "2009" ] ] }, "page" : "505-510", "title" : "A novel chaotic block cryptosystem based on iterating map with output-feedback", "type" : "article-journal", "volume" : "41" }, "uris" : [ "http://www.mendeley.com/documents/?uuid=e1d0746e-6167-4850-9bfd-c403278a185a" ] }, { "id" : "ITEM-11", "itemData" : { "DOI" : "10.1016/S0375-9601(03)00259-7", "ISSN" : "03759601", "abstract" : "Recently, we have proposed a chaotic cryptographic scheme based on iterating the logistic map and updating the look-up table dynamically. The encryption and decryption processes become faster as the number of iterations required is reduced. However, the length of the ciphertext is still at least twice that of the original message. This may result in huge ciphertext files and hence long transmission time when encrypting large multimedia files. In this Letter, we modify the chaotic cryptographic scheme proposed previously so as to reduce the length of the ciphertext to the level slightly longer than that of the original message. Moreover, a session key is introduced in the cryptographic scheme so that the ciphertext length for a given message is not fixed. ?? 2003 Elsevier Science B.V. All rights reserved.", "author" : [ { "dropping-particle" : "", "family" : "Wong", "given" : "Kwok Wo", "non-dropping-particle" : "", "parse-names" : false, "suffix" : "" }, { "dropping-particle" : "", "family" : "Ho", "given" : "Sun Wah", "non-dropping-particle" : "", "parse-names" : false, "suffix" : "" }, { "dropping-particle" : "", "family" : "Yung", "given" : "Ching Ki", "non-dropping-particle" : "", "parse-names" : false, "suffix" : "" } ], "container-title" : "Physics Letters, Section A: General, Atomic and Solid State Physics", "id" : "ITEM-11", "issue" : "1", "issued" : { "date-parts" : [ [ "2003" ] ] }, "page" : "67-73", "title" : "A chaotic cryptography scheme for generating short ciphertext", "type" : "article-journal", "volume" : "310" }, "uris" : [ "http://www.mendeley.com/documents/?uuid=67d6321e-29f2-45b9-a45f-6759cf94b20d" ] } ], "mendeley" : { "formattedCitation" : "[22]\u2013[32]", "plainTextFormattedCitation" : "[22]\u2013[32]", "previouslyFormattedCitation" : "[22]\u2013[32]" }, "properties" : { "noteIndex" : 0 }, "schema" : "https://github.com/citation-style-language/schema/raw/master/csl-citation.json" }</w:instrText>
      </w:r>
      <w:r>
        <w:rPr>
          <w:szCs w:val="24"/>
        </w:rPr>
        <w:fldChar w:fldCharType="separate"/>
      </w:r>
      <w:r>
        <w:rPr>
          <w:noProof/>
          <w:szCs w:val="24"/>
        </w:rPr>
        <w:t>[22–</w:t>
      </w:r>
      <w:r w:rsidRPr="000D3326">
        <w:rPr>
          <w:noProof/>
          <w:szCs w:val="24"/>
        </w:rPr>
        <w:t>32]</w:t>
      </w:r>
      <w:r>
        <w:rPr>
          <w:szCs w:val="24"/>
        </w:rPr>
        <w:fldChar w:fldCharType="end"/>
      </w:r>
      <w:r>
        <w:rPr>
          <w:szCs w:val="24"/>
        </w:rPr>
        <w:t>.</w:t>
      </w:r>
    </w:p>
    <w:p w:rsidR="00CF32F7" w:rsidRPr="006D272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shd w:val="clear" w:color="auto" w:fill="FFFFFF"/>
        </w:rPr>
        <w:t xml:space="preserve">Kaotik sistemlerin kullanıldığı RSÜ tasarımları da literatürde oldukça yaygındır. </w:t>
      </w:r>
      <w:r w:rsidRPr="00AC0BA7">
        <w:rPr>
          <w:szCs w:val="24"/>
          <w:shd w:val="clear" w:color="auto" w:fill="FFFFFF"/>
        </w:rPr>
        <w:t xml:space="preserve">Khan ve Jiashu </w:t>
      </w:r>
      <w:r>
        <w:rPr>
          <w:szCs w:val="24"/>
          <w:shd w:val="clear" w:color="auto" w:fill="FFFFFF"/>
        </w:rPr>
        <w:fldChar w:fldCharType="begin" w:fldLock="1"/>
      </w:r>
      <w:r>
        <w:rPr>
          <w:szCs w:val="24"/>
          <w:shd w:val="clear" w:color="auto" w:fill="FFFFFF"/>
        </w:rPr>
        <w:instrText>ADDIN CSL_CITATION { "citationItems" : [ { "id" : "ITEM-1", "itemData" : { "DOI" : "10.1109/ICEIS.2006.1703181", "ISBN" : "1-4244-0456-8", "author" : [ { "dropping-particle" : "", "family" : "Khan", "given" : "MK", "non-dropping-particle" : "", "parse-names" : false, "suffix" : "" } ], "container-title" : "2006 IEEE International Conference on Engineering of Intelligent Systems", "id" : "ITEM-1", "issued" : { "date-parts" : [ [ "2006" ] ] }, "page" : "1-5", "title" : "Investigation on Pseudorandom Properties of Chaotic Stream Ciphers", "type" : "article-journal" }, "uris" : [ "http://www.mendeley.com/documents/?uuid=357b245f-f35d-4992-91e1-c16573c1673c" ] } ], "mendeley" : { "formattedCitation" : "[33]", "plainTextFormattedCitation" : "[33]", "previouslyFormattedCitation" : "[33]"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[33]</w:t>
      </w:r>
      <w:r>
        <w:rPr>
          <w:szCs w:val="24"/>
          <w:shd w:val="clear" w:color="auto" w:fill="FFFFFF"/>
        </w:rPr>
        <w:fldChar w:fldCharType="end"/>
      </w:r>
      <w:r w:rsidRPr="00AC0BA7">
        <w:rPr>
          <w:szCs w:val="24"/>
          <w:shd w:val="clear" w:color="auto" w:fill="FFFFFF"/>
        </w:rPr>
        <w:t xml:space="preserve"> makalelerinde, farklı kaotik sistemler kullanılarak tasarlanan akış şifreleme algoritmaları ve bu algoritmalara ait rasgelelik testlerini yapmışlardır. Özkaynak</w:t>
      </w:r>
      <w:r>
        <w:rPr>
          <w:szCs w:val="24"/>
          <w:shd w:val="clear" w:color="auto" w:fill="FFFFFF"/>
        </w:rPr>
        <w:t xml:space="preserve"> </w:t>
      </w:r>
      <w:r>
        <w:rPr>
          <w:szCs w:val="24"/>
          <w:shd w:val="clear" w:color="auto" w:fill="FFFFFF"/>
        </w:rPr>
        <w:fldChar w:fldCharType="begin" w:fldLock="1"/>
      </w:r>
      <w:r>
        <w:rPr>
          <w:szCs w:val="24"/>
          <w:shd w:val="clear" w:color="auto" w:fill="FFFFFF"/>
        </w:rPr>
        <w:instrText>ADDIN CSL_CITATION { "citationItems" : [ { "id" : "ITEM-1", "itemData" : { "DOI" : "10.1007/s11071-014-1591-y", "ISSN" : "0924090X", "abstract" : "Random number generators are an impor-tant tool for cryptographic applications. In crypto-graphic protocol, randomness is essential properties since inadequate source of randomness can be effect security of whole system. This paper describes require-ments of a robust random generator and proposes hybrid architecture to realize these requirements. Secu-rity analysis shows that output of proposed generator looks random. Therefore, proposed generator is used for cryptographic solutions.", "author" : [ { "dropping-particle" : "", "family" : "Ozkaynak", "given" : "Fatih", "non-dropping-particle" : "", "parse-names" : false, "suffix" : "" } ], "container-title" : "Nonlinear Dynamics", "id" : "ITEM-1", "issue" : "3", "issued" : { "date-parts" : [ [ "2014" ] ] }, "page" : "2015-2020", "title" : "Cryptographically secure random number generator with chaotic additional input", "type" : "article-journal", "volume" : "78" }, "uris" : [ "http://www.mendeley.com/documents/?uuid=be13684b-d1c0-4e5b-bdf8-0618a17fd3c8" ] } ], "mendeley" : { "formattedCitation" : "[34]", "plainTextFormattedCitation" : "[34]", "previouslyFormattedCitation" : "[34]"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[34]</w:t>
      </w:r>
      <w:r>
        <w:rPr>
          <w:szCs w:val="24"/>
          <w:shd w:val="clear" w:color="auto" w:fill="FFFFFF"/>
        </w:rPr>
        <w:fldChar w:fldCharType="end"/>
      </w:r>
      <w:r>
        <w:rPr>
          <w:szCs w:val="24"/>
          <w:shd w:val="clear" w:color="auto" w:fill="FFFFFF"/>
        </w:rPr>
        <w:t xml:space="preserve"> çalışmasında, lojistik</w:t>
      </w:r>
      <w:r w:rsidRPr="00AC0BA7">
        <w:rPr>
          <w:szCs w:val="24"/>
          <w:shd w:val="clear" w:color="auto" w:fill="FFFFFF"/>
        </w:rPr>
        <w:t xml:space="preserve"> ve skew tent ka</w:t>
      </w:r>
      <w:r>
        <w:rPr>
          <w:szCs w:val="24"/>
          <w:shd w:val="clear" w:color="auto" w:fill="FFFFFF"/>
        </w:rPr>
        <w:t>otik haritalarını ve Grostl özet</w:t>
      </w:r>
      <w:r w:rsidRPr="00AC0BA7">
        <w:rPr>
          <w:szCs w:val="24"/>
          <w:shd w:val="clear" w:color="auto" w:fill="FFFFFF"/>
        </w:rPr>
        <w:t xml:space="preserve"> fonksiyonunun kullanıldığı hibrit bir rasgele sayı üreteci tasarımı gerçekleştirmiştir. Avaroğlu ve arkadaşları </w:t>
      </w:r>
      <w:r>
        <w:rPr>
          <w:szCs w:val="24"/>
          <w:shd w:val="clear" w:color="auto" w:fill="FFFFFF"/>
        </w:rPr>
        <w:fldChar w:fldCharType="begin" w:fldLock="1"/>
      </w:r>
      <w:r>
        <w:rPr>
          <w:szCs w:val="24"/>
          <w:shd w:val="clear" w:color="auto" w:fill="FFFFFF"/>
        </w:rPr>
        <w:instrText>ADDIN CSL_CITATION { "citationItems" : [ { "id" : "ITEM-1", "itemData" : { "DOI" : "10.1007/s11071-015-2152-8", "ISSN" : "0924090X", "author" : [ { "dropping-particle" : "", "family" : "Avaro\u011flu", "given" : "Erdin\u00e7", "non-dropping-particle" : "", "parse-names" : false, "suffix" : "" }, { "dropping-particle" : "", "family" : "Koyuncu", "given" : "\u0130smail", "non-dropping-particle" : "", "parse-names" : false, "suffix" : "" }, { "dropping-particle" : "", "family" : "\u00d6zer", "given" : "A. Bedri", "non-dropping-particle" : "", "parse-names" : false, "suffix" : "" }, { "dropping-particle" : "", "family" : "T\u00fcrk", "given" : "Mustafa", "non-dropping-particle" : "", "parse-names" : false, "suffix" : "" } ], "container-title" : "Nonlinear Dynamics", "id" : "ITEM-1", "issue" : "1-2", "issued" : { "date-parts" : [ [ "2015" ] ] }, "page" : "239-248", "title" : "Hybrid pseudo-random number generator for cryptographic systems", "type" : "article-journal", "volume" : "82" }, "uris" : [ "http://www.mendeley.com/documents/?uuid=f6f3e43f-3b1c-4432-91f1-3b9102dd7927" ] } ], "mendeley" : { "formattedCitation" : "[35]", "plainTextFormattedCitation" : "[35]", "previouslyFormattedCitation" : "[35]"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[35]</w:t>
      </w:r>
      <w:r>
        <w:rPr>
          <w:szCs w:val="24"/>
          <w:shd w:val="clear" w:color="auto" w:fill="FFFFFF"/>
        </w:rPr>
        <w:fldChar w:fldCharType="end"/>
      </w:r>
      <w:r w:rsidRPr="00AC0BA7">
        <w:rPr>
          <w:szCs w:val="24"/>
          <w:shd w:val="clear" w:color="auto" w:fill="FFFFFF"/>
        </w:rPr>
        <w:t xml:space="preserve"> kriptolojik sistemlerde kullanılmak üzere, donanımsal rasgele sayı üreteci içeren hibrit bir şifreleme mimarisi önermişlerdir. Hu ve arkadaşları </w:t>
      </w:r>
      <w:r>
        <w:rPr>
          <w:szCs w:val="24"/>
          <w:shd w:val="clear" w:color="auto" w:fill="FFFFFF"/>
        </w:rPr>
        <w:fldChar w:fldCharType="begin" w:fldLock="1"/>
      </w:r>
      <w:r>
        <w:rPr>
          <w:szCs w:val="24"/>
          <w:shd w:val="clear" w:color="auto" w:fill="FFFFFF"/>
        </w:rPr>
        <w:instrText>ADDIN CSL_CITATION { "citationItems" : [ { "id" : "ITEM-1", "itemData" : { "DOI" : "10.1016/j.cpc.2012.11.017", "ISSN" : "00104655", "author" : [ { "dropping-particle" : "", "family" : "Hu", "given" : "Hanping", "non-dropping-particle" : "", "parse-names" : false, "suffix" : "" }, { "dropping-particle" : "", "family" : "Liu", "given" : "Lingfeng", "non-dropping-particle" : "", "parse-names" : false, "suffix" : "" }, { "dropping-particle" : "", "family" : "Ding", "given" : "Naida", "non-dropping-particle" : "", "parse-names" : false, "suffix" : "" } ], "container-title" : "Computer Physics Communications", "id" : "ITEM-1", "issue" : "3", "issued" : { "date-parts" : [ [ "2013" ] ] }, "page" : "765-768", "publisher" : "Elsevier B.V.", "title" : "Pseudorandom sequence generator based on the Chen chaotic system", "type" : "article-journal", "volume" : "184" }, "uris" : [ "http://www.mendeley.com/documents/?uuid=a6964974-0684-4a61-a4ac-44e14d78f6d3" ] } ], "mendeley" : { "formattedCitation" : "[36]", "plainTextFormattedCitation" : "[36]", "previouslyFormattedCitation" : "[36]"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[36]</w:t>
      </w:r>
      <w:r>
        <w:rPr>
          <w:szCs w:val="24"/>
          <w:shd w:val="clear" w:color="auto" w:fill="FFFFFF"/>
        </w:rPr>
        <w:fldChar w:fldCharType="end"/>
      </w:r>
      <w:r>
        <w:rPr>
          <w:szCs w:val="24"/>
          <w:shd w:val="clear" w:color="auto" w:fill="FFFFFF"/>
        </w:rPr>
        <w:t xml:space="preserve"> makalelerinde C</w:t>
      </w:r>
      <w:r w:rsidRPr="00AC0BA7">
        <w:rPr>
          <w:szCs w:val="24"/>
          <w:shd w:val="clear" w:color="auto" w:fill="FFFFFF"/>
        </w:rPr>
        <w:t xml:space="preserve">hen kaotik sistemini kullanan ve test sonuçlarına göre rasgele karakteristik taşıyan ve ataklara karşı koyabilecek bir rasgele sayı üreteci tasarımı gerçekleştirmişlerdir. Angulo ve arkadaşları </w:t>
      </w:r>
      <w:r>
        <w:rPr>
          <w:szCs w:val="24"/>
          <w:shd w:val="clear" w:color="auto" w:fill="FFFFFF"/>
        </w:rPr>
        <w:fldChar w:fldCharType="begin" w:fldLock="1"/>
      </w:r>
      <w:r>
        <w:rPr>
          <w:szCs w:val="24"/>
          <w:shd w:val="clear" w:color="auto" w:fill="FFFFFF"/>
        </w:rPr>
        <w:instrText>ADDIN CSL_CITATION { "citationItems" : [ { "id" : "ITEM-1", "itemData" : { "DOI" : "10.1109/NEWCAS.2012.6328946", "ISBN" : "9781467308595", "author" : [ { "dropping-particle" : "", "family" : "Angulo", "given" : "Julio Alexander Aguilar", "non-dropping-particle" : "", "parse-names" : false, "suffix" : "" }, { "dropping-particle" : "", "family" : "Kussener", "given" : "Edith", "non-dropping-particle" : "", "parse-names" : false, "suffix" : "" }, { "dropping-particle" : "", "family" : "Barthelemy", "given" : "Herv\u00e9", "non-dropping-particle" : "", "parse-names" : false, "suffix" : "" }, { "dropping-particle" : "", "family" : "Duval", "given" : "Benjamin", "non-dropping-particle" : "", "parse-names" : false, "suffix" : "" } ], "container-title" : "2012 IEEE 10th International New Circuits and Systems Conference, NEWCAS 2012", "id" : "ITEM-1", "issued" : { "date-parts" : [ [ "2012" ] ] }, "page" : "21-24", "title" : "A new oscillator-based Random Number Generator", "type" : "article-journal" }, "uris" : [ "http://www.mendeley.com/documents/?uuid=9a2f32b0-5596-43f8-9001-b3136cc12e2f" ] } ], "mendeley" : { "formattedCitation" : "[37]", "plainTextFormattedCitation" : "[37]", "previouslyFormattedCitation" : "[37]"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[37]</w:t>
      </w:r>
      <w:r>
        <w:rPr>
          <w:szCs w:val="24"/>
          <w:shd w:val="clear" w:color="auto" w:fill="FFFFFF"/>
        </w:rPr>
        <w:fldChar w:fldCharType="end"/>
      </w:r>
      <w:r w:rsidRPr="00AC0BA7">
        <w:rPr>
          <w:szCs w:val="24"/>
          <w:shd w:val="clear" w:color="auto" w:fill="FFFFFF"/>
        </w:rPr>
        <w:t xml:space="preserve"> yeni </w:t>
      </w:r>
      <w:r>
        <w:rPr>
          <w:szCs w:val="24"/>
          <w:shd w:val="clear" w:color="auto" w:fill="FFFFFF"/>
        </w:rPr>
        <w:t xml:space="preserve">bir kaotik osilatör tabanlı </w:t>
      </w:r>
      <w:r w:rsidRPr="00AC0BA7">
        <w:rPr>
          <w:szCs w:val="24"/>
          <w:shd w:val="clear" w:color="auto" w:fill="FFFFFF"/>
        </w:rPr>
        <w:t>rasgele sayı üreteci tasarı</w:t>
      </w:r>
      <w:r>
        <w:rPr>
          <w:szCs w:val="24"/>
          <w:shd w:val="clear" w:color="auto" w:fill="FFFFFF"/>
        </w:rPr>
        <w:t>mı gerçekleştirmişlerdir. Avaroğ</w:t>
      </w:r>
      <w:r w:rsidRPr="00AC0BA7">
        <w:rPr>
          <w:szCs w:val="24"/>
          <w:shd w:val="clear" w:color="auto" w:fill="FFFFFF"/>
        </w:rPr>
        <w:t xml:space="preserve">lu ve arkadaşları </w:t>
      </w:r>
      <w:r>
        <w:rPr>
          <w:szCs w:val="24"/>
          <w:shd w:val="clear" w:color="auto" w:fill="FFFFFF"/>
        </w:rPr>
        <w:fldChar w:fldCharType="begin" w:fldLock="1"/>
      </w:r>
      <w:r>
        <w:rPr>
          <w:szCs w:val="24"/>
          <w:shd w:val="clear" w:color="auto" w:fill="FFFFFF"/>
        </w:rPr>
        <w:instrText>ADDIN CSL_CITATION { "citationItems" : [ { "id" : "ITEM-1", "itemData" : { "ISBN" : "9781467355636", "author" : [ { "dropping-particle" : "", "family" : "Avaro", "given" : "Erdin\u00e7", "non-dropping-particle" : "", "parse-names" : false, "suffix" : "" } ], "id" : "ITEM-1", "issued" : { "date-parts" : [ [ "2013" ] ] }, "page" : "0-3", "title" : "\u00c7ok Modlu Kaotik Sarmal Kullan \u0131 larak Rasgele Say \u0131 \u00dcretimi Random Number Generation Using Multi-mode Chaotic Attractor", "type" : "article-journal" }, "uris" : [ "http://www.mendeley.com/documents/?uuid=6f7c423f-50ae-4012-809d-b55bf89ec1d8" ] } ], "mendeley" : { "formattedCitation" : "[38]", "plainTextFormattedCitation" : "[38]", "previouslyFormattedCitation" : "[38]"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[38]</w:t>
      </w:r>
      <w:r>
        <w:rPr>
          <w:szCs w:val="24"/>
          <w:shd w:val="clear" w:color="auto" w:fill="FFFFFF"/>
        </w:rPr>
        <w:fldChar w:fldCharType="end"/>
      </w:r>
      <w:r w:rsidRPr="00AC0BA7">
        <w:rPr>
          <w:szCs w:val="24"/>
          <w:shd w:val="clear" w:color="auto" w:fill="FFFFFF"/>
        </w:rPr>
        <w:t xml:space="preserve"> çok boyutlu kaotik sarmallı </w:t>
      </w:r>
      <w:r>
        <w:rPr>
          <w:szCs w:val="24"/>
          <w:shd w:val="clear" w:color="auto" w:fill="FFFFFF"/>
        </w:rPr>
        <w:t>atraktör</w:t>
      </w:r>
      <w:r w:rsidRPr="00AC0BA7">
        <w:rPr>
          <w:szCs w:val="24"/>
          <w:shd w:val="clear" w:color="auto" w:fill="FFFFFF"/>
        </w:rPr>
        <w:t xml:space="preserve"> kullanarak, rasgele sayı üreteci tasarlamışlardır. Zhu ve arkadaşları </w:t>
      </w:r>
      <w:r>
        <w:rPr>
          <w:szCs w:val="24"/>
          <w:shd w:val="clear" w:color="auto" w:fill="FFFFFF"/>
        </w:rPr>
        <w:fldChar w:fldCharType="begin" w:fldLock="1"/>
      </w:r>
      <w:r>
        <w:rPr>
          <w:szCs w:val="24"/>
          <w:shd w:val="clear" w:color="auto" w:fill="FFFFFF"/>
        </w:rPr>
        <w:instrText>ADDIN CSL_CITATION { "citationItems" : [ { "id" : "ITEM-1", "itemData" : { "DOI" : "10.1016/j.cose.2013.02.003", "ISSN" : "01674048", "abstract" : "A novel kind of iris and chaotic-based random number generator (ICRNG) is developed from the unique randomness and unpredictability of iris. This method combines biometric feature extraction and random number generation in a novel way. Firstly, we get the non-deterministic source-iris image by iris acquisition equipment, then, we use chaotic function to eliminate the similar pattern in iris from the same person and get the unpredictable random sequence. We use auto-correlation function method and correlation coefficients method to show that ICRNG is linearly independent, then, we use BDS statistical test method to verify ICRNG is nonlinearly independent. Finally, the randomness of ICRNG is verified by histogram analysis, information analysis, sensitivity analysis, FIPS 140-2 tests and NIST SP 800-22 tests. Hence, ICRNG possess satisfactory performance and can be implemented on common PC platform. \u00a9 2013 Elsevier Ltd. All rights reserved.", "author" : [ { "dropping-particle" : "", "family" : "Zhu", "given" : "Hegui", "non-dropping-particle" : "", "parse-names" : false, "suffix" : "" }, { "dropping-particle" : "", "family" : "Zhao", "given" : "Cheng", "non-dropping-particle" : "", "parse-names" : false, "suffix" : "" }, { "dropping-particle" : "", "family" : "Zhang", "given" : "Xiangde", "non-dropping-particle" : "", "parse-names" : false, "suffix" : "" }, { "dropping-particle" : "", "family" : "Yang", "given" : "Lianping", "non-dropping-particle" : "", "parse-names" : false, "suffix" : "" } ], "container-title" : "Computers and Security", "id" : "ITEM-1", "issued" : { "date-parts" : [ [ "2013" ] ] }, "page" : "40-48", "publisher" : "Elsevier Ltd", "title" : "A novel iris and chaos-based random number generator", "type" : "article-journal", "volume" : "36" }, "uris" : [ "http://www.mendeley.com/documents/?uuid=c26355e3-2c20-42f8-bdfb-4554791e1dcd" ] } ], "mendeley" : { "formattedCitation" : "[39]", "plainTextFormattedCitation" : "[39]", "previouslyFormattedCitation" : "[39]"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[39]</w:t>
      </w:r>
      <w:r>
        <w:rPr>
          <w:szCs w:val="24"/>
          <w:shd w:val="clear" w:color="auto" w:fill="FFFFFF"/>
        </w:rPr>
        <w:fldChar w:fldCharType="end"/>
      </w:r>
      <w:r w:rsidRPr="00AC0BA7">
        <w:rPr>
          <w:szCs w:val="24"/>
          <w:shd w:val="clear" w:color="auto" w:fill="FFFFFF"/>
        </w:rPr>
        <w:t xml:space="preserve"> iris </w:t>
      </w:r>
      <w:r>
        <w:rPr>
          <w:szCs w:val="24"/>
          <w:shd w:val="clear" w:color="auto" w:fill="FFFFFF"/>
        </w:rPr>
        <w:t>resmi</w:t>
      </w:r>
      <w:r w:rsidRPr="00AC0BA7">
        <w:rPr>
          <w:szCs w:val="24"/>
          <w:shd w:val="clear" w:color="auto" w:fill="FFFFFF"/>
        </w:rPr>
        <w:t xml:space="preserve"> ve kaotik fonksiyonlardan yararlanarak, yeni bir rasgele sayı üreteci tasarımı önermişlerdir. </w:t>
      </w:r>
      <w:r>
        <w:rPr>
          <w:szCs w:val="24"/>
          <w:shd w:val="clear" w:color="auto" w:fill="FFFFFF"/>
        </w:rPr>
        <w:t xml:space="preserve"> </w:t>
      </w:r>
      <w:r w:rsidRPr="00AC0BA7">
        <w:rPr>
          <w:szCs w:val="24"/>
        </w:rPr>
        <w:t xml:space="preserve">Son yıllarda gerçek ve sözde RSÜ’ler ile ilgili literatürde </w:t>
      </w:r>
      <w:r>
        <w:rPr>
          <w:szCs w:val="24"/>
        </w:rPr>
        <w:t>bir</w:t>
      </w:r>
      <w:r w:rsidRPr="00AC0BA7">
        <w:rPr>
          <w:szCs w:val="24"/>
        </w:rPr>
        <w:t xml:space="preserve">çok çalışma bulunmaktadır </w:t>
      </w:r>
      <w:r>
        <w:rPr>
          <w:szCs w:val="24"/>
        </w:rPr>
        <w:fldChar w:fldCharType="begin" w:fldLock="1"/>
      </w:r>
      <w:r>
        <w:rPr>
          <w:szCs w:val="24"/>
        </w:rPr>
        <w:instrText>ADDIN CSL_CITATION { "citationItems" : [ { "id" : "ITEM-1", "itemData" : { "DOI" : "10.1109/81.915385", "ISBN" : "9781450327305", "ISSN" : "10577122", "abstract" : "This paper and its companion (Part II) are devoted to the analysis of the application of a chaotic piecewise-linear one- dimensional (PL1D) map as random number generator (RNG). Piecewise linearity of the map enables us to mathematically find parameter values for which a generating partition is Markov and the RNG behaves as a Markov information source, and then to mathematically analyze the information generation process and the RNG. In the companion paper we discuss practical aspects of our chaos-based RNGs.", "author" : [ { "dropping-particle" : "", "family" : "Stojanovski", "given" : "Toni", "non-dropping-particle" : "", "parse-names" : false, "suffix" : "" }, { "dropping-particle" : "", "family" : "Kocarev", "given" : "Ljup\u010do", "non-dropping-particle" : "", "parse-names" : false, "suffix" : "" } ], "container-title" : "IEEE Transactions on Circuits and Systems I: Fundamental Theory and Applications", "id" : "ITEM-1", "issue" : "3", "issued" : { "date-parts" : [ [ "2001" ] ] }, "page" : "281-288", "title" : "Chaos-based random number generators - Part I: Analysis", "type" : "article-journal", "volume" : "48" }, "uris" : [ "http://www.mendeley.com/documents/?uuid=f0bc24bc-bc8a-4d20-90bd-8b3593affa81" ] }, { "id" : "ITEM-2", "itemData" : { "DOI" : "10.1016/j.physleta.2005.09.060", "ISSN" : "03759601", "abstract" : "An approach to generate multiple pseudorandom-bit sequences from a single spatiotemporal chaotic system is proposed in this Letter. A coupled map lattice is adopted as a prototype of a spatiotemporal chaotic system. The cryptographic properties of the pseudorandom-bit generator based on the coupled map lattice (CML-MPRBG) are analyzed. It is observed from simulation results that the CML-MPRBG has good cryptographic properties. Basic security analysis of a stream cipher based on the CML-MPRBG is also discussed. The results show that the CML-MPRBG can be a good candidate for constructing a secure cipher. ?? 2005 Elsevier B.V. All rights reserved.", "author" : [ { "dropping-particle" : "", "family" : "Li", "given" : "Ping", "non-dropping-particle" : "", "parse-names" : false, "suffix" : "" }, { "dropping-particle" : "", "family" : "Li", "given" : "Zhong", "non-dropping-particle" : "", "parse-names" : false, "suffix" : "" }, { "dropping-particle" : "", "family" : "Halang", "given" : "Wolfgang A.", "non-dropping-particle" : "", "parse-names" : false, "suffix" : "" }, { "dropping-particle" : "", "family" : "Chen", "given" : "Guanrong", "non-dropping-particle" : "", "parse-names" : false, "suffix" : "" } ], "container-title" : "Physics Letters, Section A: General, Atomic and Solid State Physics", "id" : "ITEM-2", "issue" : "6", "issued" : { "date-parts" : [ [ "2006" ] ] }, "page" : "467-473", "title" : "A multiple pseudorandom-bit generator based on a spatiotemporal chaotic map", "type" : "article-journal", "volume" : "349" }, "uris" : [ "http://www.mendeley.com/documents/?uuid=4b6a06cc-567f-4a4f-9a6c-b8f1b863513f" ] }, { "id" : "ITEM-3", "itemData" : { "DOI" : "10.1016/j.chaos.2007.10.022", "ISSN" : "09600779", "abstract" : "True random number generators are in general more secure than pseudo random number generators. In this paper, we propose a novel true random number generator which generates a 256-bit random number by computer mouse movement. It is cheap, convenient and universal for personal computers. To eliminate the effect of similar movement patterns generated by the same user, three chaos-based approaches, namely, discretized 2D chaotic map permutation, spatiotemporal chaos and \"MASK\" algorithm, are adopted to post-process the captured mouse movements. Random bits generated by three users are tested using NIST statistical tests. Both the spatiotemporal chaos approach and the \"MASK\" algorithm pass the tests successfully. However, the latter has a better performance in terms of efficiency and effectiveness and so is more practical for common personal computer applications. ?? 2007 Elsevier Ltd. All rights reserved.", "author" : [ { "dropping-particle" : "", "family" : "Hu", "given" : "Yue", "non-dropping-particle" : "", "parse-names" : false, "suffix" : "" }, { "dropping-particle" : "", "family" : "Liao", "given" : "Xiaofeng", "non-dropping-particle" : "", "parse-names" : false, "suffix" : "" }, { "dropping-particle" : "", "family" : "Wong", "given" : "Kwok wo", "non-dropping-particle" : "", "parse-names" : false, "suffix" : "" }, { "dropping-particle" : "", "family" : "Zhou", "given" : "Qing", "non-dropping-particle" : "", "parse-names" : false, "suffix" : "" } ], "container-title" : "Chaos, Solitons and Fractals", "id" : "ITEM-3", "issue" : "5", "issued" : { "date-parts" : [ [ "2009" ] ] }, "page" : "2286-2293", "publisher" : "Elsevier Ltd", "title" : "A true random number generator based on mouse movement and chaotic cryptography", "type" : "article-journal", "volume" : "40" }, "uris" : [ "http://www.mendeley.com/documents/?uuid=b77c2be8-bbec-4854-8465-76232c653450" ] }, { "id" : "ITEM-4", "itemData" : { "DOI" : "10.1016/j.chaos.2008.08.032", "ISSN" : "09600779", "abstract" : "A scheme for pseudo-random binary sequence generation based on the spatial chaotic map is proposed. In order to face the challenge of using the proposed PRBS in cryptography, the proposed PRBS is subjected to statistical tests which are the well-known FIPS-140-1 in the area of cryptography, and correlation properties of the proposed sequences are investigated. The proposed PRBS successfully passes all these tests. Results of statistical testing of the sequences are found encouraging. The results of statistical tests suggest strong candidature for cryptographic applications. Crown Copyright ?? 2008.", "author" : [ { "dropping-particle" : "", "family" : "Sun", "given" : "Fuyan", "non-dropping-particle" : "", "parse-names" : false, "suffix" : "" }, { "dropping-particle" : "", "family" : "Liu", "given" : "Shutang", "non-dropping-particle" : "", "parse-names" : false, "suffix" : "" } ], "container-title" : "Chaos, Solitons and Fractals", "id" : "ITEM-4", "issue" : "5", "issued" : { "date-parts" : [ [ "2009" ] ] }, "page" : "2216-2219", "publisher" : "Elsevier Ltd", "title" : "Cryptographic pseudo-random sequence from the spatial chaotic map", "type" : "article-journal", "volume" : "41" }, "uris" : [ "http://www.mendeley.com/documents/?uuid=c77b3c3b-1304-4ed0-a07c-5aacbb58db18" ] }, { "id" : "ITEM-5", "itemData" : { "DOI" : "10.1016/j.aeue.2006.05.006", "ISSN" : "16180399", "abstract" : "A non-autonomous chaotic circuit which is suitable for high-frequency integrated circuit (IC) realization is presented. Simulation and experimental results verifying the feasibility of the circuit are given. We have numerically verified that the bit streams obtained from the stroboscopic Poincar\u00e9 map of the system passed the four basic tests of FIPS-140-2 test suite. We also have verified that the binary data obtained from the hardware realization of this continuous-time chaotic oscillator in the same way pass the full NIST random number test suite. Then, in order to increase the output throughput and the statistical quality of the generated bit sequences, we propose a TRNG design which uses a dual oscillator architecture with the proposed continuous-time chaotic oscillator. Finally, we have experimentally verified that the binary data obtained by this oscillator sampling technique pass the tests of full NIST random number test suite without Von Neumann processing for a higher throughput speed while compared with the previous one where the proposed continuous-time chaotic oscillator is used alone. \u00a9 2006 Elsevier GmbH. All rights reserved.", "author" : [ { "dropping-particle" : "", "family" : "Erg\u00fcn", "given" : "Salih", "non-dropping-particle" : "", "parse-names" : false, "suffix" : "" }, { "dropping-particle" : "", "family" : "\u00d6zog\u0303uz", "given" : "Serdar", "non-dropping-particle" : "", "parse-names" : false, "suffix" : "" } ], "container-title" : "AEU - International Journal of Electronics and Communications", "id" : "ITEM-5", "issue" : "4", "issued" : { "date-parts" : [ [ "2007" ] ] }, "page" : "235-242", "title" : "Truly random number generators based on a non-autonomous chaotic oscillator", "type" : "article-journal", "volume" : "61" }, "uris" : [ "http://www.mendeley.com/documents/?uuid=71906430-d110-4992-b7bf-381919414cb0" ] }, { "id" : "ITEM-6", "itemData" : { "DOI" : "10.1016/j.vlsi.2013.06.003", "ISBN" : "0167-9260", "ISSN" : "01679260", "abstract" : "Discrete time chaos based true random number generators are lightweight cryptographic primitives that offer scalable performance for the emerging low power mobile applications. In this work, a novel design method for discrete time chaos based true random number generators is developed using skew tent map as a case study. Optimum parameter values yielding maximum randomness are calculated using a mathematical model of true random number generator. A practical information measure is used to determine the maximum allowable parameter variation limits. Appropriate mapping between dynamic system and circuit parameters is established and a current mode skew tent map circuit is designed to validate proposed method. ?? 2013 Elsevier B.V. Published by Elsevier B.V. All rights reserved.", "author" : [ { "dropping-particle" : "", "family" : "Cicek", "given" : "Ihsan", "non-dropping-particle" : "", "parse-names" : false, "suffix" : "" }, { "dropping-particle" : "", "family" : "Pusane", "given" : "Ali Emre", "non-dropping-particle" : "", "parse-names" : false, "suffix" : "" }, { "dropping-particle" : "", "family" : "Dundar", "given" : "Gunhan", "non-dropping-particle" : "", "parse-names" : false, "suffix" : "" } ], "container-title" : "Integration, the VLSI Journal", "id" : "ITEM-6", "issue" : "1", "issued" : { "date-parts" : [ [ "2014" ] ] }, "page" : "38-47", "publisher" : "Elsevier", "title" : "A novel design method for discrete time chaos based true random number generators", "type" : "article-journal", "volume" : "47" }, "uris" : [ "http://www.mendeley.com/documents/?uuid=e0e4f5ef-e642-426b-ac65-167864e85f98" ] }, { "id" : "ITEM-7", "itemData" : { "DOI" : "10.1007/s10470-014-0324-y", "ISBN" : "6050105049", "ISSN" : "0925-1030", "author" : [ { "dropping-particle" : "", "family" : "Cicek", "given" : "Ihsan", "non-dropping-particle" : "", "parse-names" : false, "suffix" : "" }, { "dropping-particle" : "", "family" : "Pusane", "given" : "Ali Emre", "non-dropping-particle" : "", "parse-names" : false, "suffix" : "" }, { "dropping-particle" : "", "family" : "Dundar", "given" : "G", "non-dropping-particle" : "", "parse-names" : false, "suffix" : "" } ], "container-title" : "8th International Conference on Electrical and Electronics Engineering (ELECO)", "id" : "ITEM-7", "issue" : "February", "issued" : { "date-parts" : [ [ "2013" ] ] }, "page" : "332-335", "title" : "A novel dual entropy core true random number generator", "type" : "article-journal" }, "uris" : [ "http://www.mendeley.com/documents/?uuid=2e9d47d8-9c6d-40e3-9428-88cb88b58d3a" ] }, { "id" : "ITEM-8", "itemData" : { "DOI" : "10.1109/TCSI.2010.2052515", "ISBN" : "1549-8328 VO  - 57", "ISSN" : "1549-8328", "abstract" : "We present the design and the validation by means of suitably improved randomness tests of two different implementations of high-performance true-random number generators which use a discrete-time chaotic circuit as their entropy source. The proposed system has been developed from a standard pipeline Analog-to-Digital converter (ADC) design, modified to operate as a set of piecewise-linear chaotic maps. The evolution of each map is observed and quantized to obtain a random bit stream. With this approach it is possible to obtain, on current CMOS technology, a data rate in the order of tens of megabit per second. Furthermore, we can also prove that the design is tamper resistant in the sense that a power analysis cannot leak information regarding the generated bits. This makes the proposed circuit perfectly suitable for embedding in cryptographic systems like smarts cards, even more so if one consider that it could be easily obtained by reconfiguring an existing pipeline ADC. The two prototypes have been designed in a 0.35-&amp;amp;#x03BC;m and 0.18-&amp;amp;#x03BC;m CMOS technology, and have a throughput of, respectively, 40 Mbit/s and 100 Mbit/s. A comparison between measured results and other high-end commercial solutions shows a comparable quality with a operating speed that is one order of magnitude faster.", "author" : [ { "dropping-particle" : "", "family" : "Pareschi", "given" : "F.", "non-dropping-particle" : "", "parse-names" : false, "suffix" : "" }, { "dropping-particle" : "", "family" : "Setti", "given" : "G.", "non-dropping-particle" : "", "parse-names" : false, "suffix" : "" }, { "dropping-particle" : "", "family" : "Rovatti", "given" : "R.", "non-dropping-particle" : "", "parse-names" : false, "suffix" : "" } ], "container-title" : "IEEE Transactions on Circuits and Systems I: Regular Papers", "id" : "ITEM-8", "issue" : "12", "issued" : { "date-parts" : [ [ "2010" ] ] }, "page" : "3124-3137", "title" : "Implementation and Testing of High-Speed CMOS True Random Number Generators Based on Chaotic Systems", "type" : "article-journal", "volume" : "57" }, "uris" : [ "http://www.mendeley.com/documents/?uuid=c64cdb51-8d93-4df7-8e51-ce4d10ec002e" ] }, { "id" : "ITEM-9", "itemData" : { "DOI" : "10.1016/j.chaos.2007.10.049", "ISSN" : "09600779", "abstract" : "Two pseudorandom binary sequence generators, based on logistic chaotic maps intended for stream cipher applications, are proposed. The first is based on a single one-dimensional logistic map which exhibits random, noise-like properties at given certain parameter values, and the second is based on a combination of two logistic maps. The encryption step proposed in both algorithms consists of a simple bitwise XOR operation of the plaintext binary sequence with the keystream binary sequence to produce the ciphertext binary sequence. A threshold function is applied to convert the floating-point iterates into binary form. Experimental results show that the produced sequences possess high linear complexity and very good statistical properties. The systems are put forward for security evaluation by the cryptographic committees. ?? 2007 Elsevier Ltd. All rights reserved.", "author" : [ { "dropping-particle" : "", "family" : "Kanso", "given" : "Ali", "non-dropping-particle" : "", "parse-names" : false, "suffix" : "" }, { "dropping-particle" : "", "family" : "Smaoui", "given" : "Nejib", "non-dropping-particle" : "", "parse-names" : false, "suffix" : "" } ], "container-title" : "Chaos, Solitons and Fractals", "id" : "ITEM-9", "issue" : "5", "issued" : { "date-parts" : [ [ "2009" ] ] }, "page" : "2557-2568", "publisher" : "Elsevier Ltd", "title" : "Logistic chaotic maps for binary numbers generations", "type" : "article-journal", "volume" : "40" }, "uris" : [ "http://www.mendeley.com/documents/?uuid=9873898b-4b51-48b6-aaa7-6e7caddca7d5" ] }, { "id" : "ITEM-10", "itemData" : { "DOI" : "10.1016/j.chaos.2009.03.068", "ISSN" : "09600779", "abstract" : "A cheap, convenient and universal TRNG based on mobile telephone photo for producing random bit sequence is proposed. To settle the problem of sequential pixels and comparability, three chaos-based approaches are applied to post-process the generated binary image. The random numbers produced by three users are tested using US NIST RNG statistical test software. The experimental results indicate that the Arnold cat map is the fastest way to generate a random bit sequence and can be accepted on general PC. The \u201cMASK\u201d algorithm also performs well. Finally, comparing with the TRNG of Hu et al. [Hu Y, Liao X, Wong KW, Zhou Q. A true random number generator based on mouse movement and chaotic cryptography. Chaos, Solitons and Fractals 2007. doi: 10.1016/j.chaos.2007.10.022] which is presented by Hu et al., many merits of the proposed TRNG in this paper has been found.", "author" : [ { "dropping-particle" : "", "family" : "Zhao", "given" : "Liang", "non-dropping-particle" : "", "parse-names" : false, "suffix" : "" }, { "dropping-particle" : "", "family" : "Liao", "given" : "Xiaofeng", "non-dropping-particle" : "", "parse-names" : false, "suffix" : "" }, { "dropping-particle" : "", "family" : "Xiao", "given" : "Di", "non-dropping-particle" : "", "parse-names" : false, "suffix" : "" }, { "dropping-particle" : "", "family" : "Xiang", "given" : "Tao", "non-dropping-particle" : "", "parse-names" : false, "suffix" : "" }, { "dropping-particle" : "", "family" : "Zhou", "given" : "Qing", "non-dropping-particle" : "", "parse-names" : false, "suffix" : "" }, { "dropping-particle" : "", "family" : "Duan", "given" : "Shukai", "non-dropping-particle" : "", "parse-names" : false, "suffix" : "" } ], "container-title" : "Chaos, Solitons &amp; Fractals", "id" : "ITEM-10", "issue" : "3", "issued" : { "date-parts" : [ [ "2009" ] ] }, "page" : "1692-1699", "publisher" : "Elsevier Ltd", "title" : "True random number generation from mobile telephone photo based on chaotic cryptography", "type" : "article-journal", "volume" : "42" }, "uris" : [ "http://www.mendeley.com/documents/?uuid=72211ae7-187f-414e-8fef-a0daaab6e858" ] }, { "id" : "ITEM-11", "itemData" : { "DOI" : "10.1016/j.cnsns.2010.04.021", "ISSN" : "10075704", "abstract" : "The pseudo-randomness and complexity of binary sequences generated by chaotic systems are investigated in this paper. These chaotic binary sequences can have the same pseudo-randomness and complexity as the chaotic real sequences that are transformed into them by the use of Kohda's quantification algorithm. The statistical test, correlation function, spectral analysis, Lempel-Ziv complexity and approximate entropy are regarded as quantitative measures to characterize the pseudo-randomness and complexity of these binary sequences. The experimental results show the finite binary sequences generated by the chaotic systems have good properties with the pseudo-randomness and complexity of sequences. However, the pseudo-randomness and complexity of sequence are not added with the increase of sequence length. On the contrary, they steadily decrease with the increase of sequence length in the criterion of approximate entropy and statistical test. The constraint of computational precision is a fundamental reason resulting in the problem. So only the shorter binary sequences generated by the chaotic systems are suitable for modern cryptography without other way of adding sequence complexity in the existing computer system. ?? 2010 Elsevier B.V.", "author" : [ { "dropping-particle" : "", "family" : "Nian-sheng", "given" : "Liu", "non-dropping-particle" : "", "parse-names" : false, "suffix" : "" } ], "container-title" : "Communications in Nonlinear Science and Numerical Simulation", "id" : "ITEM-11", "issue" : "2", "issued" : { "date-parts" : [ [ "2011" ] ] }, "page" : "761-768", "publisher" : "Elsevier B.V.", "title" : "Pseudo-randomness and complexity of binary sequences generated by the chaotic system", "type" : "article-journal", "volume" : "16" }, "uris" : [ "http://www.mendeley.com/documents/?uuid=b625f3f8-3ab0-4a52-ac2c-59dbcc131d86" ] } ], "mendeley" : { "formattedCitation" : "[40]\u2013[50]", "plainTextFormattedCitation" : "[40]\u2013[50]", "previouslyFormattedCitation" : "[40]\u2013[50]" }, "properties" : { "noteIndex" : 0 }, "schema" : "https://github.com/citation-style-language/schema/raw/master/csl-citation.json" }</w:instrText>
      </w:r>
      <w:r>
        <w:rPr>
          <w:szCs w:val="24"/>
        </w:rPr>
        <w:fldChar w:fldCharType="separate"/>
      </w:r>
      <w:r>
        <w:rPr>
          <w:noProof/>
          <w:szCs w:val="24"/>
        </w:rPr>
        <w:t>[40–</w:t>
      </w:r>
      <w:r w:rsidRPr="000D3326">
        <w:rPr>
          <w:noProof/>
          <w:szCs w:val="24"/>
        </w:rPr>
        <w:t>50]</w:t>
      </w:r>
      <w:r>
        <w:rPr>
          <w:szCs w:val="24"/>
        </w:rPr>
        <w:fldChar w:fldCharType="end"/>
      </w:r>
      <w:r w:rsidRPr="00AC0BA7">
        <w:rPr>
          <w:szCs w:val="24"/>
        </w:rPr>
        <w:t xml:space="preserve">. </w:t>
      </w:r>
      <w:r>
        <w:rPr>
          <w:szCs w:val="24"/>
        </w:rPr>
        <w:t xml:space="preserve"> Kaos tabanlı </w:t>
      </w:r>
      <w:r w:rsidRPr="00AC0BA7">
        <w:rPr>
          <w:szCs w:val="24"/>
        </w:rPr>
        <w:t xml:space="preserve">RSÜ’ler ile birçok ortamda daha güvenli bir şekilde şifreleme işlemleri gerçekleştirilmiştir.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K</w:t>
      </w:r>
      <w:r w:rsidRPr="006C1547">
        <w:rPr>
          <w:szCs w:val="24"/>
        </w:rPr>
        <w:t>aotik sistemlerin kullanıldığı bir ba</w:t>
      </w:r>
      <w:r>
        <w:rPr>
          <w:szCs w:val="24"/>
        </w:rPr>
        <w:t>şka alan S-Box (Substitution Box - Yer Değiştirme Kutuları</w:t>
      </w:r>
      <w:r w:rsidRPr="00B9101C">
        <w:rPr>
          <w:szCs w:val="24"/>
        </w:rPr>
        <w:t>)</w:t>
      </w:r>
      <w:r>
        <w:rPr>
          <w:szCs w:val="24"/>
        </w:rPr>
        <w:t xml:space="preserve"> üretimidir. S-Box</w:t>
      </w:r>
      <w:r w:rsidRPr="006C1547">
        <w:rPr>
          <w:szCs w:val="24"/>
        </w:rPr>
        <w:t xml:space="preserve"> yapıları blok şifreleme algoritmalarında </w:t>
      </w:r>
      <w:r>
        <w:rPr>
          <w:szCs w:val="24"/>
        </w:rPr>
        <w:t>doğrusal olmayan karıştırıcı yapılar</w:t>
      </w:r>
      <w:r w:rsidRPr="006C1547">
        <w:rPr>
          <w:szCs w:val="24"/>
        </w:rPr>
        <w:t>dır. Şifreleme alg</w:t>
      </w:r>
      <w:r>
        <w:rPr>
          <w:szCs w:val="24"/>
        </w:rPr>
        <w:t>oritmasında kullanılacak S-Box’</w:t>
      </w:r>
      <w:r w:rsidRPr="006C1547">
        <w:rPr>
          <w:szCs w:val="24"/>
        </w:rPr>
        <w:t>un saldırılara karşı dayanıklı, diferansiyel ve lineer kriptanalize dirençli, güçlü kriptol</w:t>
      </w:r>
      <w:r>
        <w:rPr>
          <w:szCs w:val="24"/>
        </w:rPr>
        <w:t>ojik özelliklere sahip olması</w:t>
      </w:r>
      <w:r w:rsidRPr="006C1547">
        <w:rPr>
          <w:szCs w:val="24"/>
        </w:rPr>
        <w:t>, güçlü bir şifreleme için gerek</w:t>
      </w:r>
      <w:r>
        <w:rPr>
          <w:szCs w:val="24"/>
        </w:rPr>
        <w:t xml:space="preserve">lidir.  Tang ve arkadaşları </w:t>
      </w:r>
      <w:r>
        <w:rPr>
          <w:szCs w:val="24"/>
        </w:rPr>
        <w:fldChar w:fldCharType="begin" w:fldLock="1"/>
      </w:r>
      <w:r>
        <w:rPr>
          <w:szCs w:val="24"/>
        </w:rPr>
        <w:instrText>ADDIN CSL_CITATION { "citationItems" : [ { "id" : "ITEM-1", "itemData" : { "DOI" : "10.1016/j.chaos.2004.04.023", "ISBN" : "0960-0779", "ISSN" : "0960-0779", "abstract" : "A method for obtaining cryptographically strong 8\u00d78 S-boxes based on chaotic maps is presented and the cryptographical properties such as bijection, nonlinearity, strict avalanche criterion, output bits independence criterion and equiprobable input/output XOR distribution of these S-boxes are analyzed in detail. The results of numerical analysis also show that the S-boxes proposed are of the above properties and can resist the differential attack. Furthermore, our approach is suitable for practical application in designing cryptosystem.", "author" : [ { "dropping-particle" : "", "family" : "Tang", "given" : "Guoping", "non-dropping-particle" : "", "parse-names" : false, "suffix" : "" }, { "dropping-particle" : "", "family" : "Liao", "given" : "Xiaofeng", "non-dropping-particle" : "", "parse-names" : false, "suffix" : "" }, { "dropping-particle" : "", "family" : "Chen", "given" : "Yong", "non-dropping-particle" : "", "parse-names" : false, "suffix" : "" } ], "container-title" : "Chaos, Solitons &amp; Fractals", "id" : "ITEM-1", "issue" : "2", "issued" : { "date-parts" : [ [ "2005" ] ] }, "page" : "413-419", "title" : "A Novel Method for Designing S-boxes based on Chaotic Maps", "type" : "article-journal", "volume" : "23" }, "uris" : [ "http://www.mendeley.com/documents/?uuid=7d3d039a-c2c7-4a63-9f6c-9d5f3c7e9d5d" ] } ], "mendeley" : { "formattedCitation" : "[51]", "plainTextFormattedCitation" : "[51]", "previouslyFormattedCitation" : "[51]" }, "properties" : { "noteIndex" : 0 }, "schema" : "https://github.com/citation-style-language/schema/raw/master/csl-citation.json" }</w:instrText>
      </w:r>
      <w:r>
        <w:rPr>
          <w:szCs w:val="24"/>
        </w:rPr>
        <w:fldChar w:fldCharType="separate"/>
      </w:r>
      <w:r w:rsidRPr="000D3326">
        <w:rPr>
          <w:noProof/>
          <w:szCs w:val="24"/>
        </w:rPr>
        <w:t>[51]</w:t>
      </w:r>
      <w:r>
        <w:rPr>
          <w:szCs w:val="24"/>
        </w:rPr>
        <w:fldChar w:fldCharType="end"/>
      </w:r>
      <w:r>
        <w:rPr>
          <w:szCs w:val="24"/>
        </w:rPr>
        <w:t xml:space="preserve"> çalışmalarında, loj</w:t>
      </w:r>
      <w:r w:rsidRPr="006C1547">
        <w:rPr>
          <w:szCs w:val="24"/>
        </w:rPr>
        <w:t>istik kaotik harita</w:t>
      </w:r>
      <w:r>
        <w:rPr>
          <w:szCs w:val="24"/>
        </w:rPr>
        <w:t>sını kullanan kaos tabanlı bir S-B</w:t>
      </w:r>
      <w:r w:rsidRPr="006C1547">
        <w:rPr>
          <w:szCs w:val="24"/>
        </w:rPr>
        <w:t xml:space="preserve">ox üretim algoritması önermişlerdir. Peng </w:t>
      </w:r>
      <w:r>
        <w:rPr>
          <w:szCs w:val="24"/>
        </w:rPr>
        <w:t xml:space="preserve">ve arkadaşları </w:t>
      </w:r>
      <w:r>
        <w:rPr>
          <w:szCs w:val="24"/>
        </w:rPr>
        <w:fldChar w:fldCharType="begin" w:fldLock="1"/>
      </w:r>
      <w:r>
        <w:rPr>
          <w:szCs w:val="24"/>
        </w:rPr>
        <w:instrText>ADDIN CSL_CITATION { "citationItems" : [ { "id" : "ITEM-1", "itemData" : { "ISBN" : "9781467327954", "author" : [ { "dropping-particle" : "", "family" : "Peng", "given" : "Jun", "non-dropping-particle" : "", "parse-names" : false, "suffix" : "" }, { "dropping-particle" : "", "family" : "Jin", "given" : "Shangzhu", "non-dropping-particle" : "", "parse-names" : false, "suffix" : "" }, { "dropping-particle" : "", "family" : "Lei", "given" : "Liang", "non-dropping-particle" : "", "parse-names" : false, "suffix" : "" }, { "dropping-particle" : "", "family" : "Liao", "given" : "Xiaofeng", "non-dropping-particle" : "", "parse-names" : false, "suffix" : "" } ], "id" : "ITEM-1", "issued" : { "date-parts" : [ [ "0" ] ] }, "title" : "Construction and Analysis of Dynamic S-boxes Based on Spatiotemporal Chaos", "type" : "article-journal", "volume" : "1" }, "uris" : [ "http://www.mendeley.com/documents/?uuid=a2dd5cd7-cdb2-48f3-8dd3-b1181c22d448" ] } ], "mendeley" : { "formattedCitation" : "[52]", "plainTextFormattedCitation" : "[52]", "previouslyFormattedCitation" : "[52]" }, "properties" : { "noteIndex" : 0 }, "schema" : "https://github.com/citation-style-language/schema/raw/master/csl-citation.json" }</w:instrText>
      </w:r>
      <w:r>
        <w:rPr>
          <w:szCs w:val="24"/>
        </w:rPr>
        <w:fldChar w:fldCharType="separate"/>
      </w:r>
      <w:r w:rsidRPr="000D3326">
        <w:rPr>
          <w:noProof/>
          <w:szCs w:val="24"/>
        </w:rPr>
        <w:t>[52]</w:t>
      </w:r>
      <w:r>
        <w:rPr>
          <w:szCs w:val="24"/>
        </w:rPr>
        <w:fldChar w:fldCharType="end"/>
      </w:r>
      <w:r w:rsidRPr="006C1547">
        <w:rPr>
          <w:szCs w:val="24"/>
        </w:rPr>
        <w:t xml:space="preserve"> blok şifreleme algoritmaları</w:t>
      </w:r>
      <w:r>
        <w:rPr>
          <w:szCs w:val="24"/>
        </w:rPr>
        <w:t>nda kaotik tabanlı dinamik S-Box</w:t>
      </w:r>
      <w:r w:rsidRPr="006C1547">
        <w:rPr>
          <w:szCs w:val="24"/>
        </w:rPr>
        <w:t xml:space="preserve"> yapılarının oluşturulması için yeni bir yaklaşım sunmuşlardır. Özkaynak ve Ö</w:t>
      </w:r>
      <w:r>
        <w:rPr>
          <w:szCs w:val="24"/>
        </w:rPr>
        <w:t xml:space="preserve">zer </w:t>
      </w:r>
      <w:r>
        <w:rPr>
          <w:szCs w:val="24"/>
        </w:rPr>
        <w:fldChar w:fldCharType="begin" w:fldLock="1"/>
      </w:r>
      <w:r>
        <w:rPr>
          <w:szCs w:val="24"/>
        </w:rPr>
        <w:instrText>ADDIN CSL_CITATION { "citationItems" : [ { "id" : "ITEM-1", "itemData" : { "DOI" : "10.1016/j.physleta.2010.07.019", "ISSN" : "03759601", "abstract" : "It is important to design cryptographically strong S-Boxes in order to design secure systems. In this study, a strong, chaos-based S-Box design is proposed. Continuous-time Lorenz system is chosen as the chaotic system. Proposed methodology is analyzed and tested for the following criteria: Bijective property, nonlinearity, strict avalanche criterion, output bits independence criterion and equiprobable input/output XOR distribution. The results of the analysis show that the proposed cryptosystem is a highly reliable system suitable for secure communication. ?? 2010 Elsevier B.V.", "author" : [ { "dropping-particle" : "", "family" : "\u00d6zkaynak", "given" : "Fatih", "non-dropping-particle" : "", "parse-names" : false, "suffix" : "" }, { "dropping-particle" : "", "family" : "\u00d6zer", "given" : "Ahmet Bedri", "non-dropping-particle" : "", "parse-names" : false, "suffix" : "" } ], "container-title" : "Physics Letters, Section A: General, Atomic and Solid State Physics", "id" : "ITEM-1", "issue" : "36", "issued" : { "date-parts" : [ [ "2010" ] ] }, "page" : "3733-3738", "publisher" : "Elsevier B.V.", "title" : "A method for designing strong S-Boxes based on chaotic Lorenz system", "type" : "article-journal", "volume" : "374" }, "uris" : [ "http://www.mendeley.com/documents/?uuid=2e3a4624-440a-4287-a9de-c7a4f98bcc1c" ] } ], "mendeley" : { "formattedCitation" : "[53]", "plainTextFormattedCitation" : "[53]", "previouslyFormattedCitation" : "[53]" }, "properties" : { "noteIndex" : 0 }, "schema" : "https://github.com/citation-style-language/schema/raw/master/csl-citation.json" }</w:instrText>
      </w:r>
      <w:r>
        <w:rPr>
          <w:szCs w:val="24"/>
        </w:rPr>
        <w:fldChar w:fldCharType="separate"/>
      </w:r>
      <w:r w:rsidRPr="000D3326">
        <w:rPr>
          <w:noProof/>
          <w:szCs w:val="24"/>
        </w:rPr>
        <w:t>[53]</w:t>
      </w:r>
      <w:r>
        <w:rPr>
          <w:szCs w:val="24"/>
        </w:rPr>
        <w:fldChar w:fldCharType="end"/>
      </w:r>
      <w:r w:rsidRPr="006C1547">
        <w:rPr>
          <w:szCs w:val="24"/>
        </w:rPr>
        <w:t xml:space="preserve"> çalışmalarında </w:t>
      </w:r>
      <w:r>
        <w:rPr>
          <w:szCs w:val="24"/>
        </w:rPr>
        <w:t>şifreleme algoritmalarında S-Box</w:t>
      </w:r>
      <w:r w:rsidRPr="006C1547">
        <w:rPr>
          <w:szCs w:val="24"/>
        </w:rPr>
        <w:t xml:space="preserve"> yapılarını güçlendirmek için </w:t>
      </w:r>
      <w:r>
        <w:rPr>
          <w:szCs w:val="24"/>
        </w:rPr>
        <w:t>L</w:t>
      </w:r>
      <w:r w:rsidRPr="006C1547">
        <w:rPr>
          <w:szCs w:val="24"/>
        </w:rPr>
        <w:t xml:space="preserve">orenz kaotik sisteminin kullanıldığı bir yapı önermişlerdir. Zaibi ve </w:t>
      </w:r>
      <w:r>
        <w:rPr>
          <w:szCs w:val="24"/>
        </w:rPr>
        <w:t xml:space="preserve">arkadaşları </w:t>
      </w:r>
      <w:r>
        <w:rPr>
          <w:szCs w:val="24"/>
        </w:rPr>
        <w:fldChar w:fldCharType="begin" w:fldLock="1"/>
      </w:r>
      <w:r>
        <w:rPr>
          <w:szCs w:val="24"/>
        </w:rPr>
        <w:instrText>ADDIN CSL_CITATION { "citationItems" : [ { "id" : "ITEM-1", "itemData" : { "DOI" : "10.1109/GIIS.2009.5307035", "ISBN" : "9781424446247", "abstract" : "The substitution table or S-box is considered as the core of the block ciphers. The good design of the S-box can increase the cipher security and simplicity. The aim of this paper is to demonstrate the efficiency of the dynamic S-boxes based on one-dimensional chaotic maps compared to classic S-box and to evaluate the more suitable one dimensional map to construct a dynamic S-box used in the AES algorithm. The security analysis shows that the dynamic S-boxes based on one-dimensional chaotic map (logistic and PWLCM) have very low linear and differential probabilities. In fact, they have better immunity against linear attacks than static S-box and comparable differential probability value. The new investigated criterion is the strict avalanche criterion (SAC). The results show that the piecewise linear chaotic map (PWLCM) has the closest value to 0.5. In order to validate the efficiency of the S-boxes and their inverse S-boxes images were encrypted using the modified AES algorithm and their histograms were compared. We find that dynamic chaotic S-boxes have slightly more uniform histograms than static S-box, so the AES using dynamic chaotic S-box is secure and as efficient as the classic algorithm.", "author" : [ { "dropping-particle" : "", "family" : "Za\u00efbi", "given" : "Ghada", "non-dropping-particle" : "", "parse-names" : false, "suffix" : "" }, { "dropping-particle" : "", "family" : "Kachouri", "given" : "Abdennaceur", "non-dropping-particle" : "", "parse-names" : false, "suffix" : "" }, { "dropping-particle" : "", "family" : "Peyrard", "given" : "Fabrice", "non-dropping-particle" : "", "parse-names" : false, "suffix" : "" }, { "dropping-particle" : "", "family" : "Foumier-Prunaret", "given" : "Daniele", "non-dropping-particle" : "", "parse-names" : false, "suffix" : "" } ], "container-title" : "2009 Global Information Infrastructure Symposium, GIIS '09", "id" : "ITEM-1", "issue" : "2", "issued" : { "date-parts" : [ [ "2009" ] ] }, "page" : "1-5", "title" : "On dynamic chaotic S-BOX", "type" : "article-journal" }, "uris" : [ "http://www.mendeley.com/documents/?uuid=9f522867-b156-4d67-8f5e-066ef269bda1" ] } ], "mendeley" : { "formattedCitation" : "[54]", "plainTextFormattedCitation" : "[54]", "previouslyFormattedCitation" : "[54]" }, "properties" : { "noteIndex" : 0 }, "schema" : "https://github.com/citation-style-language/schema/raw/master/csl-citation.json" }</w:instrText>
      </w:r>
      <w:r>
        <w:rPr>
          <w:szCs w:val="24"/>
        </w:rPr>
        <w:fldChar w:fldCharType="separate"/>
      </w:r>
      <w:r w:rsidRPr="000D3326">
        <w:rPr>
          <w:noProof/>
          <w:szCs w:val="24"/>
        </w:rPr>
        <w:t>[54]</w:t>
      </w:r>
      <w:r>
        <w:rPr>
          <w:szCs w:val="24"/>
        </w:rPr>
        <w:fldChar w:fldCharType="end"/>
      </w:r>
      <w:r>
        <w:rPr>
          <w:szCs w:val="24"/>
        </w:rPr>
        <w:t xml:space="preserve"> </w:t>
      </w:r>
      <w:r w:rsidRPr="006C1547">
        <w:rPr>
          <w:szCs w:val="24"/>
        </w:rPr>
        <w:t xml:space="preserve">çalışmalarında, </w:t>
      </w:r>
      <w:r>
        <w:rPr>
          <w:szCs w:val="24"/>
        </w:rPr>
        <w:t>S-Box</w:t>
      </w:r>
      <w:r w:rsidRPr="006C1547">
        <w:rPr>
          <w:szCs w:val="24"/>
        </w:rPr>
        <w:t>’ların kaos tabanlı dinamik yapıda tasarlanması için bir çalışma gerçekleştirmişl</w:t>
      </w:r>
      <w:r>
        <w:rPr>
          <w:szCs w:val="24"/>
        </w:rPr>
        <w:t xml:space="preserve">erdir. Zaibi ve arkadaşları </w:t>
      </w:r>
      <w:r>
        <w:rPr>
          <w:szCs w:val="24"/>
        </w:rPr>
        <w:fldChar w:fldCharType="begin" w:fldLock="1"/>
      </w:r>
      <w:r>
        <w:rPr>
          <w:szCs w:val="24"/>
        </w:rPr>
        <w:instrText>ADDIN CSL_CITATION { "citationItems" : [ { "id" : "ITEM-1", "itemData" : { "author" : [ { "dropping-particle" : "", "family" : "Zaibi, G., Peyrard, F., Kachouri, A., Fournier\u2010Prunaret, D., Samet", "given" : "M.", "non-dropping-particle" : "", "parse-names" : false, "suffix" : "" } ], "container-title" : "Security and Communication Networks", "id" : "ITEM-1", "issue" : "2", "issued" : { "date-parts" : [ [ "2014" ] ] }, "page" : "279-292", "title" : "Efficient and secure chaotic S\u2010Box for wireless sensor network", "type" : "article-journal", "volume" : "7" }, "uris" : [ "http://www.mendeley.com/documents/?uuid=5f34b445-6524-45a2-8f67-94e356a3e71b" ] } ], "mendeley" : { "formattedCitation" : "[55]", "plainTextFormattedCitation" : "[55]", "previouslyFormattedCitation" : "[55]" }, "properties" : { "noteIndex" : 0 }, "schema" : "https://github.com/citation-style-language/schema/raw/master/csl-citation.json" }</w:instrText>
      </w:r>
      <w:r>
        <w:rPr>
          <w:szCs w:val="24"/>
        </w:rPr>
        <w:fldChar w:fldCharType="separate"/>
      </w:r>
      <w:r w:rsidRPr="000D3326">
        <w:rPr>
          <w:noProof/>
          <w:szCs w:val="24"/>
        </w:rPr>
        <w:t>[55]</w:t>
      </w:r>
      <w:r>
        <w:rPr>
          <w:szCs w:val="24"/>
        </w:rPr>
        <w:fldChar w:fldCharType="end"/>
      </w:r>
      <w:r w:rsidRPr="006C1547">
        <w:rPr>
          <w:szCs w:val="24"/>
        </w:rPr>
        <w:t xml:space="preserve"> çalışmalarında kablosuz algılayıcı ağlarda güvenliği artırmak için</w:t>
      </w:r>
      <w:r>
        <w:rPr>
          <w:szCs w:val="24"/>
        </w:rPr>
        <w:t>,</w:t>
      </w:r>
      <w:r w:rsidRPr="006C1547">
        <w:rPr>
          <w:szCs w:val="24"/>
        </w:rPr>
        <w:t xml:space="preserve"> şifreleme algoritmalarında kullanılan S-B</w:t>
      </w:r>
      <w:r>
        <w:rPr>
          <w:szCs w:val="24"/>
        </w:rPr>
        <w:t xml:space="preserve">ox </w:t>
      </w:r>
      <w:r w:rsidRPr="006C1547">
        <w:rPr>
          <w:szCs w:val="24"/>
        </w:rPr>
        <w:t xml:space="preserve">yapılarını kaotik tabanlı olarak tasarlamışlardır. </w:t>
      </w:r>
      <w:r>
        <w:rPr>
          <w:szCs w:val="24"/>
        </w:rPr>
        <w:t xml:space="preserve">Liu ve arkadaşları </w:t>
      </w:r>
      <w:r>
        <w:rPr>
          <w:szCs w:val="24"/>
        </w:rPr>
        <w:fldChar w:fldCharType="begin" w:fldLock="1"/>
      </w:r>
      <w:r>
        <w:rPr>
          <w:szCs w:val="24"/>
        </w:rPr>
        <w:instrText>ADDIN CSL_CITATION { "citationItems" : [ { "id" : "ITEM-1", "itemData" : { "DOI" : "10.1016/j.aeue.2014.02.002", "ISSN" : "16180399", "abstract" : "A chaos-based color image encryption scheme using bijection is designed. The whole image is diffused by exclusive or (XOR) operation for random rounds, each color component is separated into blocks with the same size. A bijective function f: B \u2192 S between block set B and S-box set S, is built. The corresponding 8 \u00d7 8 S-box is dynamically generated by the Chen system with variable conditions. The ciphered image can be obtained after substituting each block with the paired S-box. Numerical simulation and security analysis demonstrate that the scheme is practical in image encryption. \u00a9 2014 Elsevier GmbH.", "author" : [ { "dropping-particle" : "", "family" : "Liu", "given" : "Hongjun", "non-dropping-particle" : "", "parse-names" : false, "suffix" : "" }, { "dropping-particle" : "", "family" : "Kadir", "given" : "Abdurahman", "non-dropping-particle" : "", "parse-names" : false, "suffix" : "" }, { "dropping-particle" : "", "family" : "Niu", "given" : "Yujun", "non-dropping-particle" : "", "parse-names" : false, "suffix" : "" } ], "container-title" : "AEU - International Journal of Electronics and Communications", "id" : "ITEM-1", "issue" : "7", "issued" : { "date-parts" : [ [ "2014" ] ] }, "page" : "676-686", "publisher" : "Elsevier GmbH.", "title" : "Chaos-based color image block encryption scheme using S-box", "type" : "article-journal", "volume" : "68" }, "uris" : [ "http://www.mendeley.com/documents/?uuid=ed6b8cb6-0527-4cad-b459-9d91a377eeae" ] } ], "mendeley" : { "formattedCitation" : "[56]", "plainTextFormattedCitation" : "[56]", "previouslyFormattedCitation" : "[56]" }, "properties" : { "noteIndex" : 0 }, "schema" : "https://github.com/citation-style-language/schema/raw/master/csl-citation.json" }</w:instrText>
      </w:r>
      <w:r>
        <w:rPr>
          <w:szCs w:val="24"/>
        </w:rPr>
        <w:fldChar w:fldCharType="separate"/>
      </w:r>
      <w:r w:rsidRPr="000D3326">
        <w:rPr>
          <w:noProof/>
          <w:szCs w:val="24"/>
        </w:rPr>
        <w:t>[56]</w:t>
      </w:r>
      <w:r>
        <w:rPr>
          <w:szCs w:val="24"/>
        </w:rPr>
        <w:fldChar w:fldCharType="end"/>
      </w:r>
      <w:r w:rsidRPr="006C1547">
        <w:rPr>
          <w:szCs w:val="24"/>
        </w:rPr>
        <w:t xml:space="preserve"> Chen kaotik </w:t>
      </w:r>
      <w:r>
        <w:rPr>
          <w:szCs w:val="24"/>
        </w:rPr>
        <w:t>haritası ile üretilen S-B</w:t>
      </w:r>
      <w:r w:rsidRPr="006C1547">
        <w:rPr>
          <w:szCs w:val="24"/>
        </w:rPr>
        <w:t xml:space="preserve">ox’ın kullanıldığı bir resim şifreleme algoritması önermişlerdir. </w:t>
      </w:r>
      <w:r>
        <w:rPr>
          <w:szCs w:val="24"/>
        </w:rPr>
        <w:t xml:space="preserve">Özkaynak ve Yavuz </w:t>
      </w:r>
      <w:r>
        <w:rPr>
          <w:szCs w:val="24"/>
        </w:rPr>
        <w:fldChar w:fldCharType="begin" w:fldLock="1"/>
      </w:r>
      <w:r>
        <w:rPr>
          <w:szCs w:val="24"/>
        </w:rPr>
        <w:instrText>ADDIN CSL_CITATION { "citationItems" : [ { "id" : "ITEM-1", "itemData" : { "DOI" : "10.1007/s11071-013-0987-4", "ISSN" : "0924090X", "author" : [ { "dropping-particle" : "", "family" : "Ozkaynak", "given" : "Fatih", "non-dropping-particle" : "", "parse-names" : false, "suffix" : "" }, { "dropping-particle" : "", "family" : "Yavuz", "given" : "Sirma", "non-dropping-particle" : "", "parse-names" : false, "suffix" : "" } ], "container-title" : "Nonlinear Dynamics", "id" : "ITEM-1", "issue" : "3", "issued" : { "date-parts" : [ [ "2013" ] ] }, "page" : "551-557", "title" : "Designing chaotic S-boxes based on time-delay chaotic system", "type" : "article-journal", "volume" : "74" }, "uris" : [ "http://www.mendeley.com/documents/?uuid=19d6dcbf-34e2-4f18-b659-1396bbc16c27" ] } ], "mendeley" : { "formattedCitation" : "[57]", "plainTextFormattedCitation" : "[57]", "previouslyFormattedCitation" : "[57]" }, "properties" : { "noteIndex" : 0 }, "schema" : "https://github.com/citation-style-language/schema/raw/master/csl-citation.json" }</w:instrText>
      </w:r>
      <w:r>
        <w:rPr>
          <w:szCs w:val="24"/>
        </w:rPr>
        <w:fldChar w:fldCharType="separate"/>
      </w:r>
      <w:r w:rsidRPr="000D3326">
        <w:rPr>
          <w:noProof/>
          <w:szCs w:val="24"/>
        </w:rPr>
        <w:t>[57]</w:t>
      </w:r>
      <w:r>
        <w:rPr>
          <w:szCs w:val="24"/>
        </w:rPr>
        <w:fldChar w:fldCharType="end"/>
      </w:r>
      <w:r>
        <w:rPr>
          <w:szCs w:val="24"/>
        </w:rPr>
        <w:t xml:space="preserve"> </w:t>
      </w:r>
      <w:r w:rsidRPr="006C1547">
        <w:rPr>
          <w:szCs w:val="24"/>
        </w:rPr>
        <w:t>çalışmalarında, zaman gecikme</w:t>
      </w:r>
      <w:r>
        <w:rPr>
          <w:szCs w:val="24"/>
        </w:rPr>
        <w:t>li kaotik sistemler ile kaotik S-B</w:t>
      </w:r>
      <w:r w:rsidRPr="006C1547">
        <w:rPr>
          <w:szCs w:val="24"/>
        </w:rPr>
        <w:t>ox alg</w:t>
      </w:r>
      <w:r>
        <w:rPr>
          <w:szCs w:val="24"/>
        </w:rPr>
        <w:t>oritması tasarımı gerçekleştir</w:t>
      </w:r>
      <w:r w:rsidRPr="006C1547">
        <w:rPr>
          <w:szCs w:val="24"/>
        </w:rPr>
        <w:t>miş</w:t>
      </w:r>
      <w:r>
        <w:rPr>
          <w:szCs w:val="24"/>
        </w:rPr>
        <w:t>lerd</w:t>
      </w:r>
      <w:r w:rsidRPr="006C1547">
        <w:rPr>
          <w:szCs w:val="24"/>
        </w:rPr>
        <w:t>ir. Çalışmada 3</w:t>
      </w:r>
      <w:r>
        <w:rPr>
          <w:szCs w:val="24"/>
        </w:rPr>
        <w:t xml:space="preserve"> farklı sistem (Ikeda, Sine, Lojistik</w:t>
      </w:r>
      <w:r w:rsidRPr="006C1547">
        <w:rPr>
          <w:szCs w:val="24"/>
        </w:rPr>
        <w:t xml:space="preserve">) kullanılmıştır. </w:t>
      </w:r>
      <w:r>
        <w:rPr>
          <w:szCs w:val="24"/>
        </w:rPr>
        <w:t xml:space="preserve">Asim ve Jeoti </w:t>
      </w:r>
      <w:r>
        <w:rPr>
          <w:szCs w:val="24"/>
        </w:rPr>
        <w:fldChar w:fldCharType="begin" w:fldLock="1"/>
      </w:r>
      <w:r>
        <w:rPr>
          <w:szCs w:val="24"/>
        </w:rPr>
        <w:instrText>ADDIN CSL_CITATION { "citationItems" : [ { "id" : "ITEM-1", "itemData" : { "DOI" : "10.1109/ICIAS.2007.4658484", "ISBN" : "1424413559", "abstract" : "Multimedia security has become serious issue due to prevalence of multimedia technology and, at the same time, rapid progress and wide acceptance of Internet in our society today. In this paper an image encryption scheme is proposed based on generalized logistic map, AES S-box, ciphertext feedback, piecewise linear chaotic maps. The cryptosystem is based on AES S-box, generalized logistic map and ciphertext feedback. A bank of piecewise linear chaotic maps is used to extract the secret chaotic key stream that is used for masking purpose. The proposed image encryption scheme is less computationally intensive. At the same time, it far excels in security compared to the representative multimedia encryption schemes. The proposed scheme is shown to be secure against differential and linear cryptanalysis.", "author" : [ { "dropping-particle" : "", "family" : "Asim", "given" : "Muhammad", "non-dropping-particle" : "", "parse-names" : false, "suffix" : "" }, { "dropping-particle" : "", "family" : "Jeoti", "given" : "Varun", "non-dropping-particle" : "", "parse-names" : false, "suffix" : "" } ], "container-title" : "2007 International Conference on Intelligent and Advanced Systems, ICIAS 2007", "id" : "ITEM-1", "issued" : { "date-parts" : [ [ "2007" ] ] }, "page" : "736-741", "title" : "Hybrid chaotic image encryption scheme based on S-box and ciphertext feedback", "type" : "article-journal" }, "uris" : [ "http://www.mendeley.com/documents/?uuid=c0607709-b79d-46ab-9800-86e1e39e9432" ] } ], "mendeley" : { "formattedCitation" : "[58]", "plainTextFormattedCitation" : "[58]", "previouslyFormattedCitation" : "[58]" }, "properties" : { "noteIndex" : 0 }, "schema" : "https://github.com/citation-style-language/schema/raw/master/csl-citation.json" }</w:instrText>
      </w:r>
      <w:r>
        <w:rPr>
          <w:szCs w:val="24"/>
        </w:rPr>
        <w:fldChar w:fldCharType="separate"/>
      </w:r>
      <w:r w:rsidRPr="000D3326">
        <w:rPr>
          <w:noProof/>
          <w:szCs w:val="24"/>
        </w:rPr>
        <w:t>[58]</w:t>
      </w:r>
      <w:r>
        <w:rPr>
          <w:szCs w:val="24"/>
        </w:rPr>
        <w:fldChar w:fldCharType="end"/>
      </w:r>
      <w:r>
        <w:rPr>
          <w:szCs w:val="24"/>
        </w:rPr>
        <w:t xml:space="preserve"> çalışmasında, parçalı ve loj</w:t>
      </w:r>
      <w:r w:rsidRPr="006C1547">
        <w:rPr>
          <w:szCs w:val="24"/>
        </w:rPr>
        <w:t>istik kaotik haritalar</w:t>
      </w:r>
      <w:r>
        <w:rPr>
          <w:szCs w:val="24"/>
        </w:rPr>
        <w:t xml:space="preserve"> ile üretilen S-B</w:t>
      </w:r>
      <w:r w:rsidRPr="006C1547">
        <w:rPr>
          <w:szCs w:val="24"/>
        </w:rPr>
        <w:t xml:space="preserve">ox’un kullanıldığı, hibrit bir resim şifreleme algoritması </w:t>
      </w:r>
      <w:r>
        <w:rPr>
          <w:szCs w:val="24"/>
        </w:rPr>
        <w:t xml:space="preserve">tasarımı gerçekleştirmişlerdir. </w:t>
      </w:r>
      <w:r w:rsidRPr="006C1547">
        <w:rPr>
          <w:szCs w:val="24"/>
        </w:rPr>
        <w:t>Zaib</w:t>
      </w:r>
      <w:r>
        <w:rPr>
          <w:szCs w:val="24"/>
        </w:rPr>
        <w:t xml:space="preserve">i ve arkadaşları </w:t>
      </w:r>
      <w:r>
        <w:rPr>
          <w:szCs w:val="24"/>
        </w:rPr>
        <w:fldChar w:fldCharType="begin" w:fldLock="1"/>
      </w:r>
      <w:r>
        <w:rPr>
          <w:szCs w:val="24"/>
        </w:rPr>
        <w:instrText>ADDIN CSL_CITATION { "citationItems" : [ { "id" : "ITEM-1", "itemData" : { "author" : [ { "dropping-particle" : "", "family" : "Peyrard", "given" : "Fabrice", "non-dropping-particle" : "", "parse-names" : false, "suffix" : "" }, { "dropping-particle" : "", "family" : "Kachouri", "given" : "Abdennaceur", "non-dropping-particle" : "", "parse-names" : false, "suffix" : "" }, { "dropping-particle" : "", "family" : "Samet", "given" : "Mounir", "non-dropping-particle" : "", "parse-names" : false, "suffix" : "" } ], "id" : "ITEM-1", "issue" : "c", "issued" : { "date-parts" : [ [ "0" ] ] }, "title" : "A new design of dynamic S - Box based on two chaotic maps .", "type" : "article-journal" }, "uris" : [ "http://www.mendeley.com/documents/?uuid=ce153aee-4d81-4e75-a889-353261e23232" ] } ], "mendeley" : { "formattedCitation" : "[59]", "plainTextFormattedCitation" : "[59]", "previouslyFormattedCitation" : "[59]" }, "properties" : { "noteIndex" : 0 }, "schema" : "https://github.com/citation-style-language/schema/raw/master/csl-citation.json" }</w:instrText>
      </w:r>
      <w:r>
        <w:rPr>
          <w:szCs w:val="24"/>
        </w:rPr>
        <w:fldChar w:fldCharType="separate"/>
      </w:r>
      <w:r w:rsidRPr="000D3326">
        <w:rPr>
          <w:noProof/>
          <w:szCs w:val="24"/>
        </w:rPr>
        <w:t>[59]</w:t>
      </w:r>
      <w:r>
        <w:rPr>
          <w:szCs w:val="24"/>
        </w:rPr>
        <w:fldChar w:fldCharType="end"/>
      </w:r>
      <w:r>
        <w:rPr>
          <w:szCs w:val="24"/>
        </w:rPr>
        <w:t xml:space="preserve"> çalışmalarında</w:t>
      </w:r>
      <w:r w:rsidRPr="006C1547">
        <w:rPr>
          <w:szCs w:val="24"/>
        </w:rPr>
        <w:t xml:space="preserve"> bir ve üç boyutlu parçalı iki</w:t>
      </w:r>
      <w:r>
        <w:rPr>
          <w:szCs w:val="24"/>
        </w:rPr>
        <w:t xml:space="preserve"> kaotik sistem ile dinamik S-Box tasarlamışlardır. Önerilen S-Box tasarımlarının Z</w:t>
      </w:r>
      <w:r w:rsidRPr="006C1547">
        <w:rPr>
          <w:szCs w:val="24"/>
        </w:rPr>
        <w:t>igbee protokolünde, AES CCM algoritmaları gibi yapılarda güvenli bir şekilde kullanılabileceği ifade edilmiştir.</w:t>
      </w:r>
      <w:r>
        <w:rPr>
          <w:szCs w:val="24"/>
        </w:rPr>
        <w:t xml:space="preserve"> Yukarıda açıklanan çalışmaların haricinde literatürde kaos tabanlı S-Box çalışmaları bulunmaktadır </w:t>
      </w:r>
      <w:r>
        <w:rPr>
          <w:szCs w:val="24"/>
        </w:rPr>
        <w:fldChar w:fldCharType="begin" w:fldLock="1"/>
      </w:r>
      <w:r>
        <w:rPr>
          <w:szCs w:val="24"/>
        </w:rPr>
        <w:instrText>ADDIN CSL_CITATION { "citationItems" : [ { "id" : "ITEM-1", "itemData" : { "DOI" : "10.1016/j.chaos.2004.07.033", "ISSN" : "09600779", "abstract" : "A method for obtaining dynamically cryptographically strong substitution boxes (S-boxes) based on discretized chaotic map is presented in this paper. The cryptographical properties such as bijection, nonlinearity, strict avalanche, output bits independence and equiprobable input/output XOR distribution of these S-boxes are analyzed in detail. The results of numerical analysis show that all the criteria for designing good S-box can be met approximately. As a result, our approach is suitable for practical application in designing block cryptosystem. ?? 2004 Elsevier Ltd. All rights reserved.", "author" : [ { "dropping-particle" : "", "family" : "Tang", "given" : "Guoping", "non-dropping-particle" : "", "parse-names" : false, "suffix" : "" }, { "dropping-particle" : "", "family" : "Liao", "given" : "Xiaofeng", "non-dropping-particle" : "", "parse-names" : false, "suffix" : "" } ], "container-title" : "Chaos, Solitons and Fractals", "id" : "ITEM-1", "issue" : "5", "issued" : { "date-parts" : [ [ "2005" ] ] }, "page" : "1901-1909", "title" : "A method for designing dynamical S-boxes based on discretized chaotic map", "type" : "article-journal", "volume" : "23" }, "uris" : [ "http://www.mendeley.com/documents/?uuid=7e067f67-5903-497c-8dd4-df00a9062772" ] }, { "id" : "ITEM-2", "itemData" : { "DOI" : "10.1016/j.chaos.2005.10.022", "ISSN" : "09600779", "abstract" : "Tang et al. proposed a novel method for obtaining S-boxes based on the well-known two-dimensional chaotic Baker map. Unfortunately, some mistakes exist in their paper. The faults are corrected first in this paper and then an extended method is put forward for acquiring cryptographically strong S-boxes. The new scheme employs a three-dimensional chaotic Baker map, which has more intensive chaotic characters than the two-dimensional one. In addition, the cryptographic properties such as the bijective property, the nonlinearity, the strict avalanche criterion, the output bits independence criterion and the equiprobable input/output XOR distribution are analyzed in detail for our S-box and revised Tang et al.'s one, respectively. The results of numerical analysis show that both of the two boxes can resist several attacks effectively and the three-dimensional chaotic map, a stronger sense in chaotic characters, can perform more smartly and more efficiently in designing S-boxes. ?? 2005 Elsevier Ltd. All rights reserved.", "author" : [ { "dropping-particle" : "", "family" : "Chen", "given" : "Guo", "non-dropping-particle" : "", "parse-names" : false, "suffix" : "" }, { "dropping-particle" : "", "family" : "Chen", "given" : "Yong", "non-dropping-particle" : "", "parse-names" : false, "suffix" : "" }, { "dropping-particle" : "", "family" : "Liao", "given" : "Xiaofeng", "non-dropping-particle" : "", "parse-names" : false, "suffix" : "" } ], "container-title" : "Chaos, Solitons and Fractals", "id" : "ITEM-2", "issue" : "3", "issued" : { "date-parts" : [ [ "2007" ] ] }, "page" : "571-579", "title" : "An extended method for obtaining S-boxes based on three-dimensional chaotic Baker maps", "type" : "article-journal", "volume" : "31" }, "uris" : [ "http://www.mendeley.com/documents/?uuid=2f7a31c5-7cbe-4b08-a6aa-f8935cc250dc" ] }, { "id" : "ITEM-3", "itemData" : { "DOI" : "10.1007/s11071-012-0621-x", "ISSN" : "0924090X", "author" : [ { "dropping-particle" : "", "family" : "Khan", "given" : "Majid", "non-dropping-particle" : "", "parse-names" : false, "suffix" : "" }, { "dropping-particle" : "", "family" : "Shah", "given" : "Tariq", "non-dropping-particle" : "", "parse-names" : false, "suffix" : "" }, { "dropping-particle" : "", "family" : "Mahmood", "given" : "Hasan", "non-dropping-particle" : "", "parse-names" : false, "suffix" : "" }, { "dropping-particle" : "", "family" : "Gondal", "given" : "Muhammad Asif", "non-dropping-particle" : "", "parse-names" : false, "suffix" : "" }, { "dropping-particle" : "", "family" : "Hussain", "given" : "Iqtadar", "non-dropping-particle" : "", "parse-names" : false, "suffix" : "" } ], "container-title" : "Nonlinear Dynamics", "id" : "ITEM-3", "issue" : "3", "issued" : { "date-parts" : [ [ "2012" ] ] }, "page" : "2303-2311", "title" : "A novel technique for the construction of strong S-boxes based on chaotic Lorenz systems", "type" : "article-journal", "volume" : "70" }, "uris" : [ "http://www.mendeley.com/documents/?uuid=08d56485-631c-40f3-af07-382f6eb450a8" ] }, { "id" : "ITEM-4", "itemData" : { "DOI" : "10.1007/s11071-012-0573-1", "ISSN" : "0924090X", "author" : [ { "dropping-particle" : "", "family" : "Hussain", "given" : "Iqtadar", "non-dropping-particle" : "", "parse-names" : false, "suffix" : "" }, { "dropping-particle" : "", "family" : "Shah", "given" : "Tariq", "non-dropping-particle" : "", "parse-names" : false, "suffix" : "" }, { "dropping-particle" : "", "family" : "Gondal", "given" : "Muhammad Asif", "non-dropping-particle" : "", "parse-names" : false, "suffix" : "" } ], "container-title" : "Nonlinear Dynamics", "id" : "ITEM-4", "issue" : "3", "issued" : { "date-parts" : [ [ "2012" ] ] }, "page" : "1791-1794", "title" : "A novel approach for designing substitution-boxes based on nonlinear chaotic algorithm", "type" : "article-journal", "volume" : "70" }, "uris" : [ "http://www.mendeley.com/documents/?uuid=729975bf-3b47-4ecb-98c2-a8a4345ca6f3" ] }, { "id" : "ITEM-5", "itemData" : { "DOI" : "10.1016/j.camwa.2012.05.017", "ISSN" : "08981221", "author" : [ { "dropping-particle" : "", "family" : "Hussain", "given" : "Iqtadar", "non-dropping-particle" : "", "parse-names" : false, "suffix" : "" }, { "dropping-particle" : "", "family" : "Shah", "given" : "Tariq", "non-dropping-particle" : "", "parse-names" : false, "suffix" : "" }, { "dropping-particle" : "", "family" : "Mahmood", "given" : "Hasan", "non-dropping-particle" : "", "parse-names" : false, "suffix" : "" }, { "dropping-particle" : "", "family" : "Gondal", "given" : "Muhammad Asif", "non-dropping-particle" : "", "parse-names" : false, "suffix" : "" } ], "container-title" : "Computers &amp; Mathematics with Applications", "id" : "ITEM-5", "issue" : "8", "issued" : { "date-parts" : [ [ "2012" ] ] }, "page" : "2450-2458", "publisher" : "Elsevier Ltd", "title" : "Construction of S8 Liu J S-boxes and their applications", "type" : "article-journal", "volume" : "64" }, "uris" : [ "http://www.mendeley.com/documents/?uuid=f001f4fa-96a4-4d44-90dc-1bf35b3652d6" ] }, { "id" : "ITEM-6", "itemData" : { "DOI" : "10.1007/s13319-014-0032-5", "ISSN" : "2092-6731", "author" : [ { "dropping-particle" : "", "family" : "Hussain", "given" : "Iqtadar", "non-dropping-particle" : "", "parse-names" : false, "suffix" : "" }, { "dropping-particle" : "", "family" : "Gondal", "given" : "Muhammad Asif", "non-dropping-particle" : "", "parse-names" : false, "suffix" : "" }, { "dropping-particle" : "", "family" : "Hussain", "given" : "Azkar", "non-dropping-particle" : "", "parse-names" : false, "suffix" : "" } ], "container-title" : "3D Research", "id" : "ITEM-6", "issue" : "1", "issued" : { "date-parts" : [ [ "2015" ] ] }, "title" : "Construction of Substitution Box Based on Piecewise Linear Chaotic Map and S8 Group", "type" : "article-journal", "volume" : "6" }, "uris" : [ "http://www.mendeley.com/documents/?uuid=a02dc21e-53d5-4b59-9d5b-3743ed43c279" ] }, { "id" : "ITEM-7", "itemData" : { "DOI" : "10.1016/j.chaos.2006.08.003", "ISSN" : "09600779", "abstract" : "An efficient algorithm named chaotic multi-swapping and simulated annealing (CMSSA) for obtaining cryptographically strong 8 ?? 8 S-boxes is presented. The method is based on chaotic maps and simulated annealing. In addition, cryptographic properties such as bijectivity, strict avalanche criterion, nonlinearity, output bits independence criterion and equiprobable input/output XOR distribution are analyzed in detail for the S-box produced. The results of numerical analysis show that the box has nearly fulfilled the criteria for a cryptographically strong S-box and can effectively resist several attacks. ?? 2006.", "author" : [ { "dropping-particle" : "", "family" : "Chen", "given" : "Guo", "non-dropping-particle" : "", "parse-names" : false, "suffix" : "" } ], "container-title" : "Chaos, Solitons and Fractals", "id" : "ITEM-7", "issue" : "4", "issued" : { "date-parts" : [ [ "2008" ] ] }, "page" : "1028-1036", "title" : "A novel heuristic method for obtaining S-boxes", "type" : "article-journal", "volume" : "36" }, "uris" : [ "http://www.mendeley.com/documents/?uuid=1bc5c834-de00-47dc-93dd-9f00746aac82" ] }, { "id" : "ITEM-8", "itemData" : { "DOI" : "10.1016/j.cnsns.2008.12.005", "ISSN" : "10075704", "abstract" : "In this paper, a block encryption scheme based on dynamic substitution boxes (S-boxes) is proposed. Firstly, the difference trait of the tent map is analyzed. Then, a method for generating S-boxes based on iterating the tent map is presented. The plaintexts are divided into blocks and encrypted with different S-boxes. The cipher blocks are obtained by 32 rounds of substitution and left cyclic shift. To improve the security of the cryptosystem, a cipher feedback is used to change the state value of the tent map, which makes the S-boxes relate to the plaintext and enhances the confusion and diffusion properties of the cryptosystem. Since dynamic S-boxes are used in the encryption, the cryptosystem does not suffer from the problem of fixed structure block ciphers. Theoretical and experimental results indicate that the cryptosystem has high security and is suitable for secure communications. \u00a9 2008 Elsevier B.V. All rights reserved.", "author" : [ { "dropping-particle" : "", "family" : "Wang", "given" : "Yong", "non-dropping-particle" : "", "parse-names" : false, "suffix" : "" }, { "dropping-particle" : "", "family" : "Wong", "given" : "Kwok Wo", "non-dropping-particle" : "", "parse-names" : false, "suffix" : "" }, { "dropping-particle" : "", "family" : "Liao", "given" : "Xiaofeng", "non-dropping-particle" : "", "parse-names" : false, "suffix" : "" }, { "dropping-particle" : "", "family" : "Xiang", "given" : "Tao", "non-dropping-particle" : "", "parse-names" : false, "suffix" : "" } ], "container-title" : "Communications in Nonlinear Science and Numerical Simulation", "id" : "ITEM-8", "issue" : "7", "issued" : { "date-parts" : [ [ "2009" ] ] }, "page" : "3089-3099", "publisher" : "Elsevier B.V.", "title" : "A block cipher with dynamic S-boxes based on tent map", "type" : "article-journal", "volume" : "14" }, "uris" : [ "http://www.mendeley.com/documents/?uuid=4db4f39b-7d28-4959-b41c-d19e472c84cf" ] }, { "id" : "ITEM-9", "itemData" : { "DOI" : "10.1109/ECBI.2009.15", "ISBN" : "9780769536613", "abstract" : "S-box (Substitution box) is one of the core components in the block cipher and plays an important role in the process of encrypting plaintext. In this paper, the performance indexes of S-box are summarized and analyzed. The corresponding numeric methods for calculating them are presented. Then, the software is developed, which can not only calculate the performance indexes of S-box but also find the ones that satisfy the performance requirement from lots of S- boxes. Based on the simulation test, the conclusion can be drawn that the software is very useful to aid the research of S- box and gives a good support to design block cipher with high security.", "author" : [ { "dropping-particle" : "", "family" : "Wang", "given" : "Yong", "non-dropping-particle" : "", "parse-names" : false, "suffix" : "" }, { "dropping-particle" : "", "family" : "Xie", "given" : "Qing", "non-dropping-particle" : "", "parse-names" : false, "suffix" : "" }, { "dropping-particle" : "", "family" : "Wu", "given" : "Yuntao", "non-dropping-particle" : "", "parse-names" : false, "suffix" : "" }, { "dropping-particle" : "", "family" : "Du", "given" : "Bing", "non-dropping-particle" : "", "parse-names" : false, "suffix" : "" } ], "container-title" : "Proceedings - 2009 International Conference on Electronic Commerce and Business Intelligence, ECBI 2009", "id" : "ITEM-9", "issued" : { "date-parts" : [ [ "2009" ] ] }, "page" : "125-128", "title" : "A software for S-box performance analysis and test", "type" : "article-journal" }, "uris" : [ "http://www.mendeley.com/documents/?uuid=73ddd97a-8b5c-4c90-a61e-5d0fb6e61949" ] } ], "mendeley" : { "formattedCitation" : "[60]\u2013[68]", "plainTextFormattedCitation" : "[60]\u2013[68]", "previouslyFormattedCitation" : "[60]\u2013[68]" }, "properties" : { "noteIndex" : 0 }, "schema" : "https://github.com/citation-style-language/schema/raw/master/csl-citation.json" }</w:instrText>
      </w:r>
      <w:r>
        <w:rPr>
          <w:szCs w:val="24"/>
        </w:rPr>
        <w:fldChar w:fldCharType="separate"/>
      </w:r>
      <w:r>
        <w:rPr>
          <w:noProof/>
          <w:szCs w:val="24"/>
        </w:rPr>
        <w:t>[60–</w:t>
      </w:r>
      <w:r w:rsidRPr="000D3326">
        <w:rPr>
          <w:noProof/>
          <w:szCs w:val="24"/>
        </w:rPr>
        <w:t>68]</w:t>
      </w:r>
      <w:r>
        <w:rPr>
          <w:szCs w:val="24"/>
        </w:rPr>
        <w:fldChar w:fldCharType="end"/>
      </w:r>
      <w:r>
        <w:rPr>
          <w:szCs w:val="24"/>
        </w:rPr>
        <w:t>.</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shd w:val="clear" w:color="auto" w:fill="FFFFFF"/>
        </w:rPr>
      </w:pPr>
      <w:r w:rsidRPr="00564C97">
        <w:rPr>
          <w:szCs w:val="24"/>
        </w:rPr>
        <w:t>Kaotik sistemler basit iterasyonlar ile rassallığı yüksek bit dizileri üretebilmekte, işlem yükünü ve şifreleme süresini ciddi oranda düşürebilmektedir.  Fakat sadece kaotik sistemler ile gerçekleştirilen şifreleme çalışmal</w:t>
      </w:r>
      <w:r>
        <w:rPr>
          <w:szCs w:val="24"/>
        </w:rPr>
        <w:t xml:space="preserve">arının, kullanılan kaotik sistemlerin iyi analiz edilmemesi, çözümleme işleminde meydana gelen hatalar ve anahtar uzayının doğru tespit edilememesi gibi güvenlik noktasında </w:t>
      </w:r>
      <w:r w:rsidRPr="00564C97">
        <w:rPr>
          <w:szCs w:val="24"/>
        </w:rPr>
        <w:t>dezavantajlar taşıdığı ortaya konulmuştur</w:t>
      </w:r>
      <w:r>
        <w:rPr>
          <w:szCs w:val="24"/>
        </w:rPr>
        <w:t xml:space="preserve"> </w:t>
      </w:r>
      <w:r>
        <w:rPr>
          <w:szCs w:val="24"/>
        </w:rPr>
        <w:fldChar w:fldCharType="begin" w:fldLock="1"/>
      </w:r>
      <w:r>
        <w:rPr>
          <w:szCs w:val="24"/>
        </w:rPr>
        <w:instrText>ADDIN CSL_CITATION { "citationItems" : [ { "id" : "ITEM-1", "itemData" : { "DOI" : "10.1016/j.chaos.2008.09.051", "ISBN" : "0960-0779", "ISSN" : "09600779", "abstract" : "Chaotic systems have been broadly exploited through the last two decades to build encryption methods. Recently, two new image encryption schemes have been proposed, where the encryption process involves a permutation operation and an XOR-like transformation of the shuffled pixels, which are controlled by three chaotic systems. This paper discusses some defects of the schemes and how to break them with a chosen-plaintext attack. ?? 2008 Elsevier Ltd. All rights reserved.", "author" : [ { "dropping-particle" : "", "family" : "Arroyo", "given" : "David", "non-dropping-particle" : "", "parse-names" : false, "suffix" : "" }, { "dropping-particle" : "", "family" : "Li", "given" : "Chengqing", "non-dropping-particle" : "", "parse-names" : false, "suffix" : "" }, { "dropping-particle" : "", "family" : "Li", "given" : "Shujun", "non-dropping-particle" : "", "parse-names" : false, "suffix" : "" }, { "dropping-particle" : "", "family" : "Alvarez", "given" : "Gonzalo", "non-dropping-particle" : "", "parse-names" : false, "suffix" : "" }, { "dropping-particle" : "", "family" : "Halang", "given" : "Wolfgang A.", "non-dropping-particle" : "", "parse-names" : false, "suffix" : "" } ], "container-title" : "Chaos, Solitons and Fractals", "id" : "ITEM-1", "issue" : "5", "issued" : { "date-parts" : [ [ "2009" ] ] }, "page" : "2613-2616", "publisher" : "Elsevier Ltd", "title" : "Cryptanalysis of an image encryption scheme based on a new total shuffling algorithm", "type" : "article-journal", "volume" : "41" }, "uris" : [ "http://www.mendeley.com/documents/?uuid=21a07745-9bff-4e60-8aa9-dee652546a1e" ] }, { "id" : "ITEM-2", "itemData" : { "DOI" : "10.1016/j.cnsns.2009.02.033", "ISSN" : "10075704", "abstract" : "This paper describes the security weakness of a recently proposed image encryption algorithm based on a logistic-like new chaotic map. We show that the chaotic map's distribution is far from ideal, thus making it a bad candidate as a pseudo-random stream generator. As a consequence, the images encrypted with this algorithm are shown to be breakable through different attacks of variable complexity. ?? 2009 Elsevier B.V. All rights reserved.", "author" : [ { "dropping-particle" : "", "family" : "Alvarez", "given" : "G.", "non-dropping-particle" : "", "parse-names" : false, "suffix" : "" }, { "dropping-particle" : "", "family" : "Li", "given" : "Shujun", "non-dropping-particle" : "", "parse-names" : false, "suffix" : "" } ], "container-title" : "Communications in Nonlinear Science and Numerical Simulation", "id" : "ITEM-2", "issue" : "11", "issued" : { "date-parts" : [ [ "2009" ] ] }, "page" : "3743-3749", "publisher" : "Elsevier B.V.", "title" : "Cryptanalyzing a nonlinear chaotic algorithm (NCA) for image encryption", "type" : "article-journal", "volume" : "14" }, "uris" : [ "http://www.mendeley.com/documents/?uuid=305ad31e-859a-4bb1-bdcf-6e2132a78d28" ] }, { "id" : "ITEM-3", "itemData" : { "DOI" : "10.1016/j.chaos.2008.07.016", "ISSN" : "09600779", "abstract" : "This paper proposes three different attacks on a recently proposed chaotic cryptosystem in [Li P, Li Z, Halang WA, Chen G. A stream cipher based on a spatiotemporal chaotic system. Chaos, Solitons &amp; Fractals 2007;32:1867-76]. The cryptosystem under study displays weakness in the generation of the keystream. The encryption is made by generating a keystream mixed with blocks generated from the plaintext. The so obtained keystream remains unchanged for every encryption procedure. Moreover, its generation does neither depend on the plaintext nor on the ciphertext, that's to say, the keystream remains unchangeable for every plaintext with the same length. Guessing the keystream leads to guessing the key. This paper presents three possible attacks able to break the whole cryptosystem based on this drawback in generating the keystream. ?? 2008 Elsevier Ltd. All rights reserved.", "author" : [ { "dropping-particle" : "", "family" : "Rhouma", "given" : "Rhouma", "non-dropping-particle" : "", "parse-names" : false, "suffix" : "" }, { "dropping-particle" : "", "family" : "Belghith", "given" : "Safya", "non-dropping-particle" : "", "parse-names" : false, "suffix" : "" } ], "container-title" : "Chaos, Solitons and Fractals", "id" : "ITEM-3", "issue" : "4", "issued" : { "date-parts" : [ [ "2009" ] ] }, "page" : "1718-1722", "publisher" : "Elsevier Ltd", "title" : "Cryptanalysis of a spatiotemporal chaotic cryptosystem", "type" : "article-journal", "volume" : "41" }, "uris" : [ "http://www.mendeley.com/documents/?uuid=cca43f2b-45d7-4bd4-a468-6170afea4dcc" ] }, { "id" : "ITEM-4", "itemData" : { "DOI" : "10.1016/j.cnsns.2010.04.031", "ISSN" : "10075704", "abstract" : "Unimodal maps have been broadly used as a base of new encryption strategies. Recently, a stream cipher has been proposed in the literature, whose keystream is basically a symbolic sequence of the (one-parameter) logistic map or of the tent map. In the present work a thorough analysis of the keystream is made which reveals the existence of some serious security problems. ?? 2010 Elsevier B.V.", "author" : [ { "dropping-particle" : "", "family" : "Arroyo", "given" : "David", "non-dropping-particle" : "", "parse-names" : false, "suffix" : "" }, { "dropping-particle" : "", "family" : "Alvarez", "given" : "Gonzalo", "non-dropping-particle" : "", "parse-names" : false, "suffix" : "" }, { "dropping-particle" : "", "family" : "Amig\u00f3", "given" : "Jos\u00e9 Mar\u00eda", "non-dropping-particle" : "", "parse-names" : false, "suffix" : "" }, { "dropping-particle" : "", "family" : "Li", "given" : "Shujun", "non-dropping-particle" : "", "parse-names" : false, "suffix" : "" } ], "container-title" : "Communications in Nonlinear Science and Numerical Simulation", "id" : "ITEM-4", "issue" : "2", "issued" : { "date-parts" : [ [ "2011" ] ] }, "page" : "805-813", "publisher" : "Elsevier B.V.", "title" : "Cryptanalysis of a family of self-synchronizing chaotic stream ciphers", "type" : "article-journal", "volume" : "16" }, "uris" : [ "http://www.mendeley.com/documents/?uuid=7615ae18-529c-4ea6-9409-71512eddd7f0" ] }, { "id" : "ITEM-5", "itemData" : { "DOI" : "10.1016/j.physleta.2009.02.024", "ISBN" : "1111111111", "ISSN" : "03759601", "abstract" : "Recently, a cryptosystem based on two-dimensional discretized chaotic maps was proposed [T. Xiang, et al., Phys. Lett. A 364 (2007) 252]. In this Letter, we cryptanalyze the proposal using algebraic methods. We give three different attacks that yield all the secret parameters of the cryptosystem. \u00a9 2009 Elsevier B.V. All rights reserved.", "author" : [ { "dropping-particle" : "", "family" : "Solak", "given" : "Ercan", "non-dropping-particle" : "", "parse-names" : false, "suffix" : "" }, { "dropping-particle" : "", "family" : "\u00c7okal", "given" : "Cahit", "non-dropping-particle" : "", "parse-names" : false, "suffix" : "" } ], "container-title" : "Physics Letters, Section A: General, Atomic and Solid State Physics", "id" : "ITEM-5", "issue" : "15", "issued" : { "date-parts" : [ [ "2009" ] ] }, "page" : "1352-1356", "publisher" : "Elsevier B.V.", "title" : "Algebraic break of a cryptosystem based on discretized two-dimensional chaotic maps", "type" : "article-journal", "volume" : "373" }, "uris" : [ "http://www.mendeley.com/documents/?uuid=96dfa7fd-90b7-4d06-a796-834ffa5b7cef" ] }, { "id" : "ITEM-6", "itemData" : { "DOI" : "10.1016/j.chaos.2006.08.025", "ISBN" : "0960-0779", "ISSN" : "09600779", "abstract" : "Recently, Pareek et al. proposed a symmetric key block cipher using multiple one-dimensional chaotic maps. This paper reports some new findings on the security problems of this kind of chaotic cipher: (1) a number of weak keys exist; (2) some important intermediate data of the cipher are not sufficiently random; (3) the whole secret key can be broken by a known-plaintext attack with only 120 consecutive known plain-bytes in one known plaintext. In addition, it is pointed out that an improved version of the chaotic cipher proposed by Wei et al. still suffers from all the same security defects. ?? 2006 Elsevier Ltd. All rights reserved.", "author" : [ { "dropping-particle" : "", "family" : "Li", "given" : "Chengqing", "non-dropping-particle" : "", "parse-names" : false, "suffix" : "" }, { "dropping-particle" : "", "family" : "Li", "given" : "Shujun", "non-dropping-particle" : "", "parse-names" : false, "suffix" : "" }, { "dropping-particle" : "", "family" : "Alvarez", "given" : "Gonzalo", "non-dropping-particle" : "", "parse-names" : false, "suffix" : "" }, { "dropping-particle" : "", "family" : "Chen", "given" : "Guanrong", "non-dropping-particle" : "", "parse-names" : false, "suffix" : "" }, { "dropping-particle" : "", "family" : "Lo", "given" : "Kwok Tung", "non-dropping-particle" : "", "parse-names" : false, "suffix" : "" } ], "container-title" : "Chaos, Solitons and Fractals", "id" : "ITEM-6", "issue" : "1", "issued" : { "date-parts" : [ [ "2008" ] ] }, "page" : "299-307", "title" : "Cryptanalysis of a chaotic block cipher with external key and its improved version", "type" : "article-journal", "volume" : "37" }, "uris" : [ "http://www.mendeley.com/documents/?uuid=9788d548-ddda-469d-b01d-2457072957fe" ] }, { "id" : "ITEM-7", "itemData" : { "DOI" : "10.1016/j.optcom.2009.09.070", "ISSN" : "00304018", "abstract" : "This paper is a cryptanalysis of a recently proposed multi-chaotic systems based image cryptosystem. The cryptosystem is composed of two shuffling stages parameterized by chaotically generated sequences. We propose and implement two different attacks which completely break this encryption scheme. ?? 2009 Elsevier B.V. All rights reserved.", "author" : [ { "dropping-particle" : "", "family" : "Solak", "given" : "Ercan", "non-dropping-particle" : "", "parse-names" : false, "suffix" : "" }, { "dropping-particle" : "", "family" : "Rhouma", "given" : "Rhouma", "non-dropping-particle" : "", "parse-names" : false, "suffix" : "" }, { "dropping-particle" : "", "family" : "Belghith", "given" : "Safya", "non-dropping-particle" : "", "parse-names" : false, "suffix" : "" } ], "container-title" : "Optics Communications", "id" : "ITEM-7", "issue" : "2", "issued" : { "date-parts" : [ [ "2010" ] ] }, "page" : "232-236", "publisher" : "Elsevier B.V.", "title" : "Cryptanalysis of a multi-chaotic systems based image cryptosystem", "type" : "article-journal", "volume" : "283" }, "uris" : [ "http://www.mendeley.com/documents/?uuid=32ac924d-94e9-4d6e-94e8-05b3dbe6ed6c" ] }, { "id" : "ITEM-8", "itemData" : { "DOI" : "10.1016/j.cnsns.2010.05.008", "ISBN" : "1007-5704", "ISSN" : "10075704", "abstract" : "Recently, an image encryption scheme based on chaotic standard and logistic maps was proposed by Patidar et al. It was later reported by Rhouma et al. that an equivalent secret key can be reconstructed with only one known/chosen-plaintext and the corresponding ciphertext. Patidar et al. soon modified the original scheme and claimed that the modified scheme is secure against Rhouma et al.'s attack. In this paper, we point out that the modified scheme is still insecure against the same known/chosen-plaintext attack. In addition, some other security defects existing in both the original and the modified schemes are also reported. ?? 2010 Elsevier B.V.", "author" : [ { "dropping-particle" : "", "family" : "Li", "given" : "Chengqing", "non-dropping-particle" : "", "parse-names" : false, "suffix" : "" }, { "dropping-particle" : "", "family" : "Li", "given" : "Shujun", "non-dropping-particle" : "", "parse-names" : false, "suffix" : "" }, { "dropping-particle" : "", "family" : "Lo", "given" : "Kwok Tung", "non-dropping-particle" : "", "parse-names" : false, "suffix" : "" } ], "container-title" : "Communications in Nonlinear Science and Numerical Simulation", "id" : "ITEM-8", "issue" : "2", "issued" : { "date-parts" : [ [ "2011" ] ] }, "page" : "837-843", "publisher" : "Elsevier B.V.", "title" : "Breaking a modified substitution-diffusion image cipher based on chaotic standard and logistic maps", "type" : "article-journal", "volume" : "16" }, "uris" : [ "http://www.mendeley.com/documents/?uuid=62ab564f-d3d1-4749-a8e3-eb05dfde9015" ] }, { "id" : "ITEM-9", "itemData" : { "DOI" : "10.1016/j.ijleo.2016.03.018", "ISSN" : "0030-4026", "author" : [ { "dropping-particle" : "", "family" : "\u00d6zkaynak", "given" : "Fatih", "non-dropping-particle" : "", "parse-names" : false, "suffix" : "" }, { "dropping-particle" : "", "family" : "Bedri", "given" : "Ahmet", "non-dropping-particle" : "", "parse-names" : false, "suffix" : "" } ], "container-title" : "Optik- International journal for light and electron optics.", "id" : "ITEM-9", "issue" : "13", "issued" : { "date-parts" : [ [ "2016" ] ] }, "page" : "5190-5192", "title" : "Cryptanalysis of a new image encryption algorithm based on chaos", "type" : "article-journal", "volume" : "127" }, "uris" : [ "http://www.mendeley.com/documents/?uuid=36fab9ba-6248-4cc6-8f10-cc8a8d30fcc1" ] }, { "id" : "ITEM-10", "itemData" : { "DOI" : "10.1016/j.physleta.2009.02.030", "ISBN" : "0375-9601", "ISSN" : "03759601", "abstract" : "A chaos-based image encryption algorithm was proposed in [Z.-H. Guan, F. Huang, W. Guan, Phys. Lett. A 346 (2005) 153]. In this Letter, we analyze the security weaknesses of the proposal. By applying chosen-plaintext and known-plaintext attacks, we show that all the secret parameters can be revealed. \u00a9 2009.", "author" : [ { "dropping-particle" : "", "family" : "\u00c7okal", "given" : "Cahit", "non-dropping-particle" : "", "parse-names" : false, "suffix" : "" }, { "dropping-particle" : "", "family" : "Solak", "given" : "Ercan", "non-dropping-particle" : "", "parse-names" : false, "suffix" : "" } ], "container-title" : "Physics Letters, Section A: General, Atomic and Solid State Physics", "id" : "ITEM-10", "issue" : "15", "issued" : { "date-parts" : [ [ "2009" ] ] }, "page" : "1357-1360", "publisher" : "Elsevier B.V.", "title" : "Cryptanalysis of a chaos-based image encryption algorithm", "type" : "article-journal", "volume" : "373" }, "uris" : [ "http://www.mendeley.com/documents/?uuid=32a11603-042e-4685-931e-e8552dd2a185" ] } ], "mendeley" : { "formattedCitation" : "[69]\u2013[78]", "plainTextFormattedCitation" : "[69]\u2013[78]", "previouslyFormattedCitation" : "[69]\u2013[78]" }, "properties" : { "noteIndex" : 0 }, "schema" : "https://github.com/citation-style-language/schema/raw/master/csl-citation.json" }</w:instrText>
      </w:r>
      <w:r>
        <w:rPr>
          <w:szCs w:val="24"/>
        </w:rPr>
        <w:fldChar w:fldCharType="separate"/>
      </w:r>
      <w:r>
        <w:rPr>
          <w:noProof/>
          <w:szCs w:val="24"/>
        </w:rPr>
        <w:t>[69–</w:t>
      </w:r>
      <w:r w:rsidRPr="000D3326">
        <w:rPr>
          <w:noProof/>
          <w:szCs w:val="24"/>
        </w:rPr>
        <w:t>78]</w:t>
      </w:r>
      <w:r>
        <w:rPr>
          <w:szCs w:val="24"/>
        </w:rPr>
        <w:fldChar w:fldCharType="end"/>
      </w:r>
      <w:r w:rsidRPr="00564C97">
        <w:rPr>
          <w:szCs w:val="24"/>
        </w:rPr>
        <w:t>. Bu sebeple, sadece kaotik sistemlerin kullanıldığı şifreleme çalışm</w:t>
      </w:r>
      <w:r>
        <w:rPr>
          <w:szCs w:val="24"/>
        </w:rPr>
        <w:t>a</w:t>
      </w:r>
      <w:r w:rsidRPr="00564C97">
        <w:rPr>
          <w:szCs w:val="24"/>
        </w:rPr>
        <w:t>ları ile birlikte, modern şifreleme algoritmaları ile kaotik sistemlerin birlikte kullanıldığı hibrit şifreleme algoritmaları önerilmiştir.</w:t>
      </w:r>
      <w:r>
        <w:rPr>
          <w:szCs w:val="24"/>
        </w:rPr>
        <w:t xml:space="preserve"> Silva ve arkadaşları </w:t>
      </w:r>
      <w:r>
        <w:rPr>
          <w:szCs w:val="24"/>
        </w:rPr>
        <w:fldChar w:fldCharType="begin" w:fldLock="1"/>
      </w:r>
      <w:r>
        <w:rPr>
          <w:szCs w:val="24"/>
        </w:rPr>
        <w:instrText>ADDIN CSL_CITATION { "citationItems" : [ { "id" : "ITEM-1", "itemData" : { "DOI" : "10.1109/ARES.2010.93", "ISBN" : "9780769539652", "abstract" : "This paper presents a stream cipher named eLoBa - ''enhanced Lorenz Based'', for Wireless Sensor Networks. eLoBa presents considerable improvements to a recently proposed PRNG based on Chaos, that increases its performance and security namely against algebraic attacks. We describe the eLoBa architecture and evaluate its security and performance comparing eLoBa with AES in counter mode. We show that eLoBa requires less computing power being 40% faster then AES in counter mode. eLoBa also decreases the protocol overhead in the transport of IP packets in Wireless Sensor Networks.", "author" : [ { "dropping-particle" : "", "family" : "Silva", "given" : "Rui Miguel", "non-dropping-particle" : "", "parse-names" : false, "suffix" : "" }, { "dropping-particle" : "", "family" : "Crespo", "given" : "Rui Gustavo", "non-dropping-particle" : "", "parse-names" : false, "suffix" : "" }, { "dropping-particle" : "", "family" : "Nunes", "given" : "M\u00e1rio Serafim", "non-dropping-particle" : "", "parse-names" : false, "suffix" : "" } ], "container-title" : "ARES 2010 - 5th International Conference on Availability, Reliability, and Security", "id" : "ITEM-1", "issued" : { "date-parts" : [ [ "2010" ] ] }, "page" : "210-215", "title" : "Enhanced chaotic stream cipher for WSNs", "type" : "article-journal" }, "uris" : [ "http://www.mendeley.com/documents/?uuid=d99f6168-cf2c-4308-ace3-800142ca2530" ] } ], "mendeley" : { "formattedCitation" : "[79]", "plainTextFormattedCitation" : "[79]", "previouslyFormattedCitation" : "[79]" }, "properties" : { "noteIndex" : 0 }, "schema" : "https://github.com/citation-style-language/schema/raw/master/csl-citation.json" }</w:instrText>
      </w:r>
      <w:r>
        <w:rPr>
          <w:szCs w:val="24"/>
        </w:rPr>
        <w:fldChar w:fldCharType="separate"/>
      </w:r>
      <w:r w:rsidRPr="000D3326">
        <w:rPr>
          <w:noProof/>
          <w:szCs w:val="24"/>
        </w:rPr>
        <w:t>[79]</w:t>
      </w:r>
      <w:r>
        <w:rPr>
          <w:szCs w:val="24"/>
        </w:rPr>
        <w:fldChar w:fldCharType="end"/>
      </w:r>
      <w:r>
        <w:rPr>
          <w:szCs w:val="24"/>
        </w:rPr>
        <w:t xml:space="preserve"> eLoBa(enhanced Lorenz Based) adını verdikleri, L</w:t>
      </w:r>
      <w:r w:rsidRPr="009467F1">
        <w:rPr>
          <w:szCs w:val="24"/>
        </w:rPr>
        <w:t>orenz kaotik haritasını kullanan gelişmiş bir veri akış şifreleme algoritması geliştirm</w:t>
      </w:r>
      <w:r>
        <w:rPr>
          <w:szCs w:val="24"/>
        </w:rPr>
        <w:t xml:space="preserve">işlerdir. Ginting ve Dillak </w:t>
      </w:r>
      <w:r>
        <w:rPr>
          <w:szCs w:val="24"/>
        </w:rPr>
        <w:fldChar w:fldCharType="begin" w:fldLock="1"/>
      </w:r>
      <w:r>
        <w:rPr>
          <w:szCs w:val="24"/>
        </w:rPr>
        <w:instrText>ADDIN CSL_CITATION { "citationItems" : [ { "id" : "ITEM-1", "itemData" : { "ISBN" : "9781479904259", "author" : [ { "dropping-particle" : "", "family" : "Dillak", "given" : "Rocky Yefrenes", "non-dropping-particle" : "", "parse-names" : false, "suffix" : "" } ], "container-title" : "Information Technology and Electrical Engineering (ICITEE), 2013 International Conference on", "id" : "ITEM-1", "issued" : { "date-parts" : [ [ "2013" ] ] }, "title" : "Digital Color Image Encryption Using RC4 Stream Cipher and Chaotic Logistic Map", "type" : "article-journal" }, "uris" : [ "http://www.mendeley.com/documents/?uuid=bbcb3400-3816-458f-b399-31851c12d072" ] } ], "mendeley" : { "formattedCitation" : "[80]", "plainTextFormattedCitation" : "[80]", "previouslyFormattedCitation" : "[80]" }, "properties" : { "noteIndex" : 0 }, "schema" : "https://github.com/citation-style-language/schema/raw/master/csl-citation.json" }</w:instrText>
      </w:r>
      <w:r>
        <w:rPr>
          <w:szCs w:val="24"/>
        </w:rPr>
        <w:fldChar w:fldCharType="separate"/>
      </w:r>
      <w:r w:rsidRPr="000D3326">
        <w:rPr>
          <w:noProof/>
          <w:szCs w:val="24"/>
        </w:rPr>
        <w:t>[80]</w:t>
      </w:r>
      <w:r>
        <w:rPr>
          <w:szCs w:val="24"/>
        </w:rPr>
        <w:fldChar w:fldCharType="end"/>
      </w:r>
      <w:r w:rsidRPr="009467F1">
        <w:rPr>
          <w:szCs w:val="24"/>
        </w:rPr>
        <w:t xml:space="preserve"> makalelerinde, dijital resimlerin şifrelenmesi için RC4 ş</w:t>
      </w:r>
      <w:r>
        <w:rPr>
          <w:szCs w:val="24"/>
        </w:rPr>
        <w:t>ifreleme algoritması ve lojistik</w:t>
      </w:r>
      <w:r w:rsidRPr="009467F1">
        <w:rPr>
          <w:szCs w:val="24"/>
        </w:rPr>
        <w:t xml:space="preserve"> kaotik haritasının kullanıldığı karma bir şifreleme algoritması tasarlamışlardır. Test sonuçlarına göre, </w:t>
      </w:r>
      <w:r>
        <w:rPr>
          <w:szCs w:val="24"/>
        </w:rPr>
        <w:t>RC4 akış şifreleme metodu ve lojistik</w:t>
      </w:r>
      <w:r w:rsidRPr="009467F1">
        <w:rPr>
          <w:szCs w:val="24"/>
        </w:rPr>
        <w:t xml:space="preserve"> kaotik haritası ile oluşturulan hibrit şifreleme metodunun renkli resimler için alternatif bir şifreleme metodu olduğu görülmüştür.</w:t>
      </w:r>
      <w:r w:rsidRPr="002978F4">
        <w:t xml:space="preserve"> </w:t>
      </w:r>
      <w:r>
        <w:rPr>
          <w:szCs w:val="24"/>
        </w:rPr>
        <w:t xml:space="preserve">Alireza ve Mirghadri </w:t>
      </w:r>
      <w:r>
        <w:rPr>
          <w:szCs w:val="24"/>
        </w:rPr>
        <w:fldChar w:fldCharType="begin" w:fldLock="1"/>
      </w:r>
      <w:r>
        <w:rPr>
          <w:szCs w:val="24"/>
        </w:rPr>
        <w:instrText>ADDIN CSL_CITATION { "citationItems" : [ { "id" : "ITEM-1", "itemData" : { "author" : [ { "dropping-particle" : "", "family" : "Jolfaei", "given" : "Alireza", "non-dropping-particle" : "", "parse-names" : false, "suffix" : "" }, { "dropping-particle" : "", "family" : "Mirghadri", "given" : "Abdolrasoul", "non-dropping-particle" : "", "parse-names" : false, "suffix" : "" } ], "container-title" : "Computer and Information Science", "id" : "ITEM-1", "issue" : "1", "issued" : { "date-parts" : [ [ "2011" ] ] }, "page" : "172-185", "title" : "Image Encryption Using Chaos and Block Cipher", "type" : "article-journal", "volume" : "4" }, "uris" : [ "http://www.mendeley.com/documents/?uuid=9c7fc1f9-63d7-4762-985f-07c7a062e8b5" ] } ], "mendeley" : { "formattedCitation" : "[81]", "plainTextFormattedCitation" : "[81]", "previouslyFormattedCitation" : "[81]" }, "properties" : { "noteIndex" : 0 }, "schema" : "https://github.com/citation-style-language/schema/raw/master/csl-citation.json" }</w:instrText>
      </w:r>
      <w:r>
        <w:rPr>
          <w:szCs w:val="24"/>
        </w:rPr>
        <w:fldChar w:fldCharType="separate"/>
      </w:r>
      <w:r w:rsidRPr="000D3326">
        <w:rPr>
          <w:noProof/>
          <w:szCs w:val="24"/>
        </w:rPr>
        <w:t>[81]</w:t>
      </w:r>
      <w:r>
        <w:rPr>
          <w:szCs w:val="24"/>
        </w:rPr>
        <w:fldChar w:fldCharType="end"/>
      </w:r>
      <w:r>
        <w:rPr>
          <w:szCs w:val="24"/>
        </w:rPr>
        <w:t xml:space="preserve"> çalışmalarında, B</w:t>
      </w:r>
      <w:r w:rsidRPr="009467F1">
        <w:rPr>
          <w:szCs w:val="24"/>
        </w:rPr>
        <w:t>aker’s kaotik haritası ve S-AES blok şifreleme algoritmasının kullanıldığı bir resim şifreleme algoritması tasarla</w:t>
      </w:r>
      <w:r>
        <w:rPr>
          <w:szCs w:val="24"/>
        </w:rPr>
        <w:t xml:space="preserve">mışlardır. Atteya ve Madian </w:t>
      </w:r>
      <w:r>
        <w:rPr>
          <w:szCs w:val="24"/>
        </w:rPr>
        <w:fldChar w:fldCharType="begin" w:fldLock="1"/>
      </w:r>
      <w:r>
        <w:rPr>
          <w:szCs w:val="24"/>
        </w:rPr>
        <w:instrText>ADDIN CSL_CITATION { "citationItems" : [ { "id" : "ITEM-1", "itemData" : { "ISBN" : "9781479948857", "author" : [ { "dropping-particle" : "", "family" : "Atteya", "given" : "A.M.", "non-dropping-particle" : "", "parse-names" : false, "suffix" : "" }, { "dropping-particle" : "", "family" : "Madian", "given" : "A.H.", "non-dropping-particle" : "", "parse-names" : false, "suffix" : "" } ], "container-title" : "2014 IEEE 12th International New Circuits and Systems Conference (NEWCAS)", "id" : "ITEM-1", "issued" : { "date-parts" : [ [ "2014" ] ] }, "page" : "217-220", "title" : "A Hybrid Chaos-AES Encryption Algorithm and Its Implemention Based on FPGA", "type" : "article-journal" }, "uris" : [ "http://www.mendeley.com/documents/?uuid=f084cde9-9e2a-4c60-a1c2-8de489cbe1ae" ] } ], "mendeley" : { "formattedCitation" : "[82]", "plainTextFormattedCitation" : "[82]", "previouslyFormattedCitation" : "[82]" }, "properties" : { "noteIndex" : 0 }, "schema" : "https://github.com/citation-style-language/schema/raw/master/csl-citation.json" }</w:instrText>
      </w:r>
      <w:r>
        <w:rPr>
          <w:szCs w:val="24"/>
        </w:rPr>
        <w:fldChar w:fldCharType="separate"/>
      </w:r>
      <w:r w:rsidRPr="000D3326">
        <w:rPr>
          <w:noProof/>
          <w:szCs w:val="24"/>
        </w:rPr>
        <w:t>[82]</w:t>
      </w:r>
      <w:r>
        <w:rPr>
          <w:szCs w:val="24"/>
        </w:rPr>
        <w:fldChar w:fldCharType="end"/>
      </w:r>
      <w:r w:rsidRPr="009467F1">
        <w:rPr>
          <w:szCs w:val="24"/>
        </w:rPr>
        <w:t xml:space="preserve"> çalışmalarında, henon kaotik haritası ve AES algoritması benzeri satır ve sütün karıştırma tekniklerinin kullanıldığı hibrit bir şifreleme algoritmasının, FPGA üzerinde donanımsal gerçekleşmesini yapmışlar</w:t>
      </w:r>
      <w:r>
        <w:rPr>
          <w:szCs w:val="24"/>
        </w:rPr>
        <w:t xml:space="preserve">dır. Huijian ve arkadaşları </w:t>
      </w:r>
      <w:r>
        <w:rPr>
          <w:szCs w:val="24"/>
        </w:rPr>
        <w:fldChar w:fldCharType="begin" w:fldLock="1"/>
      </w:r>
      <w:r>
        <w:rPr>
          <w:szCs w:val="24"/>
        </w:rPr>
        <w:instrText>ADDIN CSL_CITATION { "citationItems" : [ { "id" : "ITEM-1", "itemData" : { "DOI" : "10.1109/ISDPE.2007.28", "ISBN" : "0769530168", "abstract" : "This paper presents a composite scheme for image encryption. In the temporal domain, chaotic series acts as a key for the AES (Advanced Encryption Standards) encryption. It is used to generate and administer AES key while preserving its other nice features. In the spatial domain, we present a new method of deriving a space transform matrix with chaotic series. In both domains, the chaos series is generated by the logistic equation, whose parameter is modulated by another logistic equation with a different initial value. Therefore, short period effect is avoided in the solution sequence of the chaotic system. Finally our experimental results confirm the effectiveness of the proposed method. Also, there is no damage caused to the decrypted image.", "author" : [ { "dropping-particle" : "", "family" : "Xiao", "given" : "Huijuan", "non-dropping-particle" : "", "parse-names" : false, "suffix" : "" }, { "dropping-particle" : "", "family" : "Qiu", "given" : "Shuisheng", "non-dropping-particle" : "", "parse-names" : false, "suffix" : "" }, { "dropping-particle" : "", "family" : "Deng", "given" : "Chengliang", "non-dropping-particle" : "", "parse-names" : false, "suffix" : "" } ], "container-title" : "Proceedings of the 1st International Symposium on Data, Privacy, and E-Commerce, ISDPE 2007", "id" : "ITEM-1", "issued" : { "date-parts" : [ [ "2007" ] ] }, "page" : "277-279", "title" : "A composite image encryption scheme using AES and chaotic series", "type" : "article-journal" }, "uris" : [ "http://www.mendeley.com/documents/?uuid=8f032762-48cd-40b7-b504-bbe2fe6031b5" ] } ], "mendeley" : { "formattedCitation" : "[83]", "plainTextFormattedCitation" : "[83]", "previouslyFormattedCitation" : "[83]" }, "properties" : { "noteIndex" : 0 }, "schema" : "https://github.com/citation-style-language/schema/raw/master/csl-citation.json" }</w:instrText>
      </w:r>
      <w:r>
        <w:rPr>
          <w:szCs w:val="24"/>
        </w:rPr>
        <w:fldChar w:fldCharType="separate"/>
      </w:r>
      <w:r w:rsidRPr="000D3326">
        <w:rPr>
          <w:noProof/>
          <w:szCs w:val="24"/>
        </w:rPr>
        <w:t>[83]</w:t>
      </w:r>
      <w:r>
        <w:rPr>
          <w:szCs w:val="24"/>
        </w:rPr>
        <w:fldChar w:fldCharType="end"/>
      </w:r>
      <w:r>
        <w:rPr>
          <w:szCs w:val="24"/>
        </w:rPr>
        <w:t xml:space="preserve"> çalışmalarında, AES ve loj</w:t>
      </w:r>
      <w:r w:rsidRPr="009467F1">
        <w:rPr>
          <w:szCs w:val="24"/>
        </w:rPr>
        <w:t>istik kaotik haritasının kullanıldığı bir resim şifreleme algoritması geliştirmişlerdir. Önerilen yöntem yapılan şifreleme çalışmalarında, oto-korelasyon ve yayılma etkileri ölçülerek, sistemin iyi bir şifreleme sağladığı tespit edilm</w:t>
      </w:r>
      <w:r>
        <w:rPr>
          <w:szCs w:val="24"/>
        </w:rPr>
        <w:t xml:space="preserve">iştir. Nicole ve Backhache </w:t>
      </w:r>
      <w:r>
        <w:rPr>
          <w:szCs w:val="24"/>
        </w:rPr>
        <w:fldChar w:fldCharType="begin" w:fldLock="1"/>
      </w:r>
      <w:r>
        <w:rPr>
          <w:szCs w:val="24"/>
        </w:rPr>
        <w:instrText>ADDIN CSL_CITATION { "citationItems" : [ { "id" : "ITEM-1", "itemData" : { "ISBN" : "9781479902514", "author" : [ { "dropping-particle" : "", "family" : "Challita", "given" : "Nicole", "non-dropping-particle" : "", "parse-names" : false, "suffix" : "" } ], "id" : "ITEM-1", "issued" : { "date-parts" : [ [ "2013" ] ] }, "page" : "175-178", "title" : "of biomedical applications", "type" : "article-journal" }, "uris" : [ "http://www.mendeley.com/documents/?uuid=4ea10c1a-99c3-4600-b230-8b1bc3343352" ] } ], "mendeley" : { "formattedCitation" : "[84]", "plainTextFormattedCitation" : "[84]", "previouslyFormattedCitation" : "[84]" }, "properties" : { "noteIndex" : 0 }, "schema" : "https://github.com/citation-style-language/schema/raw/master/csl-citation.json" }</w:instrText>
      </w:r>
      <w:r>
        <w:rPr>
          <w:szCs w:val="24"/>
        </w:rPr>
        <w:fldChar w:fldCharType="separate"/>
      </w:r>
      <w:r w:rsidRPr="000D3326">
        <w:rPr>
          <w:noProof/>
          <w:szCs w:val="24"/>
        </w:rPr>
        <w:t>[84]</w:t>
      </w:r>
      <w:r>
        <w:rPr>
          <w:szCs w:val="24"/>
        </w:rPr>
        <w:fldChar w:fldCharType="end"/>
      </w:r>
      <w:r>
        <w:rPr>
          <w:szCs w:val="24"/>
        </w:rPr>
        <w:t xml:space="preserve"> </w:t>
      </w:r>
      <w:r w:rsidRPr="009467F1">
        <w:rPr>
          <w:szCs w:val="24"/>
        </w:rPr>
        <w:t>yaptıkları çalışmada, biyomedikal uygulamalarda kullanılmak üzere kaotik sistemler kullanılarak güçlendirilmiş bir S-AES algoritması önermiş</w:t>
      </w:r>
      <w:r>
        <w:rPr>
          <w:szCs w:val="24"/>
        </w:rPr>
        <w:t xml:space="preserve">lerdir. Chen ve arkadaşları </w:t>
      </w:r>
      <w:r>
        <w:rPr>
          <w:szCs w:val="24"/>
        </w:rPr>
        <w:fldChar w:fldCharType="begin" w:fldLock="1"/>
      </w:r>
      <w:r>
        <w:rPr>
          <w:szCs w:val="24"/>
        </w:rPr>
        <w:instrText>ADDIN CSL_CITATION { "citationItems" : [ { "id" : "ITEM-1", "itemData" : { "DOI" : "10.1109/IWCFTA.2012.81", "ISBN" : "978-1-4673-2825-8", "author" : [ { "dropping-particle" : "", "family" : "Chen", "given" : "Dongming", "non-dropping-particle" : "", "parse-names" : false, "suffix" : "" }, { "dropping-particle" : "", "family" : "Qing", "given" : "Deding", "non-dropping-particle" : "", "parse-names" : false, "suffix" : "" }, { "dropping-particle" : "", "family" : "Wang", "given" : "Dongqi", "non-dropping-particle" : "", "parse-names" : false, "suffix" : "" } ], "container-title" : "2012 Fifth International Workshop on Chaos-fractals Theories and Applications", "id" : "ITEM-1", "issued" : { "date-parts" : [ [ "2012" ] ] }, "page" : "207-211", "title" : "AES Key Expansion Algorithm Based on 2D Logistic Mapping", "type" : "article-journal" }, "uris" : [ "http://www.mendeley.com/documents/?uuid=0a9a7f76-8ab1-4294-b467-761d2db7f124" ] } ], "mendeley" : { "formattedCitation" : "[85]", "plainTextFormattedCitation" : "[85]", "previouslyFormattedCitation" : "[85]" }, "properties" : { "noteIndex" : 0 }, "schema" : "https://github.com/citation-style-language/schema/raw/master/csl-citation.json" }</w:instrText>
      </w:r>
      <w:r>
        <w:rPr>
          <w:szCs w:val="24"/>
        </w:rPr>
        <w:fldChar w:fldCharType="separate"/>
      </w:r>
      <w:r w:rsidRPr="000D3326">
        <w:rPr>
          <w:noProof/>
          <w:szCs w:val="24"/>
        </w:rPr>
        <w:t>[85]</w:t>
      </w:r>
      <w:r>
        <w:rPr>
          <w:szCs w:val="24"/>
        </w:rPr>
        <w:fldChar w:fldCharType="end"/>
      </w:r>
      <w:r w:rsidRPr="009467F1">
        <w:rPr>
          <w:szCs w:val="24"/>
        </w:rPr>
        <w:t xml:space="preserve"> AES algoritmasında, anahtar dağıtım işlemini gerçekleştirecek, kaotik tabanlı bir sistem önermişlerdir. Çalışmada çift boyu</w:t>
      </w:r>
      <w:r>
        <w:rPr>
          <w:szCs w:val="24"/>
        </w:rPr>
        <w:t>tlu loj</w:t>
      </w:r>
      <w:r w:rsidRPr="009467F1">
        <w:rPr>
          <w:szCs w:val="24"/>
        </w:rPr>
        <w:t>istik harita kullanılmıştır.</w:t>
      </w:r>
      <w:r w:rsidRPr="009467F1">
        <w:rPr>
          <w:bCs/>
          <w:szCs w:val="24"/>
        </w:rPr>
        <w:t xml:space="preserve"> </w:t>
      </w:r>
      <w:r>
        <w:rPr>
          <w:szCs w:val="24"/>
        </w:rPr>
        <w:t xml:space="preserve">Pradhan ve Ajay </w:t>
      </w:r>
      <w:r>
        <w:rPr>
          <w:szCs w:val="24"/>
        </w:rPr>
        <w:fldChar w:fldCharType="begin" w:fldLock="1"/>
      </w:r>
      <w:r>
        <w:rPr>
          <w:szCs w:val="24"/>
        </w:rPr>
        <w:instrText>ADDIN CSL_CITATION { "citationItems" : [ { "id" : "ITEM-1", "itemData" : { "author" : [ { "dropping-particle" : "", "family" : "Pradhan", "given" : "Chittaranjan", "non-dropping-particle" : "", "parse-names" : false, "suffix" : "" }, { "dropping-particle" : "", "family" : "Bisoi", "given" : "Ajay Kumar", "non-dropping-particle" : "", "parse-names" : false, "suffix" : "" } ], "id" : "ITEM-1", "issue" : "2", "issued" : { "date-parts" : [ [ "2013" ] ] }, "page" : "19-25", "title" : "C v aes a", "type" : "article-journal", "volume" : "2" }, "uris" : [ "http://www.mendeley.com/documents/?uuid=91eacf74-e830-47b9-b368-d641976e2f7a" ] } ], "mendeley" : { "formattedCitation" : "[86]", "plainTextFormattedCitation" : "[86]", "previouslyFormattedCitation" : "[86]" }, "properties" : { "noteIndex" : 0 }, "schema" : "https://github.com/citation-style-language/schema/raw/master/csl-citation.json" }</w:instrText>
      </w:r>
      <w:r>
        <w:rPr>
          <w:szCs w:val="24"/>
        </w:rPr>
        <w:fldChar w:fldCharType="separate"/>
      </w:r>
      <w:r w:rsidRPr="000D3326">
        <w:rPr>
          <w:noProof/>
          <w:szCs w:val="24"/>
        </w:rPr>
        <w:t>[86]</w:t>
      </w:r>
      <w:r>
        <w:rPr>
          <w:szCs w:val="24"/>
        </w:rPr>
        <w:fldChar w:fldCharType="end"/>
      </w:r>
      <w:r w:rsidRPr="009467F1">
        <w:rPr>
          <w:szCs w:val="24"/>
        </w:rPr>
        <w:t xml:space="preserve"> çalışmalarında AES algoritmasının güvenli bir algoritma olduğu, algorit</w:t>
      </w:r>
      <w:r>
        <w:rPr>
          <w:szCs w:val="24"/>
        </w:rPr>
        <w:t>mada en kritik iki işlemin S-Box</w:t>
      </w:r>
      <w:r w:rsidRPr="009467F1">
        <w:rPr>
          <w:szCs w:val="24"/>
        </w:rPr>
        <w:t xml:space="preserve"> oluşturulması ve anahtar dağıtımı olduğu ifade edilmiştir. Çalışmada AES algoritmasının anahtar dağıtımın işleminin, kaotik tabanlı bir yapı tarafından gerçeklemesini sağlayacak bir mimari önerilmiştir.</w:t>
      </w:r>
      <w:r>
        <w:rPr>
          <w:szCs w:val="24"/>
        </w:rPr>
        <w:t xml:space="preserve"> </w:t>
      </w:r>
      <w:r>
        <w:rPr>
          <w:szCs w:val="24"/>
          <w:shd w:val="clear" w:color="auto" w:fill="FFFFFF"/>
        </w:rPr>
        <w:t xml:space="preserve">Muhaya çalışmasında </w:t>
      </w:r>
      <w:r>
        <w:rPr>
          <w:szCs w:val="24"/>
          <w:shd w:val="clear" w:color="auto" w:fill="FFFFFF"/>
        </w:rPr>
        <w:fldChar w:fldCharType="begin" w:fldLock="1"/>
      </w:r>
      <w:r>
        <w:rPr>
          <w:szCs w:val="24"/>
          <w:shd w:val="clear" w:color="auto" w:fill="FFFFFF"/>
        </w:rPr>
        <w:instrText>ADDIN CSL_CITATION { "citationItems" : [ { "id" : "ITEM-1", "itemData" : { "DOI" : "10.1007/s11235-011-9462-z", "ISSN" : "10184864", "abstract" : "The rapid development, advancement, and growing use of satellite imagery and information technologies have made the security of data storage and transmission essential to prevent unlawful, unofficial, unauthorized, and illegal use/access. This paper proposes a secure satellite image encryption technique based on chaotic and Advanced Encryption Standard (AES) techniques to protect critical and confidential satellite imagery. Arnold\u2019s cat map is used to shuffle the pixel values. A chaotic Henon map is used to generate a random sequence for the AES algorithm, and the shuffled-image is encrypted using the AES algorithm. The security and performance is acceptable to deal with high resolution and multi-spectral satellite imagery. The experimental results are shown, along with those for some traditional encryption techniques, for a comparison and evaluation. Detailed experimental results are also given of the security, statistical, and performance analyses of the complete implementation of the new proposed solution. The proposed technique presents numerous interesting and attractive features, including a high level of security, sufficiently large key-space with improved key sensitivity, pixel distributing uniformity, and acceptable speed.", "author" : [ { "dropping-particle" : "Bin", "family" : "Muhaya", "given" : "Fahad T", "non-dropping-particle" : "", "parse-names" : false, "suffix" : "" } ], "container-title" : "Telecommunication Systems", "id" : "ITEM-1", "issue" : "2", "issued" : { "date-parts" : [ [ "2013" ] ] }, "page" : "573-581", "title" : "Chaotic and AES cryptosystem for satellite imagery", "type" : "article-journal", "volume" : "52" }, "uris" : [ "http://www.mendeley.com/documents/?uuid=605a8b6d-d28c-4bb5-83b7-2933d0ccb44b" ] } ], "mendeley" : { "formattedCitation" : "[87]", "plainTextFormattedCitation" : "[87]", "previouslyFormattedCitation" : "[87]"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[87]</w:t>
      </w:r>
      <w:r>
        <w:rPr>
          <w:szCs w:val="24"/>
          <w:shd w:val="clear" w:color="auto" w:fill="FFFFFF"/>
        </w:rPr>
        <w:fldChar w:fldCharType="end"/>
      </w:r>
      <w:r>
        <w:rPr>
          <w:szCs w:val="24"/>
          <w:shd w:val="clear" w:color="auto" w:fill="FFFFFF"/>
        </w:rPr>
        <w:t xml:space="preserve"> </w:t>
      </w:r>
      <w:r w:rsidRPr="002978F4">
        <w:rPr>
          <w:szCs w:val="24"/>
          <w:shd w:val="clear" w:color="auto" w:fill="FFFFFF"/>
        </w:rPr>
        <w:t xml:space="preserve">uydu görüntülerinin şifrelenmesi için kaotik sistem ve AES algoritmasını kullanan yeni bir algoritma geliştirmiştir. </w:t>
      </w:r>
      <w:r>
        <w:rPr>
          <w:szCs w:val="24"/>
          <w:shd w:val="clear" w:color="auto" w:fill="FFFFFF"/>
        </w:rPr>
        <w:t xml:space="preserve">Meghdad ve arkadaşları </w:t>
      </w:r>
      <w:r>
        <w:rPr>
          <w:szCs w:val="24"/>
          <w:shd w:val="clear" w:color="auto" w:fill="FFFFFF"/>
        </w:rPr>
        <w:fldChar w:fldCharType="begin" w:fldLock="1"/>
      </w:r>
      <w:r>
        <w:rPr>
          <w:szCs w:val="24"/>
          <w:shd w:val="clear" w:color="auto" w:fill="FFFFFF"/>
        </w:rPr>
        <w:instrText>ADDIN CSL_CITATION { "citationItems" : [ { "id" : "ITEM-1", "itemData" : { "DOI" : "10.1109/ICTTA.2008.4530291", "ISBN" : "978-1-4244-1751-3", "abstract" : "In this paper, we propose an encryption scheme for the medical image encryption based on combination of scrambling and confusion. Chaotic cat map is used for the scrambling the addresses of the medical image pixels. In order to provide security for the scheme, a modified form of Simplified version of Advance Encryption Standard (S-AES) is introduced and applied. The modification is that we make use of chaos for S-box design and replace it with that of S-AES. The so called Chaotic S-AES has all cryptographic characteristics and requirements of S-AES. Hence, the main contribution of this work is that we make use of chaos in both image diffusion and confusion parts. In order to check the performance of the method, experimental implementation has been done. It worth be noting that the resistance of the scheme against differential and linear cryptanalysis is at least as of S-AES.", "author" : [ { "dropping-particle" : "", "family" : "Ashtiyani", "given" : "M.", "non-dropping-particle" : "", "parse-names" : false, "suffix" : "" }, { "dropping-particle" : "", "family" : "Birgani", "given" : "P.M.", "non-dropping-particle" : "", "parse-names" : false, "suffix" : "" }, { "dropping-particle" : "", "family" : "Hosseini", "given" : "H.M.", "non-dropping-particle" : "", "parse-names" : false, "suffix" : "" } ], "container-title" : "2008 3rd International Conference on Information and Communication Technologies: From Theory to Applications", "id" : "ITEM-1", "issued" : { "date-parts" : [ [ "2008" ] ] }, "title" : "Chaos-Based Medical Image Encryption Using Symmetric Cryptography", "type" : "article-journal" }, "uris" : [ "http://www.mendeley.com/documents/?uuid=a1d3d571-dd5c-40b7-8e7d-42083f7cf3a6" ] } ], "mendeley" : { "formattedCitation" : "[88]", "plainTextFormattedCitation" : "[88]", "previouslyFormattedCitation" : "[88]"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[88]</w:t>
      </w:r>
      <w:r>
        <w:rPr>
          <w:szCs w:val="24"/>
          <w:shd w:val="clear" w:color="auto" w:fill="FFFFFF"/>
        </w:rPr>
        <w:fldChar w:fldCharType="end"/>
      </w:r>
      <w:r w:rsidRPr="002978F4">
        <w:rPr>
          <w:szCs w:val="24"/>
          <w:shd w:val="clear" w:color="auto" w:fill="FFFFFF"/>
        </w:rPr>
        <w:t xml:space="preserve"> simetrik blok şifreleme kullana</w:t>
      </w:r>
      <w:r>
        <w:rPr>
          <w:szCs w:val="24"/>
          <w:shd w:val="clear" w:color="auto" w:fill="FFFFFF"/>
        </w:rPr>
        <w:t>rak, yeni bir kaos tabanlı medik</w:t>
      </w:r>
      <w:r w:rsidRPr="002978F4">
        <w:rPr>
          <w:szCs w:val="24"/>
          <w:shd w:val="clear" w:color="auto" w:fill="FFFFFF"/>
        </w:rPr>
        <w:t xml:space="preserve">al </w:t>
      </w:r>
      <w:r>
        <w:rPr>
          <w:szCs w:val="24"/>
          <w:shd w:val="clear" w:color="auto" w:fill="FFFFFF"/>
        </w:rPr>
        <w:t xml:space="preserve">resim </w:t>
      </w:r>
      <w:r w:rsidRPr="002978F4">
        <w:rPr>
          <w:szCs w:val="24"/>
          <w:shd w:val="clear" w:color="auto" w:fill="FFFFFF"/>
        </w:rPr>
        <w:t>şifreleme algoritması geliştirmişlerdir. Kun</w:t>
      </w:r>
      <w:r>
        <w:rPr>
          <w:szCs w:val="24"/>
          <w:shd w:val="clear" w:color="auto" w:fill="FFFFFF"/>
        </w:rPr>
        <w:t xml:space="preserve"> ve arkadaşları </w:t>
      </w:r>
      <w:r>
        <w:rPr>
          <w:szCs w:val="24"/>
          <w:shd w:val="clear" w:color="auto" w:fill="FFFFFF"/>
        </w:rPr>
        <w:fldChar w:fldCharType="begin" w:fldLock="1"/>
      </w:r>
      <w:r>
        <w:rPr>
          <w:szCs w:val="24"/>
          <w:shd w:val="clear" w:color="auto" w:fill="FFFFFF"/>
        </w:rPr>
        <w:instrText>ADDIN CSL_CITATION { "citationItems" : [ { "id" : "ITEM-1", "itemData" : { "DOI" : "10.1109/MINES.2009.219", "ISBN" : "9780769538433", "abstract" : "It is pointed that the key space of AES encryption algorithm is limited, and there is few nonlinear factors in the whole system. In this paper, the author use two chaos systems, so the author can get two sequences. One is used as key, the other one is used to control the times of row-shift. This encryption algorithm combines the chaos theory with AES, then, a new algorithm is formed. This new method increases the key space and the nonlinear factors of AES system. In this case, the safety of encryption algorithm has been further improved.", "author" : [ { "dropping-particle" : "", "family" : "Yuan", "given" : "Kun", "non-dropping-particle" : "", "parse-names" : false, "suffix" : "" }, { "dropping-particle" : "", "family" : "Zhang", "given" : "Han", "non-dropping-particle" : "", "parse-names" : false, "suffix" : "" }, { "dropping-particle" : "", "family" : "Li", "given" : "Zhaohui", "non-dropping-particle" : "", "parse-names" : false, "suffix" : "" } ], "container-title" : "1st International Conference on Multimedia Information Networking and Security, MINES 2009", "id" : "ITEM-1", "issued" : { "date-parts" : [ [ "2009" ] ] }, "page" : "326-329", "title" : "An improved AES algorithm based on chaos", "type" : "article-journal", "volume" : "2" }, "uris" : [ "http://www.mendeley.com/documents/?uuid=f4795706-c472-4efc-9ef3-eab5ebab4a10" ] } ], "mendeley" : { "formattedCitation" : "[89]", "plainTextFormattedCitation" : "[89]", "previouslyFormattedCitation" : "[89]"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[89]</w:t>
      </w:r>
      <w:r>
        <w:rPr>
          <w:szCs w:val="24"/>
          <w:shd w:val="clear" w:color="auto" w:fill="FFFFFF"/>
        </w:rPr>
        <w:fldChar w:fldCharType="end"/>
      </w:r>
      <w:r w:rsidRPr="002978F4">
        <w:rPr>
          <w:szCs w:val="24"/>
          <w:shd w:val="clear" w:color="auto" w:fill="FFFFFF"/>
        </w:rPr>
        <w:t xml:space="preserve">, Zeghid </w:t>
      </w:r>
      <w:r>
        <w:rPr>
          <w:szCs w:val="24"/>
          <w:shd w:val="clear" w:color="auto" w:fill="FFFFFF"/>
        </w:rPr>
        <w:t xml:space="preserve">ve arkadaşları </w:t>
      </w:r>
      <w:r>
        <w:rPr>
          <w:szCs w:val="24"/>
          <w:shd w:val="clear" w:color="auto" w:fill="FFFFFF"/>
        </w:rPr>
        <w:fldChar w:fldCharType="begin" w:fldLock="1"/>
      </w:r>
      <w:r>
        <w:rPr>
          <w:szCs w:val="24"/>
          <w:shd w:val="clear" w:color="auto" w:fill="FFFFFF"/>
        </w:rPr>
        <w:instrText>ADDIN CSL_CITATION { "citationItems" : [ { "id" : "ITEM-1", "itemData" : { "author" : [ { "dropping-particle" : "", "family" : "Zeghid", "given" : "M", "non-dropping-particle" : "", "parse-names" : false, "suffix" : "" }, { "dropping-particle" : "", "family" : "Machhout", "given" : "M", "non-dropping-particle" : "", "parse-names" : false, "suffix" : "" }, { "dropping-particle" : "", "family" : "Khriji", "given" : "L", "non-dropping-particle" : "", "parse-names" : false, "suffix" : "" } ], "container-title" : "World Academy of Science, Engineering and Technology", "id" : "ITEM-1", "issue" : "1", "issued" : { "date-parts" : [ [ "2007" ] ] }, "page" : "70-75", "title" : "A modified AES based algorithm for image encryption", "type" : "article-journal", "volume" : "1" }, "uris" : [ "http://www.mendeley.com/documents/?uuid=b21b8137-aad0-480e-ba4c-866f3cc81626" ] } ], "mendeley" : { "formattedCitation" : "[90]", "plainTextFormattedCitation" : "[90]", "previouslyFormattedCitation" : "[90]"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[90]</w:t>
      </w:r>
      <w:r>
        <w:rPr>
          <w:szCs w:val="24"/>
          <w:shd w:val="clear" w:color="auto" w:fill="FFFFFF"/>
        </w:rPr>
        <w:fldChar w:fldCharType="end"/>
      </w:r>
      <w:r>
        <w:rPr>
          <w:szCs w:val="24"/>
          <w:shd w:val="clear" w:color="auto" w:fill="FFFFFF"/>
        </w:rPr>
        <w:t xml:space="preserve">, Acharya </w:t>
      </w:r>
      <w:r>
        <w:rPr>
          <w:szCs w:val="24"/>
          <w:shd w:val="clear" w:color="auto" w:fill="FFFFFF"/>
        </w:rPr>
        <w:fldChar w:fldCharType="begin" w:fldLock="1"/>
      </w:r>
      <w:r>
        <w:rPr>
          <w:szCs w:val="24"/>
          <w:shd w:val="clear" w:color="auto" w:fill="FFFFFF"/>
        </w:rPr>
        <w:instrText>ADDIN CSL_CITATION { "citationItems" : [ { "id" : "ITEM-1", "itemData" : { "DOI" : "10.1145/1947940.1948060", "ISBN" : "9781450304641", "author" : [ { "dropping-particle" : "", "family" : "Acharya", "given" : "Ak", "non-dropping-particle" : "", "parse-names" : false, "suffix" : "" } ], "container-title" : "Proceedings of the 2011 International Conference on \u2026", "id" : "ITEM-1", "issued" : { "date-parts" : [ [ "2011" ] ] }, "page" : "1-5", "title" : "Image encryption using a new chaos based encryption algorithm", "type" : "article-journal" }, "uris" : [ "http://www.mendeley.com/documents/?uuid=fdeb54bf-33b1-4737-a86c-78a4a3b97d0d" ] } ], "mendeley" : { "formattedCitation" : "[91]", "plainTextFormattedCitation" : "[91]", "previouslyFormattedCitation" : "[91]"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[91]</w:t>
      </w:r>
      <w:r>
        <w:rPr>
          <w:szCs w:val="24"/>
          <w:shd w:val="clear" w:color="auto" w:fill="FFFFFF"/>
        </w:rPr>
        <w:fldChar w:fldCharType="end"/>
      </w:r>
      <w:r>
        <w:rPr>
          <w:szCs w:val="24"/>
          <w:shd w:val="clear" w:color="auto" w:fill="FFFFFF"/>
        </w:rPr>
        <w:t xml:space="preserve"> çalışmalarında </w:t>
      </w:r>
      <w:r w:rsidRPr="002978F4">
        <w:rPr>
          <w:szCs w:val="24"/>
          <w:shd w:val="clear" w:color="auto" w:fill="FFFFFF"/>
        </w:rPr>
        <w:t xml:space="preserve">kaos tabanlı hibrit AES şifreleme algoritması önermişlerdir. </w:t>
      </w:r>
    </w:p>
    <w:p w:rsidR="00CF32F7" w:rsidRDefault="00CF32F7" w:rsidP="00510C0F">
      <w:pPr>
        <w:tabs>
          <w:tab w:val="left" w:pos="709"/>
          <w:tab w:val="right" w:leader="dot" w:pos="8222"/>
        </w:tabs>
        <w:rPr>
          <w:szCs w:val="24"/>
          <w:shd w:val="clear" w:color="auto" w:fill="FFFFFF"/>
        </w:rPr>
      </w:pPr>
    </w:p>
    <w:p w:rsidR="00CF32F7" w:rsidRDefault="00CF32F7" w:rsidP="00510C0F">
      <w:pPr>
        <w:tabs>
          <w:tab w:val="left" w:pos="709"/>
          <w:tab w:val="right" w:leader="dot" w:pos="8222"/>
        </w:tabs>
        <w:rPr>
          <w:szCs w:val="24"/>
          <w:shd w:val="clear" w:color="auto" w:fill="FFFFFF"/>
        </w:rPr>
      </w:pPr>
      <w:r>
        <w:rPr>
          <w:szCs w:val="24"/>
          <w:shd w:val="clear" w:color="auto" w:fill="FFFFFF"/>
        </w:rPr>
        <w:t xml:space="preserve">Literatürdeki çalışmalar değerlendirildiğinde, kaotik sistemlerin şifreleme uygulamalarında yaygın olarak kullanıldığı görülmektedir. Kaotik sistemler, şifreleme çalışmalarında anahtar oluşturmada, rasgele sayı üretiminde, protokol tasarımlarında ve farklı amaçlar için resim şifreleme çalışmalarında yaygın olarak kullanılmıştır. Kaos tabanlı S-Box tasarımlarında ve modern şifreleme algoritmaları ile birlikte hibrit şifreleme algoritmaları tasarımlarında da kullanıldığı görülmektedir. Ayrıca tasarlanan şifreleme algoritmaları üzerinde kriptoanaliz çalışmaları da yapılmıştır. Kaos tabanlı şifreleme üzerine yapılan çalışmalar gün geçtikçe artmakta ve yeni çalışmalar literatüre katılmaktadır. </w:t>
      </w:r>
    </w:p>
    <w:p w:rsidR="00CF32F7" w:rsidRDefault="00CF32F7" w:rsidP="00510C0F">
      <w:pPr>
        <w:tabs>
          <w:tab w:val="left" w:pos="709"/>
          <w:tab w:val="right" w:leader="dot" w:pos="8222"/>
        </w:tabs>
        <w:rPr>
          <w:szCs w:val="24"/>
          <w:shd w:val="clear" w:color="auto" w:fill="FFFFFF"/>
        </w:rPr>
      </w:pPr>
    </w:p>
    <w:p w:rsidR="00CF32F7" w:rsidRDefault="00CF32F7" w:rsidP="00510C0F">
      <w:pPr>
        <w:pStyle w:val="Heading2"/>
        <w:tabs>
          <w:tab w:val="left" w:pos="709"/>
          <w:tab w:val="right" w:leader="dot" w:pos="8222"/>
        </w:tabs>
      </w:pPr>
      <w:bookmarkStart w:id="15" w:name="_Toc468971501"/>
      <w:r>
        <w:t>1.3</w:t>
      </w:r>
      <w:r w:rsidRPr="000034F2">
        <w:t xml:space="preserve">. Tez </w:t>
      </w:r>
      <w:bookmarkEnd w:id="15"/>
      <w:r>
        <w:t>Organizasyonu</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Bu tez çalışması altı bölümden oluşmaktadır. Giriş bölümünün ardından, ikinci bölümde kriptoloji ile ilgili temel kavramlar özetlenmiş, kaos ve kriptoloji arasındaki bağlantı açıklanmış, rasgele sayı üreteçleri ile ilgili temel bilgiler verilmiş ve NIST testleri kısaca açıklanmıştır. Bölümün devamında blok şifreleme algoritmalarının temel yapılarından olan S-Box hakkında bilgi verilmiş ve S-Box’ların performans testleri kısaca anlatılmıştır. Bölümün sonunda ise AES ve RSA şifreleme algoritması hakkında bilgi verilmiştir.</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Üçüncü bölümde, ilk olarak kaotik sistemlerin analiz yöntemleri açıklanmıştır. Ardından yeni tasarlanan NCS kaotik sistemi tanıtılmış ve sistemin analizleri yapılmıştır. Sonrasında RSÜ tasarımlarında kullanılacak olan yeni skala edilmiş Zhongtang kaotik sisteminin skala işlemleri açıklanarak sistem tanıtılmış ve analizleri gerçekleştirilmiştir.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Dördüncü bölümde, geliştirilecek şifreleme algoritmalarında kullanılacak olan rasgele sayıların üretimi için 2 adet RSÜ tasarımı gerçekleştirilmiştir. RSÜ’lerin üretmiş olduğu rasgele sayılara NIST rasgelelik testleri uygulanmıştır. Yeni kaos tabanlı simetrik hibrit şifreleme algoritmasında kullanılmak üzere, kaos tabanlı S-Box üretim algoritması geliştirilmiştir. Geliştirilen S-Box üretim algoritmasının üretmiş olduğu 2 adet S-Box üzerinde performans testleri gerçekleştirilmiş, literatürdeki çalışmalar ile karşılaştırılmıştır. Dördüncü bölümde son olarak, CRSA ve CS-AES adı verilen iki adet simetrik ve asimetrik tabanlı hibrit şifreleme algoritma tasarımları yapılmıştır. Geliştirilen kaos tabanlı hibrit algoritmalar detaylı olarak açıklanmıştır.</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Beşinci bölümde, geliştirilen hibrit şifreleme algoritmaları ile resim şifreleme uygulamaları yapılmış, şifreleme uygulamalarının güvenlik ve performanslarını test etmek için kullanılacak olan analizler hakkında bilgi verilmiş ve analizler gerçekleştirilmiştir.</w:t>
      </w:r>
    </w:p>
    <w:p w:rsidR="00CF32F7" w:rsidRDefault="00CF32F7" w:rsidP="00510C0F">
      <w:pPr>
        <w:tabs>
          <w:tab w:val="left" w:pos="709"/>
          <w:tab w:val="right" w:leader="dot" w:pos="8222"/>
        </w:tabs>
      </w:pPr>
    </w:p>
    <w:p w:rsidR="00CF32F7" w:rsidRPr="000034F2" w:rsidRDefault="00CF32F7" w:rsidP="00510C0F">
      <w:pPr>
        <w:tabs>
          <w:tab w:val="left" w:pos="709"/>
          <w:tab w:val="right" w:leader="dot" w:pos="8222"/>
        </w:tabs>
      </w:pPr>
      <w:r>
        <w:t>Altıncı ve son bölümde ise, yapılan çalışmalar değerlendirilmiş ve gelecekte yapılabilecek çalışmalar ile ilgili öneriler sunulmuştur.</w:t>
      </w:r>
    </w:p>
    <w:p w:rsidR="00CF32F7" w:rsidRPr="00535A90" w:rsidRDefault="00CF32F7" w:rsidP="00510C0F">
      <w:pPr>
        <w:tabs>
          <w:tab w:val="left" w:pos="709"/>
          <w:tab w:val="right" w:leader="dot" w:pos="8222"/>
        </w:tabs>
        <w:rPr>
          <w:color w:val="FF0000"/>
        </w:rPr>
      </w:pPr>
    </w:p>
    <w:p w:rsidR="00CF32F7" w:rsidRDefault="00CF32F7" w:rsidP="00510C0F">
      <w:pPr>
        <w:tabs>
          <w:tab w:val="left" w:pos="709"/>
          <w:tab w:val="right" w:leader="dot" w:pos="8222"/>
        </w:tabs>
        <w:rPr>
          <w:color w:val="FF0000"/>
        </w:rPr>
        <w:sectPr w:rsidR="00CF32F7" w:rsidSect="00850562">
          <w:headerReference w:type="default" r:id="rId21"/>
          <w:footerReference w:type="default" r:id="rId22"/>
          <w:headerReference w:type="first" r:id="rId23"/>
          <w:footerReference w:type="first" r:id="rId24"/>
          <w:pgSz w:w="11906" w:h="16838"/>
          <w:pgMar w:top="1701" w:right="1418" w:bottom="1701" w:left="2268" w:header="709" w:footer="709" w:gutter="0"/>
          <w:pgNumType w:start="1"/>
          <w:cols w:space="708"/>
          <w:titlePg/>
          <w:docGrid w:linePitch="360"/>
        </w:sectPr>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Pr="005D3B39" w:rsidRDefault="00CF32F7" w:rsidP="00510C0F">
      <w:pPr>
        <w:pStyle w:val="Heading1"/>
        <w:tabs>
          <w:tab w:val="left" w:pos="709"/>
          <w:tab w:val="right" w:leader="dot" w:pos="8222"/>
        </w:tabs>
        <w:ind w:left="1418" w:hanging="1418"/>
      </w:pPr>
      <w:bookmarkStart w:id="16" w:name="_Toc468971502"/>
      <w:r w:rsidRPr="005D3B39">
        <w:t>TEMEL KAVRAMLAR</w:t>
      </w:r>
      <w:bookmarkEnd w:id="16"/>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Pr="009B6960" w:rsidRDefault="00CF32F7" w:rsidP="00510C0F">
      <w:pPr>
        <w:pStyle w:val="Heading2"/>
        <w:tabs>
          <w:tab w:val="left" w:pos="709"/>
          <w:tab w:val="right" w:leader="dot" w:pos="8222"/>
        </w:tabs>
        <w:spacing w:before="0"/>
      </w:pPr>
      <w:bookmarkStart w:id="17" w:name="_Toc468971503"/>
      <w:r w:rsidRPr="009B6960">
        <w:t>2.1. Kriptoloji</w:t>
      </w:r>
      <w:bookmarkEnd w:id="17"/>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Kriptoloji, kriptografi ve kriptoanaliz olmak üzere iki alt bilim dalından oluşan ve genel olarak bilgi güvenliğinin sağlanması üzerine çalışan bilim dalıdır </w:t>
      </w:r>
      <w:r>
        <w:fldChar w:fldCharType="begin" w:fldLock="1"/>
      </w:r>
      <w:r>
        <w:instrText>ADDIN CSL_CITATION { "citationItems" : [ { "id" : "ITEM-1", "itemData" : { "author" : [ { "dropping-particle" : "", "family" : "D. R. STINSON", "given" : "", "non-dropping-particle" : "", "parse-names" : false, "suffix" : "" } ], "id" : "ITEM-1", "issued" : { "date-parts" : [ [ "2006" ] ] }, "number-of-pages" : "Third Edt.", "publisher" : "Chapman &amp; Hall/CRC", "title" : "Cryptography: Theory and Practice, Discrete Mathematics and Its Application", "type" : "book" }, "uris" : [ "http://www.mendeley.com/documents/?uuid=37b249a9-845d-492a-bb13-a99141cacc9e" ] } ], "mendeley" : { "formattedCitation" : "[92]", "plainTextFormattedCitation" : "[92]", "previouslyFormattedCitation" : "[92]" }, "properties" : { "noteIndex" : 0 }, "schema" : "https://github.com/citation-style-language/schema/raw/master/csl-citation.json" }</w:instrText>
      </w:r>
      <w:r>
        <w:fldChar w:fldCharType="separate"/>
      </w:r>
      <w:r w:rsidRPr="000D3326">
        <w:rPr>
          <w:noProof/>
        </w:rPr>
        <w:t>[92]</w:t>
      </w:r>
      <w:r>
        <w:fldChar w:fldCharType="end"/>
      </w:r>
      <w:r>
        <w:t xml:space="preserve">. Kriptografide bilgi güvenliğinin sağlanması için veriler üzerinde şifreleme işlemlerini gerçekleştiren algoritma, protokol gibi yapıların tasarlanması ve uygulanmasına, kriptoanalizde ise şifrelenmiş olan karmaşık veriler üzerinden orijinal veriyi elde etmek için çalışmalar gerçekleştirilmektedir. Kriptoanaliz kısaca şifre çözme bilimi olarakta tanımlanmaktadır </w:t>
      </w:r>
      <w:r>
        <w:fldChar w:fldCharType="begin" w:fldLock="1"/>
      </w:r>
      <w:r>
        <w:instrText>ADDIN CSL_CITATION { "citationItems" : [ { "id" : "ITEM-1", "itemData" : { "author" : [ { "dropping-particle" : "", "family" : "Hellman", "given" : "E", "non-dropping-particle" : "", "parse-names" : false, "suffix" : "" } ], "id" : "ITEM-1", "issued" : { "date-parts" : [ [ "1976" ] ] }, "title" : "New Directions in Cryptography", "type" : "article-journal" }, "uris" : [ "http://www.mendeley.com/documents/?uuid=9388e6b0-7e76-47f1-afe7-3b47b9448021" ] }, { "id" : "ITEM-2", "itemData" : { "author" : [ { "dropping-particle" : "", "family" : "Mohammed", "given" : "Rana S", "non-dropping-particle" : "", "parse-names" : false, "suffix" : "" } ], "id" : "ITEM-2", "issued" : { "date-parts" : [ [ "2013" ] ] }, "title" : "Chaos based Cryptography for Voice Encryption in Wireless Communication", "type" : "article-journal" }, "uris" : [ "http://www.mendeley.com/documents/?uuid=fbf09a47-652e-4e75-ba8e-13ea28c3d345" ] }, { "id" : "ITEM-3", "itemData" : { "author" : [ { "dropping-particle" : "", "family" : "Tilborg", "given" : "H.", "non-dropping-particle" : "Van", "parse-names" : false, "suffix" : "" } ], "id" : "ITEM-3", "issued" : { "date-parts" : [ [ "2000" ] ] }, "publisher" : "Kluwer Academic Publishers", "title" : "Fundamentals of Cryptology", "type" : "book" }, "uris" : [ "http://www.mendeley.com/documents/?uuid=059d9dc8-22cd-4c1f-90ef-aee0031e6665" ] } ], "mendeley" : { "formattedCitation" : "[93]\u2013[95]", "plainTextFormattedCitation" : "[93]\u2013[95]", "previouslyFormattedCitation" : "[93]\u2013[95]" }, "properties" : { "noteIndex" : 0 }, "schema" : "https://github.com/citation-style-language/schema/raw/master/csl-citation.json" }</w:instrText>
      </w:r>
      <w:r>
        <w:fldChar w:fldCharType="separate"/>
      </w:r>
      <w:r>
        <w:rPr>
          <w:noProof/>
        </w:rPr>
        <w:t>[93–</w:t>
      </w:r>
      <w:r w:rsidRPr="000D3326">
        <w:rPr>
          <w:noProof/>
        </w:rPr>
        <w:t>95]</w:t>
      </w:r>
      <w:r>
        <w:fldChar w:fldCharType="end"/>
      </w:r>
      <w:r>
        <w:t xml:space="preserve">. Kriptolojide sistemler gönderici ve alıcı tarafı olarak iki yönlü işlem gerçekleştirecek şekilde tasarlanmaktadır. Gönderici tarafında şifreleme, alıcı tarafta ise orijinal metnin elde edilmesi için şifre çözme işlemi gerçekleşmektedir. Kriptolojide şifrelenecek olan veriler, bir anahtar kullanılarak şifreleme işlemine tabi tutulmakta ve şifreli metin elde edilmektedir. Şifrelemenin çözülmesi için ise, alıcı tarafta şifreyi çözecek olan anahtarın kullanılması gerekmektedir. Kriptoloji bilimi, sistem tasarımlarında genellikle matematik bilimini ve alt dallarını kullanmaktadır.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Gönderici ve alıcı arasındaki iletim özellikle günümüzde, herkese açık internet ortamı kullanılarak gerçekleşmektedir. İletim ortamında güvenliğin sağlanması için protokol ve algoritma tasarımları gerçekleştirilmektedir. Bu tasarımlar gönderici tarafında verinin nasıl şifreleneceğini, alıcı tarafında ise nasıl çözüleceğini tanımlayan kurallar ve tekniklerden oluşmaktadır. İletişim kanalında kullanılacak olan, kritik öneme sahip kriptoloji sistemlerinin belli güvenlik gerekesinimlerini taşıması gerekmektedir. Bu gereksimler; veri bütünlüğü (data integrity), kimlik doğrulama (authentication), gizlilik (confidentiality) ve reddedilemezlik (non-repudiation) ilkeleridir </w:t>
      </w:r>
      <w:r>
        <w:fldChar w:fldCharType="begin" w:fldLock="1"/>
      </w:r>
      <w:r>
        <w:instrText>ADDIN CSL_CITATION { "citationItems" : [ { "id" : "ITEM-1", "itemData" : { "author" : [ { "dropping-particle" : "", "family" : "Schneier, B.", "given" : "", "non-dropping-particle" : "", "parse-names" : false, "suffix" : "" } ], "edition" : "Second Edt", "id" : "ITEM-1", "issued" : { "date-parts" : [ [ "1996" ] ] }, "publisher" : "John Wiley and Sons", "title" : "Applied Cryptography", "type" : "book" }, "uris" : [ "http://www.mendeley.com/documents/?uuid=8eb889be-b6f6-46c8-ba59-bc8c5135ab7e" ] }, { "id" : "ITEM-2", "itemData" : { "author" : [ { "dropping-particle" : "", "family" : "Menezes, A., Van Oorschot, P., C. and Vanstone, S., A.", "given" : "", "non-dropping-particle" : "", "parse-names" : false, "suffix" : "" } ], "id" : "ITEM-2", "issued" : { "date-parts" : [ [ "1996" ] ] }, "publisher" : "CRC Press", "title" : "Handbook of Applied Cryptography", "type" : "book" }, "uris" : [ "http://www.mendeley.com/documents/?uuid=b0f44d63-97c1-4052-82ab-c108a45ac0bd" ] } ], "mendeley" : { "formattedCitation" : "[96], [97]", "plainTextFormattedCitation" : "[96], [97]", "previouslyFormattedCitation" : "[96], [97]" }, "properties" : { "noteIndex" : 0 }, "schema" : "https://github.com/citation-style-language/schema/raw/master/csl-citation.json" }</w:instrText>
      </w:r>
      <w:r>
        <w:fldChar w:fldCharType="separate"/>
      </w:r>
      <w:r>
        <w:rPr>
          <w:noProof/>
        </w:rPr>
        <w:t xml:space="preserve">[96, </w:t>
      </w:r>
      <w:r w:rsidRPr="000D3326">
        <w:rPr>
          <w:noProof/>
        </w:rPr>
        <w:t>97]</w:t>
      </w:r>
      <w:r>
        <w:fldChar w:fldCharType="end"/>
      </w:r>
      <w:r>
        <w:t>. Bu ilkeleri kısaca açıklayacak olursak;</w:t>
      </w:r>
    </w:p>
    <w:p w:rsidR="00CF32F7" w:rsidRDefault="00CF32F7" w:rsidP="00510C0F">
      <w:pPr>
        <w:tabs>
          <w:tab w:val="left" w:pos="709"/>
          <w:tab w:val="right" w:leader="dot" w:pos="8222"/>
        </w:tabs>
      </w:pPr>
    </w:p>
    <w:p w:rsidR="00CF32F7" w:rsidRDefault="00CF32F7" w:rsidP="00EF07C1">
      <w:pPr>
        <w:pStyle w:val="ListParagraph"/>
        <w:numPr>
          <w:ilvl w:val="0"/>
          <w:numId w:val="8"/>
        </w:numPr>
        <w:tabs>
          <w:tab w:val="left" w:pos="709"/>
          <w:tab w:val="right" w:leader="dot" w:pos="8222"/>
        </w:tabs>
      </w:pPr>
      <w:r w:rsidRPr="000D14D7">
        <w:t>Veri B</w:t>
      </w:r>
      <w:r>
        <w:t>ütünlüğü: İletişim kanalında bulunan verinin, üçüncü kişiler tarafından değiştirilmemesini garanti etmektir. İletim kanalında bulunan veri üzerinde üçüncü kişiler tarafından, ekleme, silme veya değiştirme gibi operasyonlar veri üzerinde gerçekleştirilebilir. Veri bütünlüğü bu gibi işlemlerin gerçekleşmediğini garanti etmektedir. Gönderilen verinin üzerinde, alıcı tarafa herhangi bir değişiklik yapılmadan ulaştığını teyit etmek için özetleme ve benzeri teknikler kullanılmaktadır.</w:t>
      </w:r>
    </w:p>
    <w:p w:rsidR="00CF32F7" w:rsidRDefault="00CF32F7" w:rsidP="00EF07C1">
      <w:pPr>
        <w:pStyle w:val="ListParagraph"/>
        <w:numPr>
          <w:ilvl w:val="0"/>
          <w:numId w:val="8"/>
        </w:numPr>
        <w:tabs>
          <w:tab w:val="left" w:pos="709"/>
          <w:tab w:val="right" w:leader="dot" w:pos="8222"/>
        </w:tabs>
      </w:pPr>
      <w:r w:rsidRPr="000D14D7">
        <w:t>Kimlik Doğrulama</w:t>
      </w:r>
      <w:r>
        <w:t xml:space="preserve">: </w:t>
      </w:r>
      <w:r w:rsidRPr="000D14D7">
        <w:t xml:space="preserve"> </w:t>
      </w:r>
      <w:r>
        <w:t>İletişim kanalının iki ucunda bulunan gönderici ve alıcının birbirlerinin kimlik bilgilerini teyit etmesi gerekmektedir. Alıcı tarafına ulaşan verinin, gerçekten veriyi gönderen kişi tarafından gönderildiğini ispatlayan bir gereksinimdir.</w:t>
      </w:r>
    </w:p>
    <w:p w:rsidR="00CF32F7" w:rsidRDefault="00CF32F7" w:rsidP="00EF07C1">
      <w:pPr>
        <w:pStyle w:val="ListParagraph"/>
        <w:numPr>
          <w:ilvl w:val="0"/>
          <w:numId w:val="8"/>
        </w:numPr>
        <w:tabs>
          <w:tab w:val="left" w:pos="709"/>
          <w:tab w:val="right" w:leader="dot" w:pos="8222"/>
        </w:tabs>
      </w:pPr>
      <w:r w:rsidRPr="000D14D7">
        <w:t>G</w:t>
      </w:r>
      <w:r>
        <w:t xml:space="preserve">izlilik: Gönderici ve alıcı arasında işlem gören verinin üçüncü kişiler tarafından okunmasının engellenmesini sağlayan bir gereksinimdir. Bu gereksinim, iletişim cihazlarının fiziki olarak korunması ve geliştirilen güvenlik protokolleri, algoritma tasarımları vb. yapılar kullanılarak sağlanmaktadır. </w:t>
      </w:r>
    </w:p>
    <w:p w:rsidR="00CF32F7" w:rsidRDefault="00CF32F7" w:rsidP="00EF07C1">
      <w:pPr>
        <w:pStyle w:val="ListParagraph"/>
        <w:numPr>
          <w:ilvl w:val="0"/>
          <w:numId w:val="8"/>
        </w:numPr>
        <w:tabs>
          <w:tab w:val="left" w:pos="709"/>
          <w:tab w:val="right" w:leader="dot" w:pos="8222"/>
        </w:tabs>
      </w:pPr>
      <w:r w:rsidRPr="000D14D7">
        <w:t>Reddedilemezlik:</w:t>
      </w:r>
      <w:r>
        <w:t xml:space="preserve"> Gönderici tarafından iletişim kanalına gönderilen verinin, kendisi tarafından gönderildiğini inkâr etmesini engelleyen bir gereksinimdir. Gönderilen verinin ilgili kişi tarafıdan işlem gördüğünü ve gönderildiğini ispatlamada kullanılmaktadır.</w:t>
      </w:r>
    </w:p>
    <w:p w:rsidR="00CF32F7" w:rsidRDefault="00CF32F7" w:rsidP="00860506">
      <w:pPr>
        <w:pStyle w:val="ListParagraph"/>
        <w:tabs>
          <w:tab w:val="left" w:pos="709"/>
          <w:tab w:val="right" w:leader="dot" w:pos="8222"/>
        </w:tabs>
      </w:pPr>
    </w:p>
    <w:p w:rsidR="00CF32F7" w:rsidRPr="00FA50CB" w:rsidRDefault="00CF32F7" w:rsidP="00860506">
      <w:pPr>
        <w:pStyle w:val="Heading3"/>
        <w:tabs>
          <w:tab w:val="left" w:pos="709"/>
          <w:tab w:val="right" w:leader="dot" w:pos="8222"/>
        </w:tabs>
        <w:rPr>
          <w:szCs w:val="24"/>
        </w:rPr>
      </w:pPr>
      <w:bookmarkStart w:id="18" w:name="_Toc468971504"/>
      <w:r>
        <w:t>2.1</w:t>
      </w:r>
      <w:r w:rsidRPr="00FA50CB">
        <w:t>.1</w:t>
      </w:r>
      <w:r>
        <w:t xml:space="preserve">. </w:t>
      </w:r>
      <w:r w:rsidRPr="00AD3066">
        <w:t>Kerckhoffs</w:t>
      </w:r>
      <w:r>
        <w:t xml:space="preserve"> ilkesi</w:t>
      </w:r>
      <w:bookmarkEnd w:id="18"/>
      <w:r w:rsidRPr="00FA50CB">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Kriptolojik sistem tasarımlarında, dikkat edilmesi gereken ilkelerden birisi de </w:t>
      </w:r>
      <w:r w:rsidRPr="00AD3066">
        <w:t>Auguste Kerckhoffs</w:t>
      </w:r>
      <w:r>
        <w:t xml:space="preserve"> tarafından ortaya atılan Kerckhoffs ilkesidir </w:t>
      </w:r>
      <w:r>
        <w:fldChar w:fldCharType="begin" w:fldLock="1"/>
      </w:r>
      <w:r>
        <w:instrText>ADDIN CSL_CITATION { "citationItems" : [ { "id" : "ITEM-1", "itemData" : { "author" : [ { "dropping-particle" : "", "family" : "Kerckhoffs", "given" : "A.", "non-dropping-particle" : "", "parse-names" : false, "suffix" : "" } ], "container-title" : "Journal des sciences militaires", "id" : "ITEM-1", "issued" : { "date-parts" : [ [ "1883" ] ] }, "page" : "5-38", "title" : "La cryptographie militaire", "type" : "article-journal", "volume" : "9" }, "uris" : [ "http://www.mendeley.com/documents/?uuid=2532d458-7ead-4734-9374-b9bb4756d34f" ] } ], "mendeley" : { "formattedCitation" : "[98]", "plainTextFormattedCitation" : "[98]", "previouslyFormattedCitation" : "[98]" }, "properties" : { "noteIndex" : 0 }, "schema" : "https://github.com/citation-style-language/schema/raw/master/csl-citation.json" }</w:instrText>
      </w:r>
      <w:r>
        <w:fldChar w:fldCharType="separate"/>
      </w:r>
      <w:r w:rsidRPr="000D3326">
        <w:rPr>
          <w:noProof/>
        </w:rPr>
        <w:t>[98]</w:t>
      </w:r>
      <w:r>
        <w:fldChar w:fldCharType="end"/>
      </w:r>
      <w:r>
        <w:t>. Bu ilkeye göre tasarlanan kriptolojik yapıların güvenliği sadece ve sadece anahtar gizliliğine bağlı olmalıdır. Şifreleme sistemini çözmeye çalışan kişi, anahtar haricinde sistem hakkında tüm detayları bilse bile şifreyi çözememelidir. Tasarlanacak olan güvenli sistemlerin bu ilkeye uyması gerekmektedir.</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Pr>
          <w:szCs w:val="24"/>
        </w:rPr>
        <w:t xml:space="preserve">Cloude Shannon </w:t>
      </w:r>
      <w:r>
        <w:rPr>
          <w:szCs w:val="24"/>
        </w:rPr>
        <w:fldChar w:fldCharType="begin" w:fldLock="1"/>
      </w:r>
      <w:r>
        <w:rPr>
          <w:szCs w:val="24"/>
        </w:rPr>
        <w:instrText>ADDIN CSL_CITATION { "citationItems" : [ { "id" : "ITEM-1", "itemData" : { "author" : [ { "dropping-particle" : "", "family" : "Shannon CE.", "given" : "", "non-dropping-particle" : "", "parse-names" : false, "suffix" : "" } ], "container-title" : "Bell Syst. Tech. j.", "id" : "ITEM-1", "issued" : { "date-parts" : [ [ "1949" ] ] }, "page" : "656-715", "title" : "Communication theory of secrecy system", "type" : "article-journal", "volume" : "28" }, "uris" : [ "http://www.mendeley.com/documents/?uuid=7a311f40-1458-497a-bbbd-8ae70cbab30c" ] } ], "mendeley" : { "formattedCitation" : "[99]", "plainTextFormattedCitation" : "[99]", "previouslyFormattedCitation" : "[99]" }, "properties" : { "noteIndex" : 0 }, "schema" : "https://github.com/citation-style-language/schema/raw/master/csl-citation.json" }</w:instrText>
      </w:r>
      <w:r>
        <w:rPr>
          <w:szCs w:val="24"/>
        </w:rPr>
        <w:fldChar w:fldCharType="separate"/>
      </w:r>
      <w:r w:rsidRPr="000D3326">
        <w:rPr>
          <w:noProof/>
          <w:szCs w:val="24"/>
        </w:rPr>
        <w:t>[99]</w:t>
      </w:r>
      <w:r>
        <w:rPr>
          <w:szCs w:val="24"/>
        </w:rPr>
        <w:fldChar w:fldCharType="end"/>
      </w:r>
      <w:r>
        <w:rPr>
          <w:szCs w:val="24"/>
        </w:rPr>
        <w:t xml:space="preserve"> yayınlamış olduğu makalesinde güçlü bir şifreleme sistemi tasarımının, karıştırma ve yayılma özelliklerini sağlaması gerektiğini ifade etmektedir. Bir şifreleme sisteminin, karıştırma özelliğine sahip olması için, her bir şifreleme anahtarı ile şifreli metin arasındaki ilişkinin, istatistiki metotlar kullanılarak tespit edilememesi gerekmektedir. Karıştırma özelliğinin sağlanması için daha çok yerine koyma tekniklerini içeren yapılar kullanılmaktadır. Bu özelliğin sağlanması için şifreleme anahtarı, şifreli metinin her bir biti üzerinde bir etki oluşturmalıdır. Yayılma özelliği ise, orijinal metin üzerinde bir karakter üzerinde gerçekleştirilecek olan değişimin şifreli metinde birden çok karakter üzerinde değişime sebep olmasını ifade etmektedir. Yayılma özelliğinde amaç, incelenecek olan şifreli ve düz metin çiftleri üzerinde yapılacak olan incelemelerde anahtarın tespit edilmesini sağlayacak istatistiki bağların gizlenmesidir. Güvenli bir kripto sistem tasarımı için, karıştırma ve yayılma özelliğini birlikte sağlayan yapıların geliştirilmesi zorunludur.</w:t>
      </w:r>
    </w:p>
    <w:p w:rsidR="00CF32F7" w:rsidRDefault="00CF32F7" w:rsidP="00510C0F">
      <w:pPr>
        <w:tabs>
          <w:tab w:val="left" w:pos="709"/>
          <w:tab w:val="right" w:leader="dot" w:pos="8222"/>
        </w:tabs>
        <w:rPr>
          <w:szCs w:val="24"/>
        </w:rPr>
      </w:pPr>
    </w:p>
    <w:p w:rsidR="00CF32F7" w:rsidRPr="00FA50CB" w:rsidRDefault="00CF32F7" w:rsidP="00F502AA">
      <w:pPr>
        <w:pStyle w:val="Heading3"/>
        <w:tabs>
          <w:tab w:val="left" w:pos="709"/>
          <w:tab w:val="right" w:leader="dot" w:pos="8222"/>
        </w:tabs>
        <w:rPr>
          <w:szCs w:val="24"/>
        </w:rPr>
      </w:pPr>
      <w:bookmarkStart w:id="19" w:name="_Toc468971505"/>
      <w:r>
        <w:t>2.1.2. Simetrik ve asimetrik şifreleme</w:t>
      </w:r>
      <w:bookmarkEnd w:id="19"/>
      <w:r w:rsidRPr="00FA50CB">
        <w:t xml:space="preserve">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pPr>
      <w:r w:rsidRPr="007F6E28">
        <w:t>Güvenli bir kripto sistemin tasarımı için geliştirilen şifreleme algoritmaları</w:t>
      </w:r>
      <w:r>
        <w:t xml:space="preserve">, simetrik ve asimetrik olarak sınıflandırılabilir. Şekil 2.1.’de simetrik ve asimetrik şifreleme blok diyagramları görülmektedir. Simetrik şifreleme algoritmaları, şifreleme ve çözme işlemlerinde aynı anahtarın kullanıldığı ve anahtarın alıcı tarafına güvenli bir kanal üzerinden aktarıldığı sistemlerdir. Gönderici tarafında şifreleme anahtarı kullanılarak şifrelenmiş olan veri iletim kanalı üzerinden alıcı tarafa gönderilmekte ve güvenli bir kanal üzerinden iletilen şifreleme anahtarı ile çözülerek orijinal veri elde edilmektedir </w:t>
      </w:r>
      <w:r>
        <w:fldChar w:fldCharType="begin" w:fldLock="1"/>
      </w:r>
      <w:r>
        <w:instrText>ADDIN CSL_CITATION { "citationItems" : [ { "id" : "ITEM-1", "itemData" : { "author" : [ { "dropping-particle" : "", "family" : "Katz, J.ve Lindell, Y.", "given" : "", "non-dropping-particle" : "", "parse-names" : false, "suffix" : "" } ], "id" : "ITEM-1", "issued" : { "date-parts" : [ [ "2008" ] ] }, "publisher" : "Chapman &amp; Hall/CRC", "title" : "Introduction to modern cryptography : principles and protocols", "type" : "book" }, "uris" : [ "http://www.mendeley.com/documents/?uuid=ff0a760c-c2b1-4fa2-b47e-c37fa12e1370" ] }, { "id" : "ITEM-2", "itemData" : { "author" : [ { "dropping-particle" : "", "family" : "Delfs, H., Knebl, H., &amp; Knebl", "given" : "H.", "non-dropping-particle" : "", "parse-names" : false, "suffix" : "" } ], "id" : "ITEM-2", "issued" : { "date-parts" : [ [ "2002" ] ] }, "publisher" : "Berlin etc.: Springer", "title" : "Introduction to cryptography", "type" : "book" }, "uris" : [ "http://www.mendeley.com/documents/?uuid=2ba7fe80-9f46-489d-ae68-774834ed8999" ] } ], "mendeley" : { "formattedCitation" : "[2], [100]", "plainTextFormattedCitation" : "[2], [100]", "previouslyFormattedCitation" : "[2], [100]" }, "properties" : { "noteIndex" : 0 }, "schema" : "https://github.com/citation-style-language/schema/raw/master/csl-citation.json" }</w:instrText>
      </w:r>
      <w:r>
        <w:fldChar w:fldCharType="separate"/>
      </w:r>
      <w:r w:rsidRPr="000D3326">
        <w:rPr>
          <w:noProof/>
        </w:rPr>
        <w:t>[2], [100]</w:t>
      </w:r>
      <w:r>
        <w:fldChar w:fldCharType="end"/>
      </w:r>
      <w:r>
        <w:t xml:space="preserve">. Simetrik şifrelemede şifreleme ve çözme işlemleri için tek anahtar kulllanıldığı için, anahtarı bilen veya ele geçiren kişi tüm iletişimi çözebilmektedir. Simetrik şifreleme algoritmaları değerlendirildiğinde, asimetrik yapılara göre hızlıdır fakat anahtar dağıtım problemleri ve bazı güvenlik gereksinimlerini karşılamama gibi dezavantajları bulunmaktadır. Ayrıca güvenliğin sağlanması için, kullanılan anahtarların yeterli uzunlukta olması gerekmektedir. </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rFonts w:ascii="TimesNewRomanPSMT" w:hAnsi="TimesNewRomanPSMT" w:cs="TimesNewRomanPSMT"/>
          <w:szCs w:val="24"/>
        </w:rPr>
      </w:pPr>
      <w:r>
        <w:rPr>
          <w:szCs w:val="24"/>
        </w:rPr>
        <w:t xml:space="preserve">Simetrik şifreleme algoritmaları da blok ve akış şifreleme algoritmaları olarak iki kısma ayrılmaktadır. Blok şifreleme algoritmaları, orijinal metindeki sabit boyuta sahip veri bloklarını şifreleme işlemine tabi tutarak aynı boyuttaki şifreli veriyi elde etmektedirler. Şifre çözme işlemi ise, yine aynı anahtar kullanılarak, tersi işlem uygulanıp aynı boyuttaki orijinal verinin elde edilmesi işlemidir. Literatürde tanımlı simetrik blok şifreleme algoritmalarına örnek olarak Data Encryption Standart (DES) </w:t>
      </w:r>
      <w:r>
        <w:rPr>
          <w:szCs w:val="24"/>
        </w:rPr>
        <w:fldChar w:fldCharType="begin" w:fldLock="1"/>
      </w:r>
      <w:r>
        <w:rPr>
          <w:szCs w:val="24"/>
        </w:rPr>
        <w:instrText>ADDIN CSL_CITATION { "citationItems" : [ { "id" : "ITEM-1", "itemData" : { "URL" : "http://csrc.nist.gov/publications/fips/fips46-3/fips46-3.pdf", "author" : [ { "dropping-particle" : "", "family" : "National Institute of Standards and Technology (NIST)", "given" : "", "non-dropping-particle" : "", "parse-names" : false, "suffix" : "" } ], "id" : "ITEM-1", "issued" : { "date-parts" : [ [ "1999" ] ] }, "title" : "DATA ENCRYPTION STANDARD (DES)-FIPS PUB 46-3", "type" : "webpage" }, "uris" : [ "http://www.mendeley.com/documents/?uuid=6e587e81-f110-4506-8d11-d147e6e7cbcd" ] } ], "mendeley" : { "formattedCitation" : "[101]", "plainTextFormattedCitation" : "[101]", "previouslyFormattedCitation" : "[101]" }, "properties" : { "noteIndex" : 0 }, "schema" : "https://github.com/citation-style-language/schema/raw/master/csl-citation.json" }</w:instrText>
      </w:r>
      <w:r>
        <w:rPr>
          <w:szCs w:val="24"/>
        </w:rPr>
        <w:fldChar w:fldCharType="separate"/>
      </w:r>
      <w:r w:rsidRPr="000D3326">
        <w:rPr>
          <w:noProof/>
          <w:szCs w:val="24"/>
        </w:rPr>
        <w:t>[101]</w:t>
      </w:r>
      <w:r>
        <w:rPr>
          <w:szCs w:val="24"/>
        </w:rPr>
        <w:fldChar w:fldCharType="end"/>
      </w:r>
      <w:r>
        <w:rPr>
          <w:szCs w:val="24"/>
        </w:rPr>
        <w:t>, Triple DES (</w:t>
      </w:r>
      <w:r w:rsidRPr="00536826">
        <w:rPr>
          <w:szCs w:val="24"/>
        </w:rPr>
        <w:t>3DES)</w:t>
      </w:r>
      <w:r>
        <w:rPr>
          <w:szCs w:val="24"/>
        </w:rPr>
        <w:t xml:space="preserve"> </w:t>
      </w:r>
      <w:r>
        <w:rPr>
          <w:szCs w:val="24"/>
        </w:rPr>
        <w:fldChar w:fldCharType="begin" w:fldLock="1"/>
      </w:r>
      <w:r>
        <w:rPr>
          <w:szCs w:val="24"/>
        </w:rPr>
        <w:instrText>ADDIN CSL_CITATION { "citationItems" : [ { "id" : "ITEM-1", "itemData" : { "URL" : "http://nvlpubs.nist.gov/nistpubs/Legacy/SP/nistspecialpublication800-67ver1.pdf", "author" : [ { "dropping-particle" : "", "family" : "National Institute of Standards and Technology (NIST)", "given" : "", "non-dropping-particle" : "", "parse-names" : false, "suffix" : "" } ], "id" : "ITEM-1", "issued" : { "date-parts" : [ [ "1998" ] ] }, "title" : "Triple Data Encryption Algorithm", "type" : "webpage" }, "uris" : [ "http://www.mendeley.com/documents/?uuid=05e494cc-dde5-4c44-ac12-75346e2f75f4" ] } ], "mendeley" : { "formattedCitation" : "[102]", "plainTextFormattedCitation" : "[102]", "previouslyFormattedCitation" : "[102]" }, "properties" : { "noteIndex" : 0 }, "schema" : "https://github.com/citation-style-language/schema/raw/master/csl-citation.json" }</w:instrText>
      </w:r>
      <w:r>
        <w:rPr>
          <w:szCs w:val="24"/>
        </w:rPr>
        <w:fldChar w:fldCharType="separate"/>
      </w:r>
      <w:r w:rsidRPr="000D3326">
        <w:rPr>
          <w:noProof/>
          <w:szCs w:val="24"/>
        </w:rPr>
        <w:t>[102]</w:t>
      </w:r>
      <w:r>
        <w:rPr>
          <w:szCs w:val="24"/>
        </w:rPr>
        <w:fldChar w:fldCharType="end"/>
      </w:r>
      <w:r>
        <w:rPr>
          <w:szCs w:val="24"/>
        </w:rPr>
        <w:t xml:space="preserve">, </w:t>
      </w:r>
      <w:r>
        <w:rPr>
          <w:rFonts w:ascii="TimesNewRomanPSMT" w:hAnsi="TimesNewRomanPSMT" w:cs="TimesNewRomanPSMT"/>
          <w:szCs w:val="24"/>
        </w:rPr>
        <w:t xml:space="preserve">Advanced Encryption Standart (AES) </w:t>
      </w:r>
      <w:r>
        <w:rPr>
          <w:rFonts w:ascii="TimesNewRomanPSMT" w:hAnsi="TimesNewRomanPSMT" w:cs="TimesNewRomanPSMT"/>
          <w:szCs w:val="24"/>
        </w:rPr>
        <w:fldChar w:fldCharType="begin" w:fldLock="1"/>
      </w:r>
      <w:r>
        <w:rPr>
          <w:rFonts w:ascii="TimesNewRomanPSMT" w:hAnsi="TimesNewRomanPSMT" w:cs="TimesNewRomanPSMT"/>
          <w:szCs w:val="24"/>
        </w:rPr>
        <w:instrText>ADDIN CSL_CITATION { "citationItems" : [ { "id" : "ITEM-1", "itemData" : { "URL" : "http://csrc.nist.gov/publications/fips/fips197/fips-197.pdf", "author" : [ { "dropping-particle" : "", "family" : "National", "given" : "", "non-dropping-particle" : "", "parse-names" : false, "suffix" : "" }, { "dropping-particle" : "", "family" : "(NIST)", "given" : "Institute of Standards and Technology", "non-dropping-particle" : "", "parse-names" : false, "suffix" : "" } ], "id" : "ITEM-1", "issued" : { "date-parts" : [ [ "2001" ] ] }, "title" : "Advanced Encryption Standart", "type" : "webpage" }, "uris" : [ "http://www.mendeley.com/documents/?uuid=6507a7d3-8782-4772-8f36-977b7ebf0dc8" ] } ], "mendeley" : { "formattedCitation" : "[103]", "plainTextFormattedCitation" : "[103]", "previouslyFormattedCitation" : "[103]" }, "properties" : { "noteIndex" : 0 }, "schema" : "https://github.com/citation-style-language/schema/raw/master/csl-citation.json" }</w:instrText>
      </w:r>
      <w:r>
        <w:rPr>
          <w:rFonts w:ascii="TimesNewRomanPSMT" w:hAnsi="TimesNewRomanPSMT" w:cs="TimesNewRomanPSMT"/>
          <w:szCs w:val="24"/>
        </w:rPr>
        <w:fldChar w:fldCharType="separate"/>
      </w:r>
      <w:r w:rsidRPr="000D3326">
        <w:rPr>
          <w:rFonts w:ascii="TimesNewRomanPSMT" w:hAnsi="TimesNewRomanPSMT" w:cs="TimesNewRomanPSMT"/>
          <w:noProof/>
          <w:szCs w:val="24"/>
        </w:rPr>
        <w:t>[103]</w:t>
      </w:r>
      <w:r>
        <w:rPr>
          <w:rFonts w:ascii="TimesNewRomanPSMT" w:hAnsi="TimesNewRomanPSMT" w:cs="TimesNewRomanPSMT"/>
          <w:szCs w:val="24"/>
        </w:rPr>
        <w:fldChar w:fldCharType="end"/>
      </w:r>
      <w:r>
        <w:rPr>
          <w:rFonts w:ascii="TimesNewRomanPSMT" w:hAnsi="TimesNewRomanPSMT" w:cs="TimesNewRomanPSMT"/>
          <w:szCs w:val="24"/>
        </w:rPr>
        <w:t xml:space="preserve"> verilebilir. Blok şifreleme algoritmalarında, Feistel ve SPN</w:t>
      </w:r>
      <w:r w:rsidRPr="00D21CF0">
        <w:rPr>
          <w:rFonts w:ascii="TimesNewRomanPSMT" w:hAnsi="TimesNewRomanPSMT" w:cs="TimesNewRomanPSMT"/>
          <w:szCs w:val="24"/>
        </w:rPr>
        <w:t>(</w:t>
      </w:r>
      <w:r w:rsidRPr="00D21CF0">
        <w:rPr>
          <w:rFonts w:ascii="TimesNewRomanPS-ItalicMT" w:hAnsi="TimesNewRomanPS-ItalicMT" w:cs="TimesNewRomanPS-ItalicMT"/>
          <w:iCs/>
          <w:sz w:val="23"/>
          <w:szCs w:val="23"/>
        </w:rPr>
        <w:t>Substitution-Permutation Networks</w:t>
      </w:r>
      <w:r w:rsidRPr="00D21CF0">
        <w:rPr>
          <w:rFonts w:ascii="TimesNewRomanPSMT" w:hAnsi="TimesNewRomanPSMT" w:cs="TimesNewRomanPSMT"/>
          <w:szCs w:val="24"/>
        </w:rPr>
        <w:t>)</w:t>
      </w:r>
      <w:r>
        <w:rPr>
          <w:rFonts w:ascii="TimesNewRomanPSMT" w:hAnsi="TimesNewRomanPSMT" w:cs="TimesNewRomanPSMT"/>
          <w:szCs w:val="24"/>
        </w:rPr>
        <w:t xml:space="preserve"> mimarilerinin kullanıldığı yapılar tercih edilmektedir </w:t>
      </w:r>
      <w:r>
        <w:rPr>
          <w:rFonts w:ascii="TimesNewRomanPSMT" w:hAnsi="TimesNewRomanPSMT" w:cs="TimesNewRomanPSMT"/>
          <w:szCs w:val="24"/>
        </w:rPr>
        <w:fldChar w:fldCharType="begin" w:fldLock="1"/>
      </w:r>
      <w:r>
        <w:rPr>
          <w:rFonts w:ascii="TimesNewRomanPSMT" w:hAnsi="TimesNewRomanPSMT" w:cs="TimesNewRomanPSMT"/>
          <w:szCs w:val="24"/>
        </w:rPr>
        <w:instrText>ADDIN CSL_CITATION { "citationItems" : [ { "id" : "ITEM-1", "itemData" : { "author" : [ { "dropping-particle" : "", "family" : "L. Keliher", "given" : "", "non-dropping-particle" : "", "parse-names" : false, "suffix" : "" } ], "id" : "ITEM-1", "issued" : { "date-parts" : [ [ "2003" ] ] }, "title" : "Linear Cryptanalysis of Substitution-Permutation Networks", "type" : "thesis" }, "uris" : [ "http://www.mendeley.com/documents/?uuid=f745d756-4f34-4291-9238-9c23df01620b" ] } ], "mendeley" : { "formattedCitation" : "[104]", "plainTextFormattedCitation" : "[104]", "previouslyFormattedCitation" : "[104]" }, "properties" : { "noteIndex" : 0 }, "schema" : "https://github.com/citation-style-language/schema/raw/master/csl-citation.json" }</w:instrText>
      </w:r>
      <w:r>
        <w:rPr>
          <w:rFonts w:ascii="TimesNewRomanPSMT" w:hAnsi="TimesNewRomanPSMT" w:cs="TimesNewRomanPSMT"/>
          <w:szCs w:val="24"/>
        </w:rPr>
        <w:fldChar w:fldCharType="separate"/>
      </w:r>
      <w:r w:rsidRPr="000D3326">
        <w:rPr>
          <w:rFonts w:ascii="TimesNewRomanPSMT" w:hAnsi="TimesNewRomanPSMT" w:cs="TimesNewRomanPSMT"/>
          <w:noProof/>
          <w:szCs w:val="24"/>
        </w:rPr>
        <w:t>[104]</w:t>
      </w:r>
      <w:r>
        <w:rPr>
          <w:rFonts w:ascii="TimesNewRomanPSMT" w:hAnsi="TimesNewRomanPSMT" w:cs="TimesNewRomanPSMT"/>
          <w:szCs w:val="24"/>
        </w:rPr>
        <w:fldChar w:fldCharType="end"/>
      </w:r>
      <w:r>
        <w:rPr>
          <w:rFonts w:ascii="TimesNewRomanPSMT" w:hAnsi="TimesNewRomanPSMT" w:cs="TimesNewRomanPSMT"/>
          <w:szCs w:val="24"/>
        </w:rPr>
        <w:t xml:space="preserve">. Her iki mimaride çoklu döngüler içinde üretilen yeni anahtarlar kullanılarak şifreleme ve çözme işlemleri gerçekleştirilir. DES algoritması Feistel mimarisini AES algoritması ise SPN mimarisini kullanmaktadır. SPN mimarisinde veri bloğunun tamamı işlem görürken, Feistel mimarisinde ise veri bloğunun yarısı üzerinde işlem yapılmaktadır. </w:t>
      </w:r>
    </w:p>
    <w:p w:rsidR="00CF32F7" w:rsidRDefault="00CF32F7" w:rsidP="00510C0F">
      <w:pPr>
        <w:tabs>
          <w:tab w:val="left" w:pos="709"/>
          <w:tab w:val="right" w:leader="dot" w:pos="8222"/>
        </w:tabs>
        <w:rPr>
          <w:rFonts w:ascii="TimesNewRomanPSMT" w:hAnsi="TimesNewRomanPSMT" w:cs="TimesNewRomanPSMT"/>
          <w:szCs w:val="24"/>
        </w:rPr>
      </w:pPr>
    </w:p>
    <w:p w:rsidR="00CF32F7" w:rsidRDefault="00CF32F7" w:rsidP="00A20864">
      <w:pPr>
        <w:keepNext/>
        <w:tabs>
          <w:tab w:val="left" w:pos="709"/>
          <w:tab w:val="right" w:leader="dot" w:pos="8222"/>
        </w:tabs>
        <w:jc w:val="center"/>
      </w:pPr>
      <w:r w:rsidRPr="00B173BD">
        <w:rPr>
          <w:noProof/>
          <w:lang w:eastAsia="tr-TR"/>
        </w:rPr>
        <w:pict>
          <v:shape id="Resim 6" o:spid="_x0000_i1026" type="#_x0000_t75" style="width:375pt;height:219pt;visibility:visible">
            <v:imagedata r:id="rId25" o:title=""/>
          </v:shape>
        </w:pict>
      </w:r>
    </w:p>
    <w:p w:rsidR="00CF32F7" w:rsidRDefault="00CF32F7" w:rsidP="00A20864">
      <w:pPr>
        <w:pStyle w:val="Caption"/>
        <w:jc w:val="center"/>
        <w:rPr>
          <w:rFonts w:ascii="TimesNewRomanPSMT" w:hAnsi="TimesNewRomanPSMT" w:cs="TimesNewRomanPSMT"/>
          <w:szCs w:val="24"/>
        </w:rPr>
      </w:pPr>
      <w:bookmarkStart w:id="20" w:name="_Toc470095596"/>
      <w:r>
        <w:t xml:space="preserve">Şekil </w:t>
      </w:r>
      <w:fldSimple w:instr=" STYLEREF 1 \s ">
        <w:r>
          <w:rPr>
            <w:noProof/>
          </w:rPr>
          <w:t>2</w:t>
        </w:r>
      </w:fldSimple>
      <w:r>
        <w:t>.</w:t>
      </w:r>
      <w:fldSimple w:instr=" SEQ Şekil \* ARABIC \s 1 ">
        <w:r>
          <w:rPr>
            <w:noProof/>
          </w:rPr>
          <w:t>1</w:t>
        </w:r>
      </w:fldSimple>
      <w:r>
        <w:t>. Simetrik ve Asimetrik şifreleme blok diyagramı</w:t>
      </w:r>
      <w:bookmarkEnd w:id="20"/>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6F24EA">
        <w:rPr>
          <w:szCs w:val="24"/>
        </w:rPr>
        <w:t>Akış şifreleme algoritmaları, simetrik şifreleme algoritmalarının diğer bir tasarım biçimidir.</w:t>
      </w:r>
      <w:r>
        <w:rPr>
          <w:szCs w:val="24"/>
        </w:rPr>
        <w:t xml:space="preserve"> </w:t>
      </w:r>
      <w:r>
        <w:rPr>
          <w:rFonts w:ascii="TimesNewRomanPSMT" w:hAnsi="TimesNewRomanPSMT" w:cs="TimesNewRomanPSMT"/>
          <w:szCs w:val="24"/>
        </w:rPr>
        <w:t>Rivest Cipher 4 (</w:t>
      </w:r>
      <w:r>
        <w:rPr>
          <w:szCs w:val="24"/>
        </w:rPr>
        <w:t xml:space="preserve">RC4) ve </w:t>
      </w:r>
      <w:r>
        <w:rPr>
          <w:rFonts w:ascii="TimesNewRomanPSMT" w:hAnsi="TimesNewRomanPSMT" w:cs="TimesNewRomanPSMT"/>
          <w:szCs w:val="24"/>
        </w:rPr>
        <w:t>Rivest Cipher 5 (</w:t>
      </w:r>
      <w:r>
        <w:rPr>
          <w:szCs w:val="24"/>
        </w:rPr>
        <w:t xml:space="preserve">RC5) </w:t>
      </w:r>
      <w:r>
        <w:rPr>
          <w:szCs w:val="24"/>
        </w:rPr>
        <w:fldChar w:fldCharType="begin" w:fldLock="1"/>
      </w:r>
      <w:r>
        <w:rPr>
          <w:szCs w:val="24"/>
        </w:rPr>
        <w:instrText>ADDIN CSL_CITATION { "citationItems" : [ { "id" : "ITEM-1", "itemData" : { "URL" : "http://people.csail.mit.edu/rivest/Rivest-rc5rev.pdf", "author" : [ { "dropping-particle" : "", "family" : "Ronald L. Rivest", "given" : "", "non-dropping-particle" : "", "parse-names" : false, "suffix" : "" } ], "container-title" : "MIT Laboratory", "id" : "ITEM-1", "issued" : { "date-parts" : [ [ "1997" ] ] }, "title" : "RC5 Encryption Algorithm", "type" : "webpage" }, "uris" : [ "http://www.mendeley.com/documents/?uuid=72912924-e036-4ec1-aa43-644ae8129157" ] } ], "mendeley" : { "formattedCitation" : "[105]", "plainTextFormattedCitation" : "[105]", "previouslyFormattedCitation" : "[105]" }, "properties" : { "noteIndex" : 0 }, "schema" : "https://github.com/citation-style-language/schema/raw/master/csl-citation.json" }</w:instrText>
      </w:r>
      <w:r>
        <w:rPr>
          <w:szCs w:val="24"/>
        </w:rPr>
        <w:fldChar w:fldCharType="separate"/>
      </w:r>
      <w:r w:rsidRPr="000D3326">
        <w:rPr>
          <w:noProof/>
          <w:szCs w:val="24"/>
        </w:rPr>
        <w:t>[105]</w:t>
      </w:r>
      <w:r>
        <w:rPr>
          <w:szCs w:val="24"/>
        </w:rPr>
        <w:fldChar w:fldCharType="end"/>
      </w:r>
      <w:r>
        <w:rPr>
          <w:szCs w:val="24"/>
        </w:rPr>
        <w:t xml:space="preserve"> yaygın olarak bilinen akış şifreleme algoritmalarıdır. Akış şifreleme algoritmalarında, blok şifrelemedeki veri bloklarının yerine, verinin bitleri üzerinde üretilen değişken boyuttaki anahtar ile şifreleme işlemi gerçekleştirilmektedir. Akış şifrelemede üretilecek olan anahtarın boyutu veya özelliği şifrelenecek olan veriye göre farklılık göstermektedir. Orijinal metindeki verinin boyutuna eşit şifreleme anahtarı RSÜ tarafından üretilerek, bit bazında XOR işlemi ile veri şifrelenmektedir. Blok şifreleme işlemleri ile karşılaştırıldığında daha hızlı bir şifreleme gerçekleştirilmektedir.</w:t>
      </w:r>
    </w:p>
    <w:p w:rsidR="00CF32F7" w:rsidRDefault="00CF32F7" w:rsidP="00510C0F">
      <w:pPr>
        <w:tabs>
          <w:tab w:val="left" w:pos="709"/>
          <w:tab w:val="right" w:leader="dot" w:pos="8222"/>
        </w:tabs>
        <w:autoSpaceDE w:val="0"/>
        <w:autoSpaceDN w:val="0"/>
        <w:adjustRightInd w:val="0"/>
        <w:spacing w:line="240" w:lineRule="auto"/>
        <w:jc w:val="left"/>
        <w:rPr>
          <w:rFonts w:ascii="Times-Bold" w:hAnsi="Times-Bold" w:cs="Times-Bold"/>
          <w:b/>
          <w:bCs/>
          <w:sz w:val="23"/>
          <w:szCs w:val="23"/>
        </w:rPr>
      </w:pPr>
    </w:p>
    <w:p w:rsidR="00CF32F7" w:rsidRDefault="00CF32F7" w:rsidP="00510C0F">
      <w:pPr>
        <w:tabs>
          <w:tab w:val="left" w:pos="709"/>
          <w:tab w:val="right" w:leader="dot" w:pos="8222"/>
        </w:tabs>
        <w:rPr>
          <w:rFonts w:ascii="TimesNewRomanPSMT" w:hAnsi="TimesNewRomanPSMT" w:cs="TimesNewRomanPSMT"/>
          <w:szCs w:val="24"/>
        </w:rPr>
      </w:pPr>
      <w:r>
        <w:rPr>
          <w:szCs w:val="24"/>
        </w:rPr>
        <w:t xml:space="preserve">Asimetrik şifreleme güvenli iletişim için kullanılan bir diğer şifreleme algoritması türüdür. Simetrik şifreleme algoritmalarından farklı olarak bu algoritmalarda, tek bir anahtar yerine şifreleme ve çözme işlemlerinde kullanılmak üzere, iki farklı anahtar mevcuttur. Simetrik şifrelemedeki en büyük sorun, tüm güvenliğin anahtara bağlı olması ve bu anahtarın taraflar arasında paylaşım sorunudur. Asimetrik şifrelemede anahtar paylaşımına ihtiyaç duyulmaması sebebiyle güvenlik artmaktadır. Daha büyük boyuta sahip bir anahtarın kullanımı, güvenlik seviyesini artıracaktır. Fakat işlem yükünü artıracağı için daha fazla kaynak kullanımına sebep olacak ve şifreleme-çözme süresini uzatacaktır. Asimetrik şifrelemede, herkesin bildiği genel ve kişiye özel olan gizli anahtar olmak üzere iki adet anahtar kullanılmaktadır. İletişim genel anahtar ile yapılırken, gizli anahtarın hiçbir şekilde gönderimi söz konusu değildir. Gönderici kendisine gönderilen genel anahtar ile orijinal veriyi şifreleyip, alıcıya göndermektedir </w:t>
      </w:r>
      <w:r>
        <w:rPr>
          <w:szCs w:val="24"/>
        </w:rPr>
        <w:fldChar w:fldCharType="begin" w:fldLock="1"/>
      </w:r>
      <w:r>
        <w:rPr>
          <w:szCs w:val="24"/>
        </w:rPr>
        <w:instrText>ADDIN CSL_CITATION { "citationItems" : [ { "id" : "ITEM-1", "itemData" : { "author" : [ { "dropping-particle" : "", "family" : "Katz, J.ve Lindell, Y.", "given" : "", "non-dropping-particle" : "", "parse-names" : false, "suffix" : "" } ], "id" : "ITEM-1", "issued" : { "date-parts" : [ [ "2008" ] ] }, "publisher" : "Chapman &amp; Hall/CRC", "title" : "Introduction to modern cryptography : principles and protocols", "type" : "book" }, "uris" : [ "http://www.mendeley.com/documents/?uuid=ff0a760c-c2b1-4fa2-b47e-c37fa12e1370" ] }, { "id" : "ITEM-2", "itemData" : { "author" : [ { "dropping-particle" : "", "family" : "Delfs, H., Knebl, H., &amp; Knebl", "given" : "H.", "non-dropping-particle" : "", "parse-names" : false, "suffix" : "" } ], "id" : "ITEM-2", "issued" : { "date-parts" : [ [ "2002" ] ] }, "publisher" : "Berlin etc.: Springer", "title" : "Introduction to cryptography", "type" : "book" }, "uris" : [ "http://www.mendeley.com/documents/?uuid=2ba7fe80-9f46-489d-ae68-774834ed8999" ] } ], "mendeley" : { "formattedCitation" : "[2], [100]", "plainTextFormattedCitation" : "[2], [100]", "previouslyFormattedCitation" : "[2], [100]" }, "properties" : { "noteIndex" : 0 }, "schema" : "https://github.com/citation-style-language/schema/raw/master/csl-citation.json" }</w:instrText>
      </w:r>
      <w:r>
        <w:rPr>
          <w:szCs w:val="24"/>
        </w:rPr>
        <w:fldChar w:fldCharType="separate"/>
      </w:r>
      <w:r w:rsidRPr="000D3326">
        <w:rPr>
          <w:noProof/>
          <w:szCs w:val="24"/>
        </w:rPr>
        <w:t>[2], [100]</w:t>
      </w:r>
      <w:r>
        <w:rPr>
          <w:szCs w:val="24"/>
        </w:rPr>
        <w:fldChar w:fldCharType="end"/>
      </w:r>
      <w:r>
        <w:rPr>
          <w:szCs w:val="24"/>
        </w:rPr>
        <w:t xml:space="preserve">. Alıcı tarafına ulaşan şifreli veri ise sadece ve sadece alıcı tarafında bulunan özel anahtar ile çözülebilmektedir. </w:t>
      </w:r>
      <w:r>
        <w:rPr>
          <w:rFonts w:ascii="TimesNewRomanPSMT" w:hAnsi="TimesNewRomanPSMT" w:cs="TimesNewRomanPSMT"/>
          <w:szCs w:val="24"/>
        </w:rPr>
        <w:t xml:space="preserve">Rivest, Shamir ve Adleman (RSA) </w:t>
      </w:r>
      <w:r>
        <w:rPr>
          <w:rFonts w:ascii="TimesNewRomanPSMT" w:hAnsi="TimesNewRomanPSMT" w:cs="TimesNewRomanPSMT"/>
          <w:szCs w:val="24"/>
        </w:rPr>
        <w:fldChar w:fldCharType="begin" w:fldLock="1"/>
      </w:r>
      <w:r>
        <w:rPr>
          <w:rFonts w:ascii="TimesNewRomanPSMT" w:hAnsi="TimesNewRomanPSMT" w:cs="TimesNewRomanPSMT"/>
          <w:szCs w:val="24"/>
        </w:rPr>
        <w:instrText>ADDIN CSL_CITATION { "citationItems" : [ { "id" : "ITEM-1", "itemData" : { "author" : [ { "dropping-particle" : "", "family" : "Rivest", "given" : "R L", "non-dropping-particle" : "", "parse-names" : false, "suffix" : "" }, { "dropping-particle" : "", "family" : "Shamir", "given" : "A", "non-dropping-particle" : "", "parse-names" : false, "suffix" : "" }, { "dropping-particle" : "", "family" : "Adleman", "given" : "L", "non-dropping-particle" : "", "parse-names" : false, "suffix" : "" } ], "id" : "ITEM-1", "issue" : "2", "issued" : { "date-parts" : [ [ "1978" ] ] }, "title" : "A Method for Obtaining Digital Signatures and Public- Key Cryptosystems", "type" : "article-journal", "volume" : "21" }, "uris" : [ "http://www.mendeley.com/documents/?uuid=82127d87-921c-4a44-8293-82d23cf35f25" ] } ], "mendeley" : { "formattedCitation" : "[106]", "plainTextFormattedCitation" : "[106]", "previouslyFormattedCitation" : "[106]" }, "properties" : { "noteIndex" : 0 }, "schema" : "https://github.com/citation-style-language/schema/raw/master/csl-citation.json" }</w:instrText>
      </w:r>
      <w:r>
        <w:rPr>
          <w:rFonts w:ascii="TimesNewRomanPSMT" w:hAnsi="TimesNewRomanPSMT" w:cs="TimesNewRomanPSMT"/>
          <w:szCs w:val="24"/>
        </w:rPr>
        <w:fldChar w:fldCharType="separate"/>
      </w:r>
      <w:r w:rsidRPr="000D3326">
        <w:rPr>
          <w:rFonts w:ascii="TimesNewRomanPSMT" w:hAnsi="TimesNewRomanPSMT" w:cs="TimesNewRomanPSMT"/>
          <w:noProof/>
          <w:szCs w:val="24"/>
        </w:rPr>
        <w:t>[106]</w:t>
      </w:r>
      <w:r>
        <w:rPr>
          <w:rFonts w:ascii="TimesNewRomanPSMT" w:hAnsi="TimesNewRomanPSMT" w:cs="TimesNewRomanPSMT"/>
          <w:szCs w:val="24"/>
        </w:rPr>
        <w:fldChar w:fldCharType="end"/>
      </w:r>
      <w:r>
        <w:rPr>
          <w:rFonts w:ascii="TimesNewRomanPSMT" w:hAnsi="TimesNewRomanPSMT" w:cs="TimesNewRomanPSMT"/>
          <w:szCs w:val="24"/>
        </w:rPr>
        <w:t xml:space="preserve">, Eliptik Eğri algoritması (Elliptic Curve Cryptography-ECC) </w:t>
      </w:r>
      <w:r>
        <w:rPr>
          <w:rFonts w:ascii="TimesNewRomanPSMT" w:hAnsi="TimesNewRomanPSMT" w:cs="TimesNewRomanPSMT"/>
          <w:szCs w:val="24"/>
        </w:rPr>
        <w:fldChar w:fldCharType="begin" w:fldLock="1"/>
      </w:r>
      <w:r>
        <w:rPr>
          <w:rFonts w:ascii="TimesNewRomanPSMT" w:hAnsi="TimesNewRomanPSMT" w:cs="TimesNewRomanPSMT"/>
          <w:szCs w:val="24"/>
        </w:rPr>
        <w:instrText>ADDIN CSL_CITATION { "citationItems" : [ { "id" : "ITEM-1", "itemData" : { "author" : [ { "dropping-particle" : "", "family" : "Koblitz", "given" : "By Neal", "non-dropping-particle" : "", "parse-names" : false, "suffix" : "" } ], "id" : "ITEM-1", "issue" : "177", "issued" : { "date-parts" : [ [ "1987" ] ] }, "page" : "203-209", "title" : "Elliptic Curve Cryptosystems", "type" : "article-journal", "volume" : "4" }, "uris" : [ "http://www.mendeley.com/documents/?uuid=2d790290-734c-4ab0-8ad9-6e083a55f5c5" ] } ], "mendeley" : { "formattedCitation" : "[107]", "plainTextFormattedCitation" : "[107]", "previouslyFormattedCitation" : "[107]" }, "properties" : { "noteIndex" : 0 }, "schema" : "https://github.com/citation-style-language/schema/raw/master/csl-citation.json" }</w:instrText>
      </w:r>
      <w:r>
        <w:rPr>
          <w:rFonts w:ascii="TimesNewRomanPSMT" w:hAnsi="TimesNewRomanPSMT" w:cs="TimesNewRomanPSMT"/>
          <w:szCs w:val="24"/>
        </w:rPr>
        <w:fldChar w:fldCharType="separate"/>
      </w:r>
      <w:r w:rsidRPr="000D3326">
        <w:rPr>
          <w:rFonts w:ascii="TimesNewRomanPSMT" w:hAnsi="TimesNewRomanPSMT" w:cs="TimesNewRomanPSMT"/>
          <w:noProof/>
          <w:szCs w:val="24"/>
        </w:rPr>
        <w:t>[107]</w:t>
      </w:r>
      <w:r>
        <w:rPr>
          <w:rFonts w:ascii="TimesNewRomanPSMT" w:hAnsi="TimesNewRomanPSMT" w:cs="TimesNewRomanPSMT"/>
          <w:szCs w:val="24"/>
        </w:rPr>
        <w:fldChar w:fldCharType="end"/>
      </w:r>
      <w:r>
        <w:rPr>
          <w:rFonts w:ascii="TimesNewRomanPSMT" w:hAnsi="TimesNewRomanPSMT" w:cs="TimesNewRomanPSMT"/>
          <w:szCs w:val="24"/>
        </w:rPr>
        <w:t>,</w:t>
      </w:r>
      <w:r w:rsidRPr="003F7EDD">
        <w:rPr>
          <w:rFonts w:ascii="TimesNewRomanPSMT" w:hAnsi="TimesNewRomanPSMT" w:cs="TimesNewRomanPSMT"/>
          <w:szCs w:val="24"/>
        </w:rPr>
        <w:t xml:space="preserve"> </w:t>
      </w:r>
      <w:r>
        <w:rPr>
          <w:rFonts w:ascii="TimesNewRomanPSMT" w:hAnsi="TimesNewRomanPSMT" w:cs="TimesNewRomanPSMT"/>
          <w:szCs w:val="24"/>
        </w:rPr>
        <w:t xml:space="preserve">ve </w:t>
      </w:r>
      <w:r w:rsidRPr="007F07D4">
        <w:rPr>
          <w:rFonts w:ascii="TimesNewRomanPSMT" w:hAnsi="TimesNewRomanPSMT" w:cs="TimesNewRomanPSMT"/>
          <w:szCs w:val="24"/>
        </w:rPr>
        <w:t>Diffie Helman</w:t>
      </w:r>
      <w:r>
        <w:rPr>
          <w:rFonts w:ascii="TimesNewRomanPSMT" w:hAnsi="TimesNewRomanPSMT" w:cs="TimesNewRomanPSMT"/>
          <w:szCs w:val="24"/>
        </w:rPr>
        <w:t xml:space="preserve"> </w:t>
      </w:r>
      <w:r>
        <w:rPr>
          <w:rFonts w:ascii="TimesNewRomanPSMT" w:hAnsi="TimesNewRomanPSMT" w:cs="TimesNewRomanPSMT"/>
          <w:szCs w:val="24"/>
        </w:rPr>
        <w:fldChar w:fldCharType="begin" w:fldLock="1"/>
      </w:r>
      <w:r>
        <w:rPr>
          <w:rFonts w:ascii="TimesNewRomanPSMT" w:hAnsi="TimesNewRomanPSMT" w:cs="TimesNewRomanPSMT"/>
          <w:szCs w:val="24"/>
        </w:rPr>
        <w:instrText>ADDIN CSL_CITATION { "citationItems" : [ { "id" : "ITEM-1", "itemData" : { "author" : [ { "dropping-particle" : "", "family" : "Hellman", "given" : "E", "non-dropping-particle" : "", "parse-names" : false, "suffix" : "" } ], "id" : "ITEM-1", "issued" : { "date-parts" : [ [ "1976" ] ] }, "title" : "New Directions in Cryptography", "type" : "article-journal" }, "uris" : [ "http://www.mendeley.com/documents/?uuid=9388e6b0-7e76-47f1-afe7-3b47b9448021" ] } ], "mendeley" : { "formattedCitation" : "[93]", "plainTextFormattedCitation" : "[93]", "previouslyFormattedCitation" : "[93]" }, "properties" : { "noteIndex" : 0 }, "schema" : "https://github.com/citation-style-language/schema/raw/master/csl-citation.json" }</w:instrText>
      </w:r>
      <w:r>
        <w:rPr>
          <w:rFonts w:ascii="TimesNewRomanPSMT" w:hAnsi="TimesNewRomanPSMT" w:cs="TimesNewRomanPSMT"/>
          <w:szCs w:val="24"/>
        </w:rPr>
        <w:fldChar w:fldCharType="separate"/>
      </w:r>
      <w:r w:rsidRPr="000D3326">
        <w:rPr>
          <w:rFonts w:ascii="TimesNewRomanPSMT" w:hAnsi="TimesNewRomanPSMT" w:cs="TimesNewRomanPSMT"/>
          <w:noProof/>
          <w:szCs w:val="24"/>
        </w:rPr>
        <w:t>[93]</w:t>
      </w:r>
      <w:r>
        <w:rPr>
          <w:rFonts w:ascii="TimesNewRomanPSMT" w:hAnsi="TimesNewRomanPSMT" w:cs="TimesNewRomanPSMT"/>
          <w:szCs w:val="24"/>
        </w:rPr>
        <w:fldChar w:fldCharType="end"/>
      </w:r>
      <w:r>
        <w:rPr>
          <w:rFonts w:ascii="TimesNewRomanPSMT" w:hAnsi="TimesNewRomanPSMT" w:cs="TimesNewRomanPSMT"/>
          <w:szCs w:val="24"/>
        </w:rPr>
        <w:t xml:space="preserve"> yaygın olarak kullanılan asimetrik şifreleme algoritmalarıdır. Asimetrik şifrelemede, genel ve gizli anahtar arasında matematiksel bir bağlantı bulunmaktadır. Şifreyi kırmanın zorluğu, herkese açık olan genel anahtarı kullanarak özel anahtarın elde edilmesinin imkânsızlığıdır. Asimetrik şifreleme algoritmasının güçlü yanı, özel anahtarın paylaşılmak zorunda olmaması ve simetrik şifrelemedeki anahtar paylaşım sorununu ortadan kaldırmasıdır. Asimetrik şifreleme algoritmaları sayısal imzalama uygulamalarında, gönderilen verinin doğru kişiden gelip gelmediğini test etmek için yaygın olarak kullanılmaktadır.</w:t>
      </w:r>
    </w:p>
    <w:p w:rsidR="00CF32F7" w:rsidRDefault="00CF32F7" w:rsidP="00510C0F">
      <w:pPr>
        <w:tabs>
          <w:tab w:val="left" w:pos="709"/>
          <w:tab w:val="right" w:leader="dot" w:pos="8222"/>
        </w:tabs>
        <w:rPr>
          <w:rFonts w:ascii="TimesNewRomanPSMT" w:hAnsi="TimesNewRomanPSMT" w:cs="TimesNewRomanPSMT"/>
          <w:szCs w:val="24"/>
        </w:rPr>
      </w:pPr>
    </w:p>
    <w:p w:rsidR="00CF32F7" w:rsidRPr="00FA50CB" w:rsidRDefault="00CF32F7" w:rsidP="0035306C">
      <w:pPr>
        <w:pStyle w:val="Heading3"/>
        <w:tabs>
          <w:tab w:val="left" w:pos="709"/>
          <w:tab w:val="right" w:leader="dot" w:pos="8222"/>
        </w:tabs>
        <w:rPr>
          <w:szCs w:val="24"/>
        </w:rPr>
      </w:pPr>
      <w:bookmarkStart w:id="21" w:name="_Toc468971506"/>
      <w:r>
        <w:t>2.1.3. Kriptoanaliz</w:t>
      </w:r>
      <w:bookmarkEnd w:id="21"/>
      <w:r w:rsidRPr="00FA50CB">
        <w:t xml:space="preserve"> </w:t>
      </w:r>
    </w:p>
    <w:p w:rsidR="00CF32F7" w:rsidRPr="00E11AC8" w:rsidRDefault="00CF32F7" w:rsidP="00510C0F">
      <w:pPr>
        <w:tabs>
          <w:tab w:val="left" w:pos="709"/>
          <w:tab w:val="right" w:leader="dot" w:pos="8222"/>
        </w:tabs>
        <w:rPr>
          <w:rFonts w:ascii="TimesNewRomanPSMT" w:hAnsi="TimesNewRomanPSMT" w:cs="TimesNewRomanPSMT"/>
          <w:szCs w:val="24"/>
        </w:rPr>
      </w:pPr>
    </w:p>
    <w:p w:rsidR="00CF32F7" w:rsidRDefault="00CF32F7" w:rsidP="00510C0F">
      <w:pPr>
        <w:tabs>
          <w:tab w:val="left" w:pos="709"/>
          <w:tab w:val="right" w:leader="dot" w:pos="8222"/>
        </w:tabs>
        <w:rPr>
          <w:szCs w:val="24"/>
        </w:rPr>
      </w:pPr>
      <w:r>
        <w:rPr>
          <w:szCs w:val="24"/>
        </w:rPr>
        <w:t xml:space="preserve">Kriptografi biliminin, bir diğer alt dalı kriptoanalizdir. Kriptoanaliz bilimi, şifreleme sistemlerini kırarak, iletilen şifreli veriyi elde etmeye çalışmaktadır. Şifreleme sistemlerinin güvenli bir yapıya sahip olduğunun ispatlanması için, güvenlik analizleri yapılmaktadır. Güvenlik analizlerinde klasik kriptoanaliz yöntemleri veya uygulama atakları kullanılabilmektedir. Klasik kriptoanaliz eldeki verileri ve matematiksel yöntemleri kullanarak, şifreli veri veya anahtar üzerinden orijinal veriye ulaşmaya çalışmaktadır. Bu çalışma sırasında elinde bulunan verinin türüne göre saldırı çeşidi farklılık göstermektedir. Matematiksel yöntemler kullanılarak gerçekleştirilen kriptoanaliz yöntemleri </w:t>
      </w:r>
      <w:r>
        <w:rPr>
          <w:szCs w:val="24"/>
        </w:rPr>
        <w:fldChar w:fldCharType="begin" w:fldLock="1"/>
      </w:r>
      <w:r>
        <w:rPr>
          <w:szCs w:val="24"/>
        </w:rPr>
        <w:instrText>ADDIN CSL_CITATION { "citationItems" : [ { "id" : "ITEM-1", "itemData" : { "author" : [ { "dropping-particle" : "", "family" : "Alvarez", "given" : "G", "non-dropping-particle" : "", "parse-names" : false, "suffix" : "" }, { "dropping-particle" : "", "family" : "Montoya", "given" : "F", "non-dropping-particle" : "", "parse-names" : false, "suffix" : "" }, { "dropping-particle" : "", "family" : "Romera", "given" : "M", "non-dropping-particle" : "", "parse-names" : false, "suffix" : "" }, { "dropping-particle" : "", "family" : "Pastor", "given" : "G", "non-dropping-particle" : "", "parse-names" : false, "suffix" : "" } ], "id" : "ITEM-1", "issued" : { "date-parts" : [ [ "2003" ] ] }, "page" : "200-205", "title" : "Cryptanalysis of a chaotic secure communication system", "type" : "article-journal", "volume" : "306" }, "uris" : [ "http://www.mendeley.com/documents/?uuid=2a83c893-33df-47d2-981f-6bd0181f19e0" ] }, { "id" : "ITEM-2", "itemData" : { "author" : [ { "dropping-particle" : "", "family" : "Rijmen", "given" : "", "non-dropping-particle" : "V.", "parse-names" : false, "suffix" : "" } ], "id" : "ITEM-2", "issued" : { "date-parts" : [ [ "1997" ] ] }, "title" : "Cryptanalysis and Design of Iterated Block Ciphers", "type" : "thesis" }, "uris" : [ "http://www.mendeley.com/documents/?uuid=6e118208-9139-4b21-9ff1-283e4abee40c" ] } ], "mendeley" : { "formattedCitation" : "[108], [109]", "plainTextFormattedCitation" : "[108], [109]", "previouslyFormattedCitation" : "[108], [109]" }, "properties" : { "noteIndex" : 0 }, "schema" : "https://github.com/citation-style-language/schema/raw/master/csl-citation.json" }</w:instrText>
      </w:r>
      <w:r>
        <w:rPr>
          <w:szCs w:val="24"/>
        </w:rPr>
        <w:fldChar w:fldCharType="separate"/>
      </w:r>
      <w:r>
        <w:rPr>
          <w:noProof/>
          <w:szCs w:val="24"/>
        </w:rPr>
        <w:t>[108,</w:t>
      </w:r>
      <w:r w:rsidRPr="000D3326">
        <w:rPr>
          <w:noProof/>
          <w:szCs w:val="24"/>
        </w:rPr>
        <w:t>109]</w:t>
      </w:r>
      <w:r>
        <w:rPr>
          <w:szCs w:val="24"/>
        </w:rPr>
        <w:fldChar w:fldCharType="end"/>
      </w:r>
      <w:r>
        <w:rPr>
          <w:szCs w:val="24"/>
        </w:rPr>
        <w:t>, eldeki verinin türüne göre şu şekilde sınıflandırılmaktadır.</w:t>
      </w:r>
    </w:p>
    <w:p w:rsidR="00CF32F7" w:rsidRDefault="00CF32F7" w:rsidP="00510C0F">
      <w:pPr>
        <w:tabs>
          <w:tab w:val="left" w:pos="709"/>
          <w:tab w:val="right" w:leader="dot" w:pos="8222"/>
        </w:tabs>
        <w:rPr>
          <w:szCs w:val="24"/>
        </w:rPr>
      </w:pPr>
    </w:p>
    <w:p w:rsidR="00CF32F7" w:rsidRDefault="00CF32F7" w:rsidP="00EF07C1">
      <w:pPr>
        <w:pStyle w:val="ListParagraph"/>
        <w:numPr>
          <w:ilvl w:val="0"/>
          <w:numId w:val="9"/>
        </w:numPr>
        <w:tabs>
          <w:tab w:val="left" w:pos="709"/>
          <w:tab w:val="right" w:leader="dot" w:pos="8222"/>
        </w:tabs>
        <w:rPr>
          <w:szCs w:val="24"/>
        </w:rPr>
      </w:pPr>
      <w:r w:rsidRPr="00FF30CC">
        <w:rPr>
          <w:szCs w:val="24"/>
        </w:rPr>
        <w:t>Sadece şifreli metin saldırısı (Ciphertext only attack):</w:t>
      </w:r>
      <w:r w:rsidRPr="009935BF">
        <w:rPr>
          <w:szCs w:val="24"/>
        </w:rPr>
        <w:t xml:space="preserve"> </w:t>
      </w:r>
      <w:r>
        <w:rPr>
          <w:szCs w:val="24"/>
        </w:rPr>
        <w:t>Saldırıyı gerçekleştirecek kişinin sadece şifreli veriye sahip olduğu türdür. Elinde bulunan şifreli veriyi kullanarak, şifreleme anahtarını ve açık metni elde etmeye çalışmaktadır.</w:t>
      </w:r>
    </w:p>
    <w:p w:rsidR="00CF32F7" w:rsidRDefault="00CF32F7" w:rsidP="00EF07C1">
      <w:pPr>
        <w:pStyle w:val="ListParagraph"/>
        <w:numPr>
          <w:ilvl w:val="0"/>
          <w:numId w:val="9"/>
        </w:numPr>
        <w:tabs>
          <w:tab w:val="left" w:pos="709"/>
          <w:tab w:val="right" w:leader="dot" w:pos="8222"/>
        </w:tabs>
        <w:rPr>
          <w:szCs w:val="24"/>
        </w:rPr>
      </w:pPr>
      <w:r w:rsidRPr="00FF30CC">
        <w:rPr>
          <w:szCs w:val="24"/>
        </w:rPr>
        <w:t>Bilinen açık metin saldırısı (Known plaintext attack):</w:t>
      </w:r>
      <w:r w:rsidRPr="009935BF">
        <w:rPr>
          <w:szCs w:val="24"/>
        </w:rPr>
        <w:t xml:space="preserve"> </w:t>
      </w:r>
      <w:r>
        <w:rPr>
          <w:szCs w:val="24"/>
        </w:rPr>
        <w:t xml:space="preserve"> Bu saldırı türünde, kriptanalist şifreli veriye, şifreli ve orijinal veri bloklarına sahiptir.</w:t>
      </w:r>
    </w:p>
    <w:p w:rsidR="00CF32F7" w:rsidRDefault="00CF32F7" w:rsidP="00EF07C1">
      <w:pPr>
        <w:pStyle w:val="ListParagraph"/>
        <w:numPr>
          <w:ilvl w:val="0"/>
          <w:numId w:val="9"/>
        </w:numPr>
        <w:tabs>
          <w:tab w:val="left" w:pos="709"/>
          <w:tab w:val="right" w:leader="dot" w:pos="8222"/>
        </w:tabs>
        <w:rPr>
          <w:szCs w:val="24"/>
        </w:rPr>
      </w:pPr>
      <w:r w:rsidRPr="00FF30CC">
        <w:rPr>
          <w:szCs w:val="24"/>
        </w:rPr>
        <w:t>Seçilmiş açık metin saldırısı (Chosen plaintext attack):</w:t>
      </w:r>
      <w:r w:rsidRPr="009935BF">
        <w:rPr>
          <w:szCs w:val="24"/>
        </w:rPr>
        <w:t xml:space="preserve"> </w:t>
      </w:r>
      <w:r>
        <w:rPr>
          <w:szCs w:val="24"/>
        </w:rPr>
        <w:t>Bilinen açık metin saldırısından farklı olarak, üzerinde işlem yapılacak veri çiftleri kriptanalist tarafından belirlenmiştir.</w:t>
      </w:r>
    </w:p>
    <w:p w:rsidR="00CF32F7" w:rsidRDefault="00CF32F7" w:rsidP="00EF07C1">
      <w:pPr>
        <w:pStyle w:val="ListParagraph"/>
        <w:numPr>
          <w:ilvl w:val="0"/>
          <w:numId w:val="9"/>
        </w:numPr>
        <w:tabs>
          <w:tab w:val="left" w:pos="709"/>
          <w:tab w:val="right" w:leader="dot" w:pos="8222"/>
        </w:tabs>
        <w:rPr>
          <w:szCs w:val="24"/>
        </w:rPr>
      </w:pPr>
      <w:r w:rsidRPr="00FF30CC">
        <w:rPr>
          <w:szCs w:val="24"/>
        </w:rPr>
        <w:t>Seçilmiş şifreli metin saldırısı (Chosen ciphertext attack):</w:t>
      </w:r>
      <w:r w:rsidRPr="009935BF">
        <w:rPr>
          <w:szCs w:val="24"/>
        </w:rPr>
        <w:t xml:space="preserve"> </w:t>
      </w:r>
      <w:r>
        <w:rPr>
          <w:szCs w:val="24"/>
        </w:rPr>
        <w:t>Seçilmiş açık metin saldırısından farklı olarak, kriptoanaliz bazı şifreli verileri seçebilmekte, istediği orijinal ve şifreli veri çiftine şifre çözme işlemi uygulayabilmektedir.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Kaba kuvvet saldırılarında, şifreleme işleminde kullanılmış olan anahtar, sistemin anahtar uzayında bulunan tüm anahtarların denenmesi ile tespit edilmeye çalışılmaktadır. Kaba kuvvet saldırılarına karşı anahtar uzayı geniş olan sistemlerin tasarlanması bu saldırıların önlenmesinde büyük öneme sahiptir.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 xml:space="preserve">Ayrıca kriptolojik sistemler üzerinde, donanımsal cihazların çalışma özellikleri analiz edilerek, sistem hakkında bilgi edinilmesi suretiyle gerçekleştirilen ataklar da mevcuttur. Bu ataklara yan kanal saldırısı denilmektedir </w:t>
      </w:r>
      <w:r>
        <w:rPr>
          <w:szCs w:val="24"/>
        </w:rPr>
        <w:fldChar w:fldCharType="begin" w:fldLock="1"/>
      </w:r>
      <w:r>
        <w:rPr>
          <w:szCs w:val="24"/>
        </w:rPr>
        <w:instrText>ADDIN CSL_CITATION { "citationItems" : [ { "id" : "ITEM-1", "itemData" : { "DOI" : "10.1007/s13389-011-0006-y", "author" : [ { "dropping-particle" : "", "family" : "Kocher", "given" : "Paul", "non-dropping-particle" : "", "parse-names" : false, "suffix" : "" }, { "dropping-particle" : "", "family" : "Jaffe", "given" : "Joshua", "non-dropping-particle" : "", "parse-names" : false, "suffix" : "" }, { "dropping-particle" : "", "family" : "Jun", "given" : "Benjamin", "non-dropping-particle" : "", "parse-names" : false, "suffix" : "" } ], "id" : "ITEM-1", "issued" : { "date-parts" : [ [ "2011" ] ] }, "page" : "5-27", "title" : "Introduction to differential power analysis", "type" : "article-journal" }, "uris" : [ "http://www.mendeley.com/documents/?uuid=09652d9c-8a97-4a0d-9a94-431da39f9b28" ] } ], "mendeley" : { "formattedCitation" : "[110]", "plainTextFormattedCitation" : "[110]", "previouslyFormattedCitation" : "[110]" }, "properties" : { "noteIndex" : 0 }, "schema" : "https://github.com/citation-style-language/schema/raw/master/csl-citation.json" }</w:instrText>
      </w:r>
      <w:r>
        <w:rPr>
          <w:szCs w:val="24"/>
        </w:rPr>
        <w:fldChar w:fldCharType="separate"/>
      </w:r>
      <w:r w:rsidRPr="000D3326">
        <w:rPr>
          <w:noProof/>
          <w:szCs w:val="24"/>
        </w:rPr>
        <w:t>[110]</w:t>
      </w:r>
      <w:r>
        <w:rPr>
          <w:szCs w:val="24"/>
        </w:rPr>
        <w:fldChar w:fldCharType="end"/>
      </w:r>
      <w:r>
        <w:rPr>
          <w:szCs w:val="24"/>
        </w:rPr>
        <w:t>. Şifreleme sisteminin çalıştığı donanımsal yapıların çekmiş olduğu akım, işlemi gerçekleştirme süresi, yaymış olduğu elektromanyetik dalga ve güç analizleri gibi veriler toplanarak, analiz edilmekte ve sistem kırılmaya çalışılmaktadır.</w:t>
      </w:r>
    </w:p>
    <w:p w:rsidR="00CF32F7" w:rsidRDefault="00CF32F7" w:rsidP="00510C0F">
      <w:pPr>
        <w:tabs>
          <w:tab w:val="left" w:pos="709"/>
          <w:tab w:val="right" w:leader="dot" w:pos="8222"/>
        </w:tabs>
        <w:rPr>
          <w:szCs w:val="24"/>
        </w:rPr>
      </w:pPr>
    </w:p>
    <w:p w:rsidR="00CF32F7" w:rsidRDefault="00CF32F7" w:rsidP="00895F82">
      <w:pPr>
        <w:pStyle w:val="Heading2"/>
        <w:tabs>
          <w:tab w:val="left" w:pos="709"/>
          <w:tab w:val="right" w:leader="dot" w:pos="8222"/>
        </w:tabs>
        <w:spacing w:before="0"/>
        <w:ind w:left="426" w:hanging="426"/>
      </w:pPr>
      <w:bookmarkStart w:id="22" w:name="_Toc468971507"/>
      <w:r w:rsidRPr="00627C8A">
        <w:t xml:space="preserve">2.2. Kaos ve </w:t>
      </w:r>
      <w:r>
        <w:t>K</w:t>
      </w:r>
      <w:r w:rsidRPr="00627C8A">
        <w:t>riptoloji</w:t>
      </w:r>
      <w:bookmarkEnd w:id="22"/>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3C63E7">
        <w:t>Ka</w:t>
      </w:r>
      <w:r>
        <w:t>os kuramı, 1963 yılında Edward L</w:t>
      </w:r>
      <w:r w:rsidRPr="003C63E7">
        <w:t>orenz</w:t>
      </w:r>
      <w:r>
        <w:t xml:space="preserve"> </w:t>
      </w:r>
      <w:r>
        <w:fldChar w:fldCharType="begin" w:fldLock="1"/>
      </w:r>
      <w:r>
        <w:instrText>ADDIN CSL_CITATION { "citationItems" : [ { "id" : "ITEM-1", "itemData" : { "author" : [ { "dropping-particle" : "", "family" : "LORENZ", "given" : "E.", "non-dropping-particle" : "", "parse-names" : false, "suffix" : "" } ], "container-title" : "J. Atmos. Sci.", "id" : "ITEM-1", "issue" : "2", "issued" : { "date-parts" : [ [ "1963" ] ] }, "page" : "130-141", "title" : "Deterministic nonperiodic flow", "type" : "article-journal", "volume" : "20" }, "uris" : [ "http://www.mendeley.com/documents/?uuid=0b51395d-86ea-412b-9ead-b55ce2a66181" ] } ], "mendeley" : { "formattedCitation" : "[111]", "plainTextFormattedCitation" : "[111]", "previouslyFormattedCitation" : "[111]" }, "properties" : { "noteIndex" : 0 }, "schema" : "https://github.com/citation-style-language/schema/raw/master/csl-citation.json" }</w:instrText>
      </w:r>
      <w:r>
        <w:fldChar w:fldCharType="separate"/>
      </w:r>
      <w:r w:rsidRPr="000D3326">
        <w:rPr>
          <w:noProof/>
        </w:rPr>
        <w:t>[111]</w:t>
      </w:r>
      <w:r>
        <w:fldChar w:fldCharType="end"/>
      </w:r>
      <w:r w:rsidRPr="003C63E7">
        <w:t xml:space="preserve"> tarafından ortaya atılmış ve daha sonrasında üzerinde gerçekleştirilen bilimsel çalışmalar </w:t>
      </w:r>
      <w:r>
        <w:t xml:space="preserve">ve önerilen yeni sistemler </w:t>
      </w:r>
      <w:r>
        <w:fldChar w:fldCharType="begin" w:fldLock="1"/>
      </w:r>
      <w:r>
        <w:instrText>ADDIN CSL_CITATION { "citationItems" : [ { "id" : "ITEM-1", "itemData" : { "author" : [ { "dropping-particle" : "", "family" : "R\u00f6ssler", "given" : "Otto E.", "non-dropping-particle" : "", "parse-names" : false, "suffix" : "" } ], "container-title" : "Physics Letters A", "id" : "ITEM-1", "issue" : "5", "issued" : { "date-parts" : [ [ "1976" ] ] }, "page" : "397-398", "title" : "An equation for continuous chaos.", "type" : "article-journal", "volume" : "57" }, "uris" : [ "http://www.mendeley.com/documents/?uuid=2b37d596-916a-4f86-8534-0f25b4c3069e" ] }, { "id" : "ITEM-2", "itemData" : { "DOI" : "10.1109/81.246150", "ISSN" : "10577122", "abstract" : "In this introductory tutorial paper, we demonstrate the generality of Chua's oscillator in generating chaos and bifurcation phenomena by electronic laboratory experiments which illustrate the standard routes to chaos, and by giving a result which shows that Chua's oscillator can generate the same qualitative behavior as any member of a 21-parameter family C of continuous, odd-symmetric, piecewise-linear vector field in R3. This result is of fundamental importance because it unifies many previously published papers on chaotic circuits and systems under one umbrella, thereby obviating the need to analyze these circuits and systems as separate and unrelated systems. Indeed, every bifurcation and chaotic phenomena exhibited by any member of the family C is also exhibited by this universal circuit", "author" : [ { "dropping-particle" : "", "family" : "Chua", "given" : "Leon O.", "non-dropping-particle" : "", "parse-names" : false, "suffix" : "" }, { "dropping-particle" : "", "family" : "Wu", "given" : "Chai Wah", "non-dropping-particle" : "", "parse-names" : false, "suffix" : "" }, { "dropping-particle" : "", "family" : "Huang", "given" : "Anshan", "non-dropping-particle" : "", "parse-names" : false, "suffix" : "" }, { "dropping-particle" : "", "family" : "Zhong", "given" : "Guo Qun", "non-dropping-particle" : "", "parse-names" : false, "suffix" : "" } ], "container-title" : "IEEE Transactions on Circuits and Systems I: Fundamental Theory and Applications", "id" : "ITEM-2", "issue" : "10", "issued" : { "date-parts" : [ [ "1993" ] ] }, "page" : "745-761", "title" : "A Universal Circuit for Studying and Generating Chaos???Part II: Strange Attractors", "type" : "article-journal", "volume" : "40" }, "uris" : [ "http://www.mendeley.com/documents/?uuid=fbab3c5b-810c-4bdd-8dfe-f1712e882ecb" ] }, { "id" : "ITEM-3", "itemData" : { "author" : [ { "dropping-particle" : "", "family" : "L\u00fc J., Chen G., Zhang", "given" : "S.", "non-dropping-particle" : "", "parse-names" : false, "suffix" : "" } ], "container-title" : "International Journal of Bifurcation and Chaos", "id" : "ITEM-3", "issue" : "5", "issued" : { "date-parts" : [ [ "2002" ] ] }, "page" : "1001-1015", "title" : "Dynamical analysis of a new chaotic attractor", "type" : "article-journal", "volume" : "12" }, "uris" : [ "http://www.mendeley.com/documents/?uuid=1dff5ee8-1eb0-421d-8b13-97cefc5e0641" ] }, { "id" : "ITEM-4", "itemData" : { "author" : [ { "dropping-particle" : "", "family" : "Chen G.", "given" : "Ueta T.", "non-dropping-particle" : "", "parse-names" : false, "suffix" : "" } ], "container-title" : "International Journal of Bifurcation and chaos", "id" : "ITEM-4", "issue" : "7", "issued" : { "date-parts" : [ [ "1999" ] ] }, "page" : "1465-1466", "title" : "Yet another chaotic attractor", "type" : "article-journal", "volume" : "9" }, "uris" : [ "http://www.mendeley.com/documents/?uuid=1c386b4b-0c92-43f7-b9a4-115f703c2594" ] }, { "id" : "ITEM-5", "itemData" : { "DOI" : "10.1016/S0375-9601(97)00088-1", "ISSN" : "03759601", "abstract" : "Numerical examination of third-order, autonomous ODEs with one dependent variable and quadratic nonlinearities has uncovered what appears to be the algebraically simplest example of a dissipative chaotic flow, x +AX- x2 + x = 0. This system exhibits a period-doubling route to chaos for 2.017 &lt;A&lt; 2.082 and is approximately described by a one-dimensional quadratic map.", "author" : [ { "dropping-particle" : "", "family" : "Sprott", "given" : "J. C.", "non-dropping-particle" : "", "parse-names" : false, "suffix" : "" } ], "container-title" : "Physics Letters A", "id" : "ITEM-5", "issue" : "April", "issued" : { "date-parts" : [ [ "1997" ] ] }, "page" : "271-274", "title" : "Simplest Dissipative Chaotic Flow", "type" : "article-journal", "volume" : "228" }, "uris" : [ "http://www.mendeley.com/documents/?uuid=330af312-79f9-4cee-a506-c11aa057f04b" ] } ], "mendeley" : { "formattedCitation" : "[112]\u2013[116]", "plainTextFormattedCitation" : "[112]\u2013[116]", "previouslyFormattedCitation" : "[112]\u2013[116]" }, "properties" : { "noteIndex" : 0 }, "schema" : "https://github.com/citation-style-language/schema/raw/master/csl-citation.json" }</w:instrText>
      </w:r>
      <w:r>
        <w:fldChar w:fldCharType="separate"/>
      </w:r>
      <w:r>
        <w:rPr>
          <w:noProof/>
        </w:rPr>
        <w:t>[112–</w:t>
      </w:r>
      <w:r w:rsidRPr="000D3326">
        <w:rPr>
          <w:noProof/>
        </w:rPr>
        <w:t>116]</w:t>
      </w:r>
      <w:r>
        <w:fldChar w:fldCharType="end"/>
      </w:r>
      <w:r>
        <w:t xml:space="preserve"> </w:t>
      </w:r>
      <w:r w:rsidRPr="003C63E7">
        <w:t>ile hızlı bir gelişim göstermiştir.</w:t>
      </w:r>
      <w:r>
        <w:t xml:space="preserve">  Bilimsel çalışmaların artması ile kaotik sistemler kendilerine haberleşme ve elektronik sistem tasarımları, biyomedikal ve robotik uygulamaları, fizik ve kimya gibi temel alanlar, şifreleme gibi birçok farklı konuda uygulama alanı bulmuştur </w:t>
      </w:r>
      <w:r>
        <w:fldChar w:fldCharType="begin" w:fldLock="1"/>
      </w:r>
      <w:r>
        <w:instrText>ADDIN CSL_CITATION { "citationItems" : [ { "id" : "ITEM-1", "itemData" : { "author" : [ { "dropping-particle" : "", "family" : "Chen C. K., Lin C. L., Lin S. L., Chiu Y. M.", "given" : "Chiang C. T.", "non-dropping-particle" : "", "parse-names" : false, "suffix" : "" } ], "container-title" : "IEEE Computational Intelligence Magazine", "id" : "ITEM-1", "issue" : "9", "issued" : { "date-parts" : [ [ "2014" ] ] }, "page" : "53-63", "title" : "A chaotic theorectical approach to ECG-based identity recognition", "type" : "article-journal", "volume" : "1" }, "uris" : [ "http://www.mendeley.com/documents/?uuid=2072d88f-35f1-4fde-ab83-ff06cffb4aed" ] }, { "id" : "ITEM-2", "itemData" : { "DOI" : "10.1049/iet-com.2013.0421", "ISSN" : "1751-8628", "abstract" : "This study carries out the first-ever investigation of the analysis of a cooperative decode-and-forward (DF) relay network with chaos shift keying (CSK) modulation. The performance analysis of DF-CSK in this study takes into account the dynamical nature of chaotic signal, which is not similar to a conventional binary modulation performance computation methodology. The expression of a lower bound bit error rate (BER) is derived in order to investigate the performance of the cooperative system under independently and identically distributed Gaussian fading wireless environments. The effect of the non-periodic nature of chaotic sequence leading to a non-constant bit energy of the considered modulation is also investigated. A computation approach of the BER expression based on the probability density function of the bit energy of the chaotic sequence, channel distribution and number of relays is presented. Simulation results prove the accuracy of the authors BER computation methodology.", "author" : [ { "dropping-particle" : "", "family" : "Gagnon", "given" : "Fran\u00e7ois", "non-dropping-particle" : "", "parse-names" : false, "suffix" : "" }, { "dropping-particle" : "", "family" : "Kaddoum", "given" : "Georges", "non-dropping-particle" : "", "parse-names" : false, "suffix" : "" } ], "container-title" : "IET Communications", "id" : "ITEM-2", "issue" : "2", "issued" : { "date-parts" : [ [ "2014" ] ] }, "page" : "227-232", "title" : "Lower bound on the bit error rate of a decode-and-forward relay network under chaos shift keying communication system", "type" : "article-journal", "volume" : "8" }, "uris" : [ "http://www.mendeley.com/documents/?uuid=b2f80a2a-3661-4126-b4f6-f13d28dd3957" ] }, { "id" : "ITEM-3", "itemData" : { "DOI" : "10.1109/LCOMM.2013.112613.132275", "ISBN" : "1089-7798 VO - 18", "ISSN" : "10897798", "abstract" : "Distributed denial-of-service (DDoS) flooding attacks are still great threat to the network security, although methodologies and tools have been implemented to combat this problem. In this paper, a variation of Lyapunov exponent is proposed to detect anomalies in network traffic, based on entropy. Experimental results show that our approach outperforms entropy-based method while reflecting relationship between source IPs and destination IPs, which is enabled by the possibility of combining their entropies.", "author" : [ { "dropping-particle" : "", "family" : "Ma", "given" : "Xinlei", "non-dropping-particle" : "", "parse-names" : false, "suffix" : "" }, { "dropping-particle" : "", "family" : "Chen", "given" : "Yonghong", "non-dropping-particle" : "", "parse-names" : false, "suffix" : "" } ], "container-title" : "IEEE Communications Letters", "id" : "ITEM-3", "issue" : "1", "issued" : { "date-parts" : [ [ "2014" ] ] }, "page" : "114-117", "title" : "DDoS detection method based on chaos analysis of network traffic entropy", "type" : "article-journal", "volume" : "18" }, "uris" : [ "http://www.mendeley.com/documents/?uuid=2a08f07f-22c9-44de-b3b1-439ded985535" ] }, { "id" : "ITEM-4", "itemData" : { "DOI" : "10.1109/JQE.2014.2299593", "ISSN" : "00189197", "abstract" : "We investigate numerically the synchronization of two multimode semiconductor ring lasers (SRLs) and demonstrate its potential in chaos-based communication. The extent of the SRL's chaos regime under external optical feedback is evaluated in terms of bifurcation diagram and the optimal feedback strength range for reliable chaotic communication is discussed as well. Under proper conditions, the receiver SRL can be satisfactorily synchronized with the transmitter SRL due to the injection-locking effect. The message encoding and decoding using chaos shift keying technique have been analyzed from the point of view of the total lasing output. The possibility of recovering the message using unidirectional output (clockwise output or counterclockwise output) is also examined and compared with that of the total output. The tolerance of the proposed scheme to the SRL's fabrication limitation and parameter mismatch are studied. In view of these results, chaos-based synchronization and communication over fiber optical link, with or without the amplified spontaneous emission noise induced by amplification, are demonstrated. We also check the negative influence of fiber nonlinearity on the system transmission performance.", "author" : [ { "dropping-particle" : "", "family" : "Kang", "given" : "Zexin", "non-dropping-particle" : "", "parse-names" : false, "suffix" : "" }, { "dropping-particle" : "", "family" : "Sun", "given" : "Jiang", "non-dropping-particle" : "", "parse-names" : false, "suffix" : "" }, { "dropping-particle" : "", "family" : "Ma", "given" : "Lin", "non-dropping-particle" : "", "parse-names" : false, "suffix" : "" }, { "dropping-particle" : "", "family" : "Qi", "given" : "Yanhui", "non-dropping-particle" : "", "parse-names" : false, "suffix" : "" }, { "dropping-particle" : "", "family" : "Jian", "given" : "Shuisheng", "non-dropping-particle" : "", "parse-names" : false, "suffix" : "" } ], "container-title" : "IEEE Journal of Quantum Electronics", "id" : "ITEM-4", "issue" : "3", "issued" : { "date-parts" : [ [ "2014" ] ] }, "page" : "148-157", "title" : "Multimode synchronization of chaotic semiconductor ring laser and its potential in chaos communication", "type" : "article-journal", "volume" : "50" }, "uris" : [ "http://www.mendeley.com/documents/?uuid=8dd9a000-748a-4b83-8d9a-850fc01f135f" ] }, { "id" : "ITEM-5", "itemData" : { "DOI" : "10.1016/j.cnsns.2014.02.011", "ISBN" : "3435859172", "ISSN" : "10075704", "abstract" : "This paper addresses the major drawback of substitution-box in highly auto-correlated data and proposes a novel chaotic substitution technique for encryption algorithm to sort the problem. Simulation results reveal that the overall strength of the proposed technique for encryption is much stronger than most of the existing encryption techniques. Furthermore, few statistical security analyses have also been done to show the strength of anticipated algorithm. \u00a9 2014 Elsevier B.V.", "author" : [ { "dropping-particle" : "", "family" : "Anees", "given" : "Amir", "non-dropping-particle" : "", "parse-names" : false, "suffix" : "" }, { "dropping-particle" : "", "family" : "Siddiqui", "given" : "Adil Masood", "non-dropping-particle" : "", "parse-names" : false, "suffix" : "" }, { "dropping-particle" : "", "family" : "Ahmed", "given" : "Fawad", "non-dropping-particle" : "", "parse-names" : false, "suffix" : "" } ], "container-title" : "Communications in Nonlinear Science and Numerical Simulation", "id" : "ITEM-5", "issue" : "9", "issued" : { "date-parts" : [ [ "2014" ] ] }, "page" : "3106-3118", "publisher" : "Elsevier B.V.", "title" : "Chaotic substitution for highly autocorrelated data in encryption algorithm", "type" : "article-journal", "volume" : "19" }, "uris" : [ "http://www.mendeley.com/documents/?uuid=d3a0d8f6-84af-47b4-9142-58906faf3bda" ] }, { "id" : "ITEM-6", "itemData" : { "DOI" : "10.1007/s11071-014-1263-y", "ISSN" : "0924090X", "author" : [ { "dropping-particle" : "", "family" : "Belazi", "given" : "Akram", "non-dropping-particle" : "", "parse-names" : false, "suffix" : "" }, { "dropping-particle" : "", "family" : "Hermassi", "given" : "Houcemeddine", "non-dropping-particle" : "", "parse-names" : false, "suffix" : "" }, { "dropping-particle" : "", "family" : "Rhouma", "given" : "Rhouma", "non-dropping-particle" : "", "parse-names" : false, "suffix" : "" }, { "dropping-particle" : "", "family" : "Belghith", "given" : "Safya", "non-dropping-particle" : "", "parse-names" : false, "suffix" : "" } ], "container-title" : "Nonlinear Dynamics", "id" : "ITEM-6", "issue" : "4", "issued" : { "date-parts" : [ [ "2014" ] ] }, "page" : "1989-2004", "title" : "Algebraic analysis of a RGB image encryption algorithm based on DNA encoding and chaotic map", "type" : "article-journal", "volume" : "76" }, "uris" : [ "http://www.mendeley.com/documents/?uuid=8d01cf31-a483-48df-8ed2-568581f36fb1" ] }, { "id" : "ITEM-7", "itemData" : { "DOI" : "10.1063/1.4809559", "ISSN" : "00218979", "abstract" : "Oscillatory flow in straight and deformed geometries is seen in various biomedical applications. The nature of flow plays a significant role in the pathogenesis of an abdominal aortic aneurysm. The present study examines the onset of chaotic flow inside a bulged tube under oscillating flow conditions. An experimental facility is set up for generating the oscillatory flow field inside the model. A fusiform shaped model is hollowed out in a rectangular silicone model. A mixture of water and glycerin is used as the working liquid. Two-camera imaging system placed at right angles is used for three-component velocity measurement of a spherical particle inside the model. Images recorded as a time sequence are analyzed by a particle tracking algorithm. The particle trajectories in space and instantaneous velocities within the bulge have been obtained from experiments as well as numerical simulation. The frequency of oscillation considered is 1.2 Hz and the peak Reynolds numbers are in the range of 650\u20131200 (experiments) and 1000\u20133500 (simulation). The dimensionless frequency defined by the Womersely number is in the range of 10\u201312. Velocity signals obtained from the experiment have been analyzed to study chaotic behavior of fluid flow. Chaos is quantified in terms of the largest Lyapunov exponent, positive values being a signature of chaos. The Lyapunov exponent increases with Reynolds number and is significantly higher in the bulged geometry compared to that of the straight tube. The signature of chaotic flow is also seen in power spectra and Poincar\u00e9 plots.", "author" : [ { "dropping-particle" : "", "family" : "Parashar", "given" : "Abhinav", "non-dropping-particle" : "", "parse-names" : false, "suffix" : "" }, { "dropping-particle" : "", "family" : "Singh", "given" : "Rahul", "non-dropping-particle" : "", "parse-names" : false, "suffix" : "" }, { "dropping-particle" : "", "family" : "Panigrahi", "given" : "P. K.", "non-dropping-particle" : "", "parse-names" : false, "suffix" : "" }, { "dropping-particle" : "", "family" : "Muralidhar", "given" : "K.", "non-dropping-particle" : "", "parse-names" : false, "suffix" : "" } ], "container-title" : "Journal of Applied Physics", "id" : "ITEM-7", "issue" : "21", "issued" : { "date-parts" : [ [ "2013" ] ] }, "title" : "Chaotic flow in an aortic aneurysm", "type" : "article-journal", "volume" : "113" }, "uris" : [ "http://www.mendeley.com/documents/?uuid=4758518b-34c2-43be-a17d-8637d9aa21c5" ] }, { "id" : "ITEM-8", "itemData" : { "DOI" : "10.1109/TEVC.2013.2243732", "ISBN" : "1089-778X", "ISSN" : "1089778X", "abstract" : "Biological organisms exist within environments in which complex nonlinear dynamics are ubiquitous. They are coupled to these environments via their own complex dynamical networks of enzyme-mediated reactions, known as biochemical networks. These networks, in turn, control the growth and behavior of an organism within its environment. In this paper, we consider computational models whose structure and function are motivated by the organization of biochemical networks. We refer to these as artificial biochemical networks and show how they can evolve to control trajectories within three behaviorally diverse complex dynamical systems: 1) the Lorenz system; 2) Chirikov's standard map; and 3) legged robot locomotion. More generally, we consider the notion of evolving dynamical systems to control dynamical systems, and discuss the advantages and disadvantages of using higher order coupling and configurable dynamical modules (in the form of discrete maps) within artificial biochemical networks (ABNs). We find both approaches to be advantageous in certain situations, though we note that the relative tradeoffs between different models of ABN strongly depend on the type of dynamical systems being controlled.", "author" : [ { "dropping-particle" : "", "family" : "Lones", "given" : "Michael A.", "non-dropping-particle" : "", "parse-names" : false, "suffix" : "" }, { "dropping-particle" : "", "family" : "Fuente", "given" : "Luis A.", "non-dropping-particle" : "", "parse-names" : false, "suffix" : "" }, { "dropping-particle" : "", "family" : "Turner", "given" : "Alexander P.", "non-dropping-particle" : "", "parse-names" : false, "suffix" : "" }, { "dropping-particle" : "", "family" : "Caves", "given" : "Leo S D", "non-dropping-particle" : "", "parse-names" : false, "suffix" : "" }, { "dropping-particle" : "", "family" : "Stepney", "given" : "Susan", "non-dropping-particle" : "", "parse-names" : false, "suffix" : "" }, { "dropping-particle" : "", "family" : "Smith", "given" : "Stephen L.", "non-dropping-particle" : "", "parse-names" : false, "suffix" : "" }, { "dropping-particle" : "", "family" : "Tyrrell", "given" : "Andy M.", "non-dropping-particle" : "", "parse-names" : false, "suffix" : "" } ], "container-title" : "IEEE Transactions on Evolutionary Computation", "id" : "ITEM-8", "issue" : "2", "issued" : { "date-parts" : [ [ "2014" ] ] }, "page" : "145-166", "title" : "Artificial biochemical networks: Evolving dynamical systems to control dynamical systems", "type" : "article-journal", "volume" : "18" }, "uris" : [ "http://www.mendeley.com/documents/?uuid=88b166de-d6ce-4dba-8e08-6413060a361a" ] } ], "mendeley" : { "formattedCitation" : "[117]\u2013[124]", "plainTextFormattedCitation" : "[117]\u2013[124]", "previouslyFormattedCitation" : "[117]\u2013[124]" }, "properties" : { "noteIndex" : 0 }, "schema" : "https://github.com/citation-style-language/schema/raw/master/csl-citation.json" }</w:instrText>
      </w:r>
      <w:r>
        <w:fldChar w:fldCharType="separate"/>
      </w:r>
      <w:r>
        <w:rPr>
          <w:noProof/>
        </w:rPr>
        <w:t>[117–</w:t>
      </w:r>
      <w:r w:rsidRPr="000D3326">
        <w:rPr>
          <w:noProof/>
        </w:rPr>
        <w:t>124]</w:t>
      </w:r>
      <w:r>
        <w:fldChar w:fldCharType="end"/>
      </w:r>
      <w:r>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Kaotik sistemlerin sahip olduğu temel özellikler aşağıdaki şekilde sıralanabilir.</w:t>
      </w:r>
    </w:p>
    <w:p w:rsidR="00CF32F7" w:rsidRDefault="00CF32F7" w:rsidP="00EF07C1">
      <w:pPr>
        <w:pStyle w:val="ListParagraph"/>
        <w:numPr>
          <w:ilvl w:val="0"/>
          <w:numId w:val="10"/>
        </w:numPr>
        <w:tabs>
          <w:tab w:val="left" w:pos="709"/>
          <w:tab w:val="right" w:leader="dot" w:pos="8222"/>
        </w:tabs>
      </w:pPr>
      <w:r>
        <w:t>Bir sonraki durumun, bir önceki duruma bağlı olduğu periyodik olmayan davranışlara sahip olması.</w:t>
      </w:r>
    </w:p>
    <w:p w:rsidR="00CF32F7" w:rsidRDefault="00CF32F7" w:rsidP="00EF07C1">
      <w:pPr>
        <w:pStyle w:val="ListParagraph"/>
        <w:numPr>
          <w:ilvl w:val="0"/>
          <w:numId w:val="10"/>
        </w:numPr>
        <w:tabs>
          <w:tab w:val="left" w:pos="709"/>
          <w:tab w:val="right" w:leader="dot" w:pos="8222"/>
        </w:tabs>
      </w:pPr>
      <w:r>
        <w:t>Sisteme ait başlangıç şartlarına ve sistem parametrelerine aşırı hassas bağımlı olması.</w:t>
      </w:r>
    </w:p>
    <w:p w:rsidR="00CF32F7" w:rsidRDefault="00CF32F7" w:rsidP="00EF07C1">
      <w:pPr>
        <w:pStyle w:val="ListParagraph"/>
        <w:numPr>
          <w:ilvl w:val="0"/>
          <w:numId w:val="10"/>
        </w:numPr>
        <w:tabs>
          <w:tab w:val="left" w:pos="709"/>
          <w:tab w:val="right" w:leader="dot" w:pos="8222"/>
        </w:tabs>
      </w:pPr>
      <w:r>
        <w:t>Belli sınırlar içerisinde değişen, farklı genlik ve frekans değerlerinde karmaşık davranışlar sergilemesi.</w:t>
      </w:r>
    </w:p>
    <w:p w:rsidR="00CF32F7" w:rsidRDefault="00CF32F7" w:rsidP="00EF07C1">
      <w:pPr>
        <w:pStyle w:val="ListParagraph"/>
        <w:numPr>
          <w:ilvl w:val="0"/>
          <w:numId w:val="10"/>
        </w:numPr>
        <w:tabs>
          <w:tab w:val="left" w:pos="709"/>
          <w:tab w:val="right" w:leader="dot" w:pos="8222"/>
        </w:tabs>
      </w:pPr>
      <w:r>
        <w:t>Sınırsız çoklukta birbirinden farklı periyodik yörüngeler takip etmesi.</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Kaotik sistemler, sürekli zamanlı ve ayrık zamanlı kaotik sistemler olmak üzere 2 kısımda incelenmektedir. Sürekli zamanlı kaotik sistemler en az üç adet bağımsız dinamik değişkene sahip olmalı ve sistemi oluşturan denklemler bir tane doğrusal olmayan terim içermelidir. Sürekli zamanlı kaotik sistemler genel olarak adi diferansiyel denklem takımları kullanılarak oluşturulmaktadır. Ayrık zamanlı sistemler ise tek bir denklem kullanılarakta oluşturulabilmektedir. Fakat iki ve üç denklemden oluşan ayrık zamanlı kaotik sistemlerde bulunmaktadır. Bir sistemin kaotik olup olmadığının test edilmesi için birçok farklı analiz bulunmaktadır. Bu analizler Bölüm 3’te detaylı olarak, yeni önerilen sistemler ile birlikte incelenecektir.</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bCs/>
        </w:rPr>
      </w:pPr>
      <w:r w:rsidRPr="00A01977">
        <w:rPr>
          <w:bCs/>
        </w:rPr>
        <w:t xml:space="preserve">Kaotik sistemlerin </w:t>
      </w:r>
      <w:r>
        <w:rPr>
          <w:bCs/>
        </w:rPr>
        <w:t xml:space="preserve">yıkarıda bahsedilen özelliklerinden </w:t>
      </w:r>
      <w:r w:rsidRPr="00A01977">
        <w:rPr>
          <w:bCs/>
        </w:rPr>
        <w:t xml:space="preserve">dolayı </w:t>
      </w:r>
      <w:r>
        <w:rPr>
          <w:bCs/>
        </w:rPr>
        <w:t>kriptoloji bilimi ile</w:t>
      </w:r>
      <w:r w:rsidRPr="00A01977">
        <w:rPr>
          <w:bCs/>
        </w:rPr>
        <w:t xml:space="preserve"> arasında yakın bir ilişk</w:t>
      </w:r>
      <w:r>
        <w:rPr>
          <w:bCs/>
        </w:rPr>
        <w:t xml:space="preserve">i bulunmaktadır </w:t>
      </w:r>
      <w:r>
        <w:rPr>
          <w:bCs/>
        </w:rPr>
        <w:fldChar w:fldCharType="begin" w:fldLock="1"/>
      </w:r>
      <w:r>
        <w:rPr>
          <w:bCs/>
        </w:rPr>
        <w:instrText>ADDIN CSL_CITATION { "citationItems" : [ { "id" : "ITEM-1", "itemData" : { "DOI" : "10.1016/j.physleta.2007.02.021", "ISBN" : "0375-9601", "ISSN" : "03759601", "abstract" : "In this Letter we address some basic questions about chaotic cryptography, not least the very definition of chaos in discrete systems. We propose a conceptual framework and illustrate it with different examples from private and public key cryptography. We elaborate also on possible limits of chaotic cryptography. ?? 2007 Elsevier B.V. All rights reserved.", "author" : [ { "dropping-particle" : "", "family" : "Amig??", "given" : "J M", "non-dropping-particle" : "", "parse-names" : false, "suffix" : "" }, { "dropping-particle" : "", "family" : "Kocarev", "given" : "L", "non-dropping-particle" : "", "parse-names" : false, "suffix" : "" }, { "dropping-particle" : "", "family" : "Szczepanski", "given" : "J", "non-dropping-particle" : "", "parse-names" : false, "suffix" : "" } ], "container-title" : "Physics Letters, Section A: General, Atomic and Solid State Physics", "genre" : "article", "id" : "ITEM-1", "issue" : "3", "issued" : { "date-parts" : [ [ "2007" ] ] }, "page" : "211-216", "title" : "Theory and practice of chaotic cryptography", "type" : "article-journal", "volume" : "366" }, "uris" : [ "http://www.mendeley.com/documents/?uuid=b849ebd8-faf8-4b73-bf7e-f0012016fc07" ] }, { "id" : "ITEM-2", "itemData" : { "DOI" : "10.1109/81.904880", "ISBN" : "1057-7122", "ISSN" : "10577122", "abstract" : "This paper is devoted to the analysis of the impact of chaos-based\\ntechniques on block encryption ciphers. We present several chaos based\\nciphers. Using the well-known principles in the cryptanalysis we show\\nthat these ciphers do not behave worse than the standard ones, opening\\nin this way a novel approach to the design of block encryption ciphers\\n", "author" : [ { "dropping-particle" : "", "family" : "Jakimoski", "given" : "Goce", "non-dropping-particle" : "", "parse-names" : false, "suffix" : "" }, { "dropping-particle" : "", "family" : "Kocarev", "given" : "Ljupco", "non-dropping-particle" : "", "parse-names" : false, "suffix" : "" } ], "container-title" : "IEEE Transactions on Circuits and Systems I: Fundamental Theory and Applications", "id" : "ITEM-2", "issue" : "2", "issued" : { "date-parts" : [ [ "2001" ] ] }, "page" : "163-169", "title" : "Chaos and cryptography: Block encryption ciphers based on chaotic maps", "type" : "article-journal", "volume" : "48" }, "uris" : [ "http://www.mendeley.com/documents/?uuid=4e7b92c5-7e38-4545-a4c4-f0c670fe55a7" ] } ], "mendeley" : { "formattedCitation" : "[4], [5]" }, "properties" : { "noteIndex" : 0 }, "schema" : "https://github.com/citation-style-language/schema/raw/master/csl-citation.json" }</w:instrText>
      </w:r>
      <w:r>
        <w:rPr>
          <w:bCs/>
        </w:rPr>
        <w:fldChar w:fldCharType="separate"/>
      </w:r>
      <w:r>
        <w:rPr>
          <w:bCs/>
          <w:noProof/>
        </w:rPr>
        <w:t>[4,</w:t>
      </w:r>
      <w:r w:rsidRPr="005B5AB1">
        <w:rPr>
          <w:bCs/>
          <w:noProof/>
        </w:rPr>
        <w:t>5]</w:t>
      </w:r>
      <w:r>
        <w:rPr>
          <w:bCs/>
        </w:rPr>
        <w:fldChar w:fldCharType="end"/>
      </w:r>
      <w:r w:rsidRPr="00A01977">
        <w:rPr>
          <w:bCs/>
        </w:rPr>
        <w:t xml:space="preserve">. Kaos tabanlı kriptoloji </w:t>
      </w:r>
      <w:r>
        <w:rPr>
          <w:bCs/>
        </w:rPr>
        <w:t>doğrusal olmayan sistemlerin karmaşık</w:t>
      </w:r>
      <w:r w:rsidRPr="00A01977">
        <w:rPr>
          <w:bCs/>
        </w:rPr>
        <w:t xml:space="preserve"> dinamiklerine dayanmaktadır. Kaotik sistemler, başlangıç şartlarına ve kontrol parametrelerine h</w:t>
      </w:r>
      <w:r>
        <w:rPr>
          <w:bCs/>
        </w:rPr>
        <w:t>assas bağımlı olması,</w:t>
      </w:r>
      <w:r w:rsidRPr="00A01977">
        <w:rPr>
          <w:bCs/>
        </w:rPr>
        <w:t xml:space="preserve"> ergodiklik, rasgele davra</w:t>
      </w:r>
      <w:r>
        <w:rPr>
          <w:bCs/>
        </w:rPr>
        <w:t xml:space="preserve">nışlar ve uzun periyotlu </w:t>
      </w:r>
      <w:r w:rsidRPr="00A01977">
        <w:rPr>
          <w:bCs/>
        </w:rPr>
        <w:t xml:space="preserve">sabit olmayan yörüngelere sahip </w:t>
      </w:r>
      <w:r>
        <w:rPr>
          <w:bCs/>
        </w:rPr>
        <w:t xml:space="preserve">olma gibi </w:t>
      </w:r>
      <w:r w:rsidRPr="00A01977">
        <w:rPr>
          <w:bCs/>
        </w:rPr>
        <w:t>özellikler taşımaktadır</w:t>
      </w:r>
      <w:r>
        <w:rPr>
          <w:bCs/>
        </w:rPr>
        <w:t xml:space="preserve"> </w:t>
      </w:r>
      <w:r>
        <w:rPr>
          <w:bCs/>
        </w:rPr>
        <w:fldChar w:fldCharType="begin" w:fldLock="1"/>
      </w:r>
      <w:r>
        <w:rPr>
          <w:bCs/>
        </w:rPr>
        <w:instrText>ADDIN CSL_CITATION { "citationItems" : [ { "id" : "ITEM-1", "itemData" : { "author" : [ { "dropping-particle" : "", "family" : "Hilborn", "given" : "R.C", "non-dropping-particle" : "", "parse-names" : false, "suffix" : "" } ], "container-title" : "Oxford University Press", "id" : "ITEM-1", "issued" : { "date-parts" : [ [ "2003" ] ] }, "title" : "Chaos and Nonlinear Dynamics", "type" : "article-journal" }, "uris" : [ "http://www.mendeley.com/documents/?uuid=84f7174a-4ba5-4302-b4ef-9452be597c2f" ] }, { "id" : "ITEM-2", "itemData" : { "author" : [ { "dropping-particle" : "", "family" : "Parker T.", "given" : "Chua L.", "non-dropping-particle" : "", "parse-names" : false, "suffix" : "" } ], "container-title" : "Springer-Verlag", "id" : "ITEM-2", "issued" : { "date-parts" : [ [ "1989" ] ] }, "title" : "Practical Numerical Algorithms for Chaotic Systems", "type" : "article-journal" }, "uris" : [ "http://www.mendeley.com/documents/?uuid=c36f5194-7dbb-4937-b9a7-0e584c1beceb" ] } ], "mendeley" : { "formattedCitation" : "[125], [126]", "plainTextFormattedCitation" : "[125], [126]", "previouslyFormattedCitation" : "[125], [126]" }, "properties" : { "noteIndex" : 0 }, "schema" : "https://github.com/citation-style-language/schema/raw/master/csl-citation.json" }</w:instrText>
      </w:r>
      <w:r>
        <w:rPr>
          <w:bCs/>
        </w:rPr>
        <w:fldChar w:fldCharType="separate"/>
      </w:r>
      <w:r>
        <w:rPr>
          <w:bCs/>
          <w:noProof/>
        </w:rPr>
        <w:t>[125,</w:t>
      </w:r>
      <w:r w:rsidRPr="000D3326">
        <w:rPr>
          <w:bCs/>
          <w:noProof/>
        </w:rPr>
        <w:t>126]</w:t>
      </w:r>
      <w:r>
        <w:rPr>
          <w:bCs/>
        </w:rPr>
        <w:fldChar w:fldCharType="end"/>
      </w:r>
      <w:r w:rsidRPr="00A01977">
        <w:rPr>
          <w:bCs/>
        </w:rPr>
        <w:t xml:space="preserve">.  Shanon mükemmel gizlilik prensipleri </w:t>
      </w:r>
      <w:r>
        <w:rPr>
          <w:bCs/>
        </w:rPr>
        <w:fldChar w:fldCharType="begin" w:fldLock="1"/>
      </w:r>
      <w:r>
        <w:rPr>
          <w:bCs/>
        </w:rPr>
        <w:instrText>ADDIN CSL_CITATION { "citationItems" : [ { "id" : "ITEM-1", "itemData" : { "author" : [ { "dropping-particle" : "", "family" : "Shannon CE.", "given" : "", "non-dropping-particle" : "", "parse-names" : false, "suffix" : "" } ], "container-title" : "Bell Syst. Tech. j.", "id" : "ITEM-1", "issued" : { "date-parts" : [ [ "1949" ] ] }, "page" : "656-715", "title" : "Communication theory of secrecy system", "type" : "article-journal", "volume" : "28" }, "uris" : [ "http://www.mendeley.com/documents/?uuid=7a311f40-1458-497a-bbbd-8ae70cbab30c" ] } ], "mendeley" : { "formattedCitation" : "[99]", "plainTextFormattedCitation" : "[99]", "previouslyFormattedCitation" : "[99]" }, "properties" : { "noteIndex" : 0 }, "schema" : "https://github.com/citation-style-language/schema/raw/master/csl-citation.json" }</w:instrText>
      </w:r>
      <w:r>
        <w:rPr>
          <w:bCs/>
        </w:rPr>
        <w:fldChar w:fldCharType="separate"/>
      </w:r>
      <w:r w:rsidRPr="000D3326">
        <w:rPr>
          <w:bCs/>
          <w:noProof/>
        </w:rPr>
        <w:t>[99]</w:t>
      </w:r>
      <w:r>
        <w:rPr>
          <w:bCs/>
        </w:rPr>
        <w:fldChar w:fldCharType="end"/>
      </w:r>
      <w:r>
        <w:rPr>
          <w:bCs/>
        </w:rPr>
        <w:t xml:space="preserve"> </w:t>
      </w:r>
      <w:r w:rsidRPr="00A01977">
        <w:rPr>
          <w:bCs/>
        </w:rPr>
        <w:t xml:space="preserve">olarak bilinen ve </w:t>
      </w:r>
      <w:r>
        <w:rPr>
          <w:bCs/>
        </w:rPr>
        <w:t>k</w:t>
      </w:r>
      <w:r w:rsidRPr="00A01977">
        <w:rPr>
          <w:bCs/>
        </w:rPr>
        <w:t xml:space="preserve">riptolojik sistemlerin sahip olması gereken </w:t>
      </w:r>
      <w:r>
        <w:rPr>
          <w:bCs/>
        </w:rPr>
        <w:t>karıştırma ve yayılma</w:t>
      </w:r>
      <w:r w:rsidRPr="00A01977">
        <w:rPr>
          <w:bCs/>
        </w:rPr>
        <w:t xml:space="preserve"> özellikleri kaotik sistemlerin başlangıç şartlarına ve kontrol parametrelerine hassas bağımlı olması ve ergodiklik özell</w:t>
      </w:r>
      <w:r>
        <w:rPr>
          <w:bCs/>
        </w:rPr>
        <w:t xml:space="preserve">ikleri ile sağlanabilmektedir </w:t>
      </w:r>
      <w:r>
        <w:rPr>
          <w:bCs/>
        </w:rPr>
        <w:fldChar w:fldCharType="begin" w:fldLock="1"/>
      </w:r>
      <w:r>
        <w:rPr>
          <w:bCs/>
        </w:rPr>
        <w:instrText>ADDIN CSL_CITATION { "citationItems" : [ { "id" : "ITEM-1", "itemData" : { "DOI" : "10.1142/S0218127406015970", "ISBN" : "0218-1274", "ISSN" : "0218-1274", "abstract" : "In recent years, a large amount of work on chaos-based cryptosystems have been published. However, many of the proposed schemes fail to explain or do not possess a number of features that are fundamentally important to all kind of cryptosystems. As a result, many proposed systems are difficult to implement in practice with a reasonable degree of security. Likewise, they are seldom accompanied by a thorough security analysis. Consequently, it is difficult for other researchers and end users to evaluate their security and performance. This work is intended to provide a common framework of basic guidelines that, if followed, could benefit every new cryptosystem. The suggested guidelines address three main issues: implementation, key management and security analysis, aiming at assisting designers of new cryptosystems to present their work in a more systematic and rigorous way to fulfill some basic cryptographic requirements. Meanwhile, several recommendations are made regarding some practical aspects of analog chaos-based secure communications, such as channel noise, limited bandwith and attenuation.", "author" : [ { "dropping-particle" : "", "family" : "Alvarez", "given" : "G", "non-dropping-particle" : "", "parse-names" : false, "suffix" : "" }, { "dropping-particle" : "", "family" : "Li", "given" : "Sj", "non-dropping-particle" : "", "parse-names" : false, "suffix" : "" } ], "id" : "ITEM-1", "issue" : "8", "issued" : { "date-parts" : [ [ "2006" ] ] }, "page" : "2129-2151", "title" : "Some basic cryptographic requirements for chaos-based cryptosystems", "type" : "article-journal", "volume" : "16" }, "uris" : [ "http://www.mendeley.com/documents/?uuid=91c18290-5e1e-4200-8f02-286c234e2e32" ] } ], "mendeley" : { "formattedCitation" : "[127]", "plainTextFormattedCitation" : "[127]", "previouslyFormattedCitation" : "[127]" }, "properties" : { "noteIndex" : 0 }, "schema" : "https://github.com/citation-style-language/schema/raw/master/csl-citation.json" }</w:instrText>
      </w:r>
      <w:r>
        <w:rPr>
          <w:bCs/>
        </w:rPr>
        <w:fldChar w:fldCharType="separate"/>
      </w:r>
      <w:r w:rsidRPr="000D3326">
        <w:rPr>
          <w:bCs/>
          <w:noProof/>
        </w:rPr>
        <w:t>[127]</w:t>
      </w:r>
      <w:r>
        <w:rPr>
          <w:bCs/>
        </w:rPr>
        <w:fldChar w:fldCharType="end"/>
      </w:r>
      <w:r w:rsidRPr="00A01977">
        <w:rPr>
          <w:bCs/>
        </w:rPr>
        <w:t xml:space="preserve">.  Karıştırma özelliği, açık metin ile şifreli metin arasında herhangi bir istatistiki analiz ile çözülebilecek bir benzerlik ve bağlantı olmaması gerektiğini ifade etmektedir. Yayılma özelliğinde ise şifreli metin ile anahtar arasındaki bağlantının olabildiğince karmaşık olması gerekmektedir. Kaotik sistemlerin başlangıç ve kontrol parametreleri üzerinde yapılacak olan ufak değişimler sistemin üretmiş olduğu değerler üzerinde büyük değişimler meydana getirmekte ve yayılma özelliğini sağlamaktadır. </w:t>
      </w:r>
      <w:r>
        <w:rPr>
          <w:bCs/>
        </w:rPr>
        <w:t xml:space="preserve"> Kaotik sistemlerin sahip olduğu ergodiklik özelliği, kaotik sistemin takip ettiği yörüngenin uzun bir zaman dilimindeki davranışının başlangıç şartlarına ve kontrol parametrelerine hassas bağımlı olduğunu ortaya koymaktadır </w:t>
      </w:r>
      <w:r>
        <w:rPr>
          <w:bCs/>
        </w:rPr>
        <w:fldChar w:fldCharType="begin" w:fldLock="1"/>
      </w:r>
      <w:r>
        <w:rPr>
          <w:bCs/>
        </w:rPr>
        <w:instrText>ADDIN CSL_CITATION { "citationItems" : [ { "id" : "ITEM-1", "itemData" : { "DOI" : "10.1142/S0218127406015970", "ISBN" : "0218-1274", "ISSN" : "0218-1274", "abstract" : "In recent years, a large amount of work on chaos-based cryptosystems have been published. However, many of the proposed schemes fail to explain or do not possess a number of features that are fundamentally important to all kind of cryptosystems. As a result, many proposed systems are difficult to implement in practice with a reasonable degree of security. Likewise, they are seldom accompanied by a thorough security analysis. Consequently, it is difficult for other researchers and end users to evaluate their security and performance. This work is intended to provide a common framework of basic guidelines that, if followed, could benefit every new cryptosystem. The suggested guidelines address three main issues: implementation, key management and security analysis, aiming at assisting designers of new cryptosystems to present their work in a more systematic and rigorous way to fulfill some basic cryptographic requirements. Meanwhile, several recommendations are made regarding some practical aspects of analog chaos-based secure communications, such as channel noise, limited bandwith and attenuation.", "author" : [ { "dropping-particle" : "", "family" : "Alvarez", "given" : "G", "non-dropping-particle" : "", "parse-names" : false, "suffix" : "" }, { "dropping-particle" : "", "family" : "Li", "given" : "Sj", "non-dropping-particle" : "", "parse-names" : false, "suffix" : "" } ], "id" : "ITEM-1", "issue" : "8", "issued" : { "date-parts" : [ [ "2006" ] ] }, "page" : "2129-2151", "title" : "Some basic cryptographic requirements for chaos-based cryptosystems", "type" : "article-journal", "volume" : "16" }, "uris" : [ "http://www.mendeley.com/documents/?uuid=91c18290-5e1e-4200-8f02-286c234e2e32" ] } ], "mendeley" : { "formattedCitation" : "[127]", "plainTextFormattedCitation" : "[127]", "previouslyFormattedCitation" : "[127]" }, "properties" : { "noteIndex" : 0 }, "schema" : "https://github.com/citation-style-language/schema/raw/master/csl-citation.json" }</w:instrText>
      </w:r>
      <w:r>
        <w:rPr>
          <w:bCs/>
        </w:rPr>
        <w:fldChar w:fldCharType="separate"/>
      </w:r>
      <w:r w:rsidRPr="000D3326">
        <w:rPr>
          <w:bCs/>
          <w:noProof/>
        </w:rPr>
        <w:t>[127]</w:t>
      </w:r>
      <w:r>
        <w:rPr>
          <w:bCs/>
        </w:rPr>
        <w:fldChar w:fldCharType="end"/>
      </w:r>
      <w:r>
        <w:rPr>
          <w:bCs/>
        </w:rPr>
        <w:t xml:space="preserve">. Çünkü kaotik sistemlerde takip edilen yörüngenin t+1 zamanında almış olduğu değer tamamıyla t anındaki değer ile bağımlıdır.  Kriptolojik tasarımlarda bir diğer değerlendirme kriteri algoritma karmaşıklığı kavramıdır. Kaos tabanlı tasarımlarda ise, bu karmaşıklık yapısal karmaşıklık olarak ifade edilmektedir. Şifrelemede kullanılan kaotik sistemin taşımış olduğu zengin dinamik özellikler, modern kriptolojideki algoritma karmaşıklığının benzeri bir kriter olarak sunulmaktadır. Özetle, kaotik sistemlerin sahip olduğu özelliklerden dolayı, kaotik sistemlerin şifreleme uygulamalarında kullanılabileceği sonucuna varılmıştır. Kaos tabanlı şifreleme algoritmaları, blok şifreleme, akış şifreleme ve özet şifreleme algoritmaları gibi farklı tasarımlarda kullanılmaktadır. </w:t>
      </w:r>
    </w:p>
    <w:p w:rsidR="00CF32F7" w:rsidRPr="008E19A4" w:rsidRDefault="00CF32F7" w:rsidP="00510C0F">
      <w:pPr>
        <w:tabs>
          <w:tab w:val="left" w:pos="709"/>
          <w:tab w:val="right" w:leader="dot" w:pos="8222"/>
        </w:tabs>
        <w:rPr>
          <w:bCs/>
        </w:rPr>
      </w:pPr>
    </w:p>
    <w:p w:rsidR="00CF32F7" w:rsidRDefault="00CF32F7" w:rsidP="00510C0F">
      <w:pPr>
        <w:pStyle w:val="Heading2"/>
        <w:tabs>
          <w:tab w:val="left" w:pos="709"/>
          <w:tab w:val="right" w:leader="dot" w:pos="8222"/>
        </w:tabs>
      </w:pPr>
      <w:bookmarkStart w:id="23" w:name="_Toc468971508"/>
      <w:r w:rsidRPr="008E19A4">
        <w:t>2.3. R</w:t>
      </w:r>
      <w:r>
        <w:t>asgele Sayı Üreteçleri (RSÜ) ve NIST T</w:t>
      </w:r>
      <w:r w:rsidRPr="008E19A4">
        <w:t>estleri</w:t>
      </w:r>
      <w:bookmarkEnd w:id="23"/>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035FC6">
        <w:rPr>
          <w:szCs w:val="24"/>
        </w:rPr>
        <w:t xml:space="preserve">Rassallık en genel tanımda, kesin olarak belli olmamak demektir. RSÜ, rasgele değerlerin üretilmesi için, kriptolojide yaygın olarak kullanılan yapılardan birisidir. </w:t>
      </w:r>
      <w:r w:rsidRPr="00E4251E">
        <w:rPr>
          <w:szCs w:val="24"/>
        </w:rPr>
        <w:t>Kriptolojik uygulamalarda kullanılan RSÜ’lerin ürettiği sayıların rasgeleliği, şifreleme uygulamaların</w:t>
      </w:r>
      <w:r>
        <w:rPr>
          <w:szCs w:val="24"/>
        </w:rPr>
        <w:t>ın</w:t>
      </w:r>
      <w:r w:rsidRPr="00E4251E">
        <w:rPr>
          <w:szCs w:val="24"/>
        </w:rPr>
        <w:t xml:space="preserve"> güvenliğini doğrudan etkilediklerinden kritik öneme sahipti</w:t>
      </w:r>
      <w:r>
        <w:rPr>
          <w:szCs w:val="24"/>
        </w:rPr>
        <w:t>r</w:t>
      </w:r>
      <w:r w:rsidRPr="00E4251E">
        <w:rPr>
          <w:szCs w:val="24"/>
        </w:rPr>
        <w:t xml:space="preserve">ler. RSÜ’nün </w:t>
      </w:r>
      <w:r w:rsidRPr="00035FC6">
        <w:rPr>
          <w:szCs w:val="24"/>
        </w:rPr>
        <w:t>üretmiş olduğu rasgele değerlerin, istatis</w:t>
      </w:r>
      <w:r>
        <w:rPr>
          <w:szCs w:val="24"/>
        </w:rPr>
        <w:t>ti</w:t>
      </w:r>
      <w:r w:rsidRPr="00035FC6">
        <w:rPr>
          <w:szCs w:val="24"/>
        </w:rPr>
        <w:t xml:space="preserve">ki olarak bağımsız, eşit dağılıma sahip ve tahmin edilemez özellikler taşıması gerekmektedir. Rasgele sayılar, benzetim, </w:t>
      </w:r>
      <w:r>
        <w:rPr>
          <w:szCs w:val="24"/>
        </w:rPr>
        <w:t>sayısal analiz, program</w:t>
      </w:r>
      <w:r w:rsidRPr="00035FC6">
        <w:rPr>
          <w:szCs w:val="24"/>
        </w:rPr>
        <w:t>lama, istatistik uygulamalarında ve yaygın olarak şifrelemede kullanılmaktadır</w:t>
      </w:r>
      <w:r>
        <w:rPr>
          <w:szCs w:val="24"/>
        </w:rPr>
        <w:t xml:space="preserve"> </w:t>
      </w:r>
      <w:r>
        <w:rPr>
          <w:szCs w:val="24"/>
        </w:rPr>
        <w:fldChar w:fldCharType="begin" w:fldLock="1"/>
      </w:r>
      <w:r>
        <w:rPr>
          <w:szCs w:val="24"/>
        </w:rPr>
        <w:instrText>ADDIN CSL_CITATION { "citationItems" : [ { "id" : "ITEM-1", "itemData" : { "author" : [ { "dropping-particle" : "", "family" : "Kohlbrenner", "given" : "Paul W.", "non-dropping-particle" : "", "parse-names" : false, "suffix" : "" } ], "id" : "ITEM-1", "issued" : { "date-parts" : [ [ "2003" ] ] }, "publisher" : "Carnegie Mellon University", "title" : "The Design and Analysis of a True Random Number Generator in a Field Programmable Gate Array", "type" : "thesis" }, "uris" : [ "http://www.mendeley.com/documents/?uuid=b8b6c008-3a1d-49e8-ab75-5e08f299aac3" ] } ], "mendeley" : { "formattedCitation" : "[128]", "plainTextFormattedCitation" : "[128]", "previouslyFormattedCitation" : "[128]" }, "properties" : { "noteIndex" : 0 }, "schema" : "https://github.com/citation-style-language/schema/raw/master/csl-citation.json" }</w:instrText>
      </w:r>
      <w:r>
        <w:rPr>
          <w:szCs w:val="24"/>
        </w:rPr>
        <w:fldChar w:fldCharType="separate"/>
      </w:r>
      <w:r w:rsidRPr="000D3326">
        <w:rPr>
          <w:noProof/>
          <w:szCs w:val="24"/>
        </w:rPr>
        <w:t>[128]</w:t>
      </w:r>
      <w:r>
        <w:rPr>
          <w:szCs w:val="24"/>
        </w:rPr>
        <w:fldChar w:fldCharType="end"/>
      </w:r>
      <w:r w:rsidRPr="00035FC6">
        <w:rPr>
          <w:szCs w:val="24"/>
        </w:rPr>
        <w:t>. Şifrelemede, anahtar üretimi ve dağıtımında, başlangıç verktörünün oluşturulmasında, kimlik doğrulamada ve asal sayı üretimi gibi işlemler için kullanılmaktadır</w:t>
      </w:r>
      <w:r>
        <w:rPr>
          <w:szCs w:val="24"/>
        </w:rPr>
        <w:fldChar w:fldCharType="begin" w:fldLock="1"/>
      </w:r>
      <w:r>
        <w:rPr>
          <w:szCs w:val="24"/>
        </w:rPr>
        <w:instrText>ADDIN CSL_CITATION { "citationItems" : [ { "id" : "ITEM-1", "itemData" : { "author" : [ { "dropping-particle" : "", "family" : "House", "given" : "T H E Publishing", "non-dropping-particle" : "", "parse-names" : false, "suffix" : "" }, { "dropping-particle" : "", "family" : "The", "given" : "O F", "non-dropping-particle" : "", "parse-names" : false, "suffix" : "" }, { "dropping-particle" : "", "family" : "Academy", "given" : "Romanian", "non-dropping-particle" : "", "parse-names" : false, "suffix" : "" } ], "id" : "ITEM-1", "issue" : "4", "issued" : { "date-parts" : [ [ "2012" ] ] }, "page" : "368-377", "title" : "Generation and testing of random numbers for cryptographic applications *", "type" : "article-journal", "volume" : "13" }, "uris" : [ "http://www.mendeley.com/documents/?uuid=40f5b196-55a8-444a-952a-dd83693ed686" ] } ], "mendeley" : { "formattedCitation" : "[129]", "plainTextFormattedCitation" : "[129]", "previouslyFormattedCitation" : "[129]" }, "properties" : { "noteIndex" : 0 }, "schema" : "https://github.com/citation-style-language/schema/raw/master/csl-citation.json" }</w:instrText>
      </w:r>
      <w:r>
        <w:rPr>
          <w:szCs w:val="24"/>
        </w:rPr>
        <w:fldChar w:fldCharType="separate"/>
      </w:r>
      <w:r w:rsidRPr="000D3326">
        <w:rPr>
          <w:noProof/>
          <w:szCs w:val="24"/>
        </w:rPr>
        <w:t>[129]</w:t>
      </w:r>
      <w:r>
        <w:rPr>
          <w:szCs w:val="24"/>
        </w:rPr>
        <w:fldChar w:fldCharType="end"/>
      </w:r>
      <w:r w:rsidRPr="00035FC6">
        <w:rPr>
          <w:szCs w:val="24"/>
        </w:rPr>
        <w:t xml:space="preserve">. </w:t>
      </w:r>
      <w:r>
        <w:rPr>
          <w:szCs w:val="24"/>
        </w:rPr>
        <w:t>RSÜ’ler</w:t>
      </w:r>
      <w:r w:rsidRPr="00035FC6">
        <w:rPr>
          <w:szCs w:val="24"/>
        </w:rPr>
        <w:t xml:space="preserve"> şifrelemede </w:t>
      </w:r>
      <w:r>
        <w:rPr>
          <w:szCs w:val="24"/>
        </w:rPr>
        <w:t xml:space="preserve">genel olarak </w:t>
      </w:r>
      <w:r w:rsidRPr="00035FC6">
        <w:rPr>
          <w:szCs w:val="24"/>
        </w:rPr>
        <w:t>rassal bit dizilerinin üretiminde kullanılmaktadır. RSÜ’lerin üretmiş olduğu rasgele bit dizileri, birçok kriptolojik uygulamanın temelini teşkil etmektedir.</w:t>
      </w:r>
    </w:p>
    <w:p w:rsidR="00CF32F7" w:rsidRPr="00035FC6" w:rsidRDefault="00CF32F7" w:rsidP="00510C0F">
      <w:pPr>
        <w:tabs>
          <w:tab w:val="left" w:pos="709"/>
          <w:tab w:val="right" w:leader="dot" w:pos="8222"/>
        </w:tabs>
        <w:rPr>
          <w:szCs w:val="24"/>
        </w:rPr>
      </w:pPr>
      <w:r w:rsidRPr="00035FC6">
        <w:rPr>
          <w:szCs w:val="24"/>
        </w:rPr>
        <w:t xml:space="preserve"> </w:t>
      </w:r>
    </w:p>
    <w:p w:rsidR="00CF32F7" w:rsidRDefault="00CF32F7" w:rsidP="00510C0F">
      <w:pPr>
        <w:tabs>
          <w:tab w:val="left" w:pos="709"/>
          <w:tab w:val="right" w:leader="dot" w:pos="8222"/>
        </w:tabs>
        <w:rPr>
          <w:szCs w:val="24"/>
        </w:rPr>
      </w:pPr>
      <w:r>
        <w:rPr>
          <w:szCs w:val="24"/>
        </w:rPr>
        <w:t>RSÜ’</w:t>
      </w:r>
      <w:r w:rsidRPr="00035FC6">
        <w:rPr>
          <w:szCs w:val="24"/>
        </w:rPr>
        <w:t>ler ger</w:t>
      </w:r>
      <w:r>
        <w:rPr>
          <w:szCs w:val="24"/>
        </w:rPr>
        <w:t>çek (GRSÜ-True Random Generator</w:t>
      </w:r>
      <w:r w:rsidRPr="00035FC6">
        <w:rPr>
          <w:szCs w:val="24"/>
        </w:rPr>
        <w:t>) ve sözde (SRSÜ- Ps</w:t>
      </w:r>
      <w:r>
        <w:rPr>
          <w:szCs w:val="24"/>
        </w:rPr>
        <w:t xml:space="preserve">eudo Random Generator) </w:t>
      </w:r>
      <w:r w:rsidRPr="00035FC6">
        <w:rPr>
          <w:szCs w:val="24"/>
        </w:rPr>
        <w:t>olarak sınıflandırılabilir. Gerçek RSÜ rassal sayı üretiminde donanımsal, sözde RSÜ’ler ise yazılımsal bir kaynağı kullanmaktad</w:t>
      </w:r>
      <w:r>
        <w:rPr>
          <w:szCs w:val="24"/>
        </w:rPr>
        <w:t>ır. SRSÜ genel olarak, çekirdek</w:t>
      </w:r>
      <w:r w:rsidRPr="00035FC6">
        <w:rPr>
          <w:szCs w:val="24"/>
        </w:rPr>
        <w:t>-tohum adı verilen başlangıç değerleri ile deterministik bir yapı kul</w:t>
      </w:r>
      <w:r>
        <w:rPr>
          <w:szCs w:val="24"/>
        </w:rPr>
        <w:t>lanarak bu değerlerin genişleti</w:t>
      </w:r>
      <w:r w:rsidRPr="00035FC6">
        <w:rPr>
          <w:szCs w:val="24"/>
        </w:rPr>
        <w:t>lmesi ve yeni değerler üretilmesi vasıtasıyla rasgele bit dizilerini oluşturmaktadır.</w:t>
      </w:r>
      <w:r>
        <w:rPr>
          <w:szCs w:val="24"/>
        </w:rPr>
        <w:t xml:space="preserve"> GRSÜ’ler gürültü kaynağının güçlendirilmesi, çift osilatör kullanımı ve kaotik sistemlerin kullanımı gibi farklı şekilde yöntemler kullanılarak tasarlanabilmektedir. GRSÜ’lerin rasgele bit dizisinin bir kısmına sahip olunduğunda diğer kısımlarının tespit edilememesi, periyodik bir yapıda olmamaları ve dizilerin kendi içinde bağlantılarının bulunmaması en önemli avantajlarıdır. Fakat kullanım maliyetinin yüksekliği ve uzun sayı dizilerinin üretiminde verimsizlik gibi dezavantajları da bulunmaktadır. SRSÜ’ler ise matematiksel algoritmaları kullanarak yazılımsal tabanlı üretim gerçekleştirdiklerinden maliyetleri düşük, üretimleri kolaydır. Fakat güvenlik noktasında ilk değerlerin iyi seçilmesi ve gizli tutulması, üretilen değerler arasında istatistiki bir bağlantının bulunmaması, uzun periyotlarda üretim gibi dikkat edilmesi gereken noktalar da bulunmaktadır. Aksi takdirde bu durumlar SRSÜ’lerin güvenlik testlerini geçmelerini engellemektedir. </w:t>
      </w:r>
    </w:p>
    <w:p w:rsidR="00CF32F7" w:rsidRPr="00EA607A"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7C42A0">
        <w:rPr>
          <w:szCs w:val="24"/>
        </w:rPr>
        <w:t>Şifrelemede kullanıl</w:t>
      </w:r>
      <w:r>
        <w:rPr>
          <w:szCs w:val="24"/>
        </w:rPr>
        <w:t>acak olan RSÜ tasarımlarında,</w:t>
      </w:r>
      <w:r w:rsidRPr="007C42A0">
        <w:rPr>
          <w:szCs w:val="24"/>
        </w:rPr>
        <w:t xml:space="preserve"> </w:t>
      </w:r>
      <w:r>
        <w:rPr>
          <w:szCs w:val="24"/>
        </w:rPr>
        <w:t xml:space="preserve">kaotik tabanlı sistemler taşımış olduğu başlangıç şartlarına ve kontrol parametrelerine hassas bağımlılık gibi özelliklerinden dolayı </w:t>
      </w:r>
      <w:r w:rsidRPr="007C42A0">
        <w:rPr>
          <w:szCs w:val="24"/>
        </w:rPr>
        <w:t xml:space="preserve">yaygın olarak kullanılmaktadır. Yüksek rassallığa sahip bit dizileri ile daha güçlü bir şifreleme gerçekleştirilebilmektedir. </w:t>
      </w:r>
      <w:r>
        <w:rPr>
          <w:szCs w:val="24"/>
        </w:rPr>
        <w:t xml:space="preserve">Kaotik sistemin üretmiş olduğu değerleri rasgele bit dizisi oluşturulmasında kullanmak için sistemin çözümlenmesi ve algoritmik işlemlere tabi tutulması gerekmektedir.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3B3CB8">
        <w:rPr>
          <w:szCs w:val="24"/>
        </w:rPr>
        <w:t xml:space="preserve">RSÜ’nün üretmiş olduğu rasgele bit dizilerinin, kriptolojik uygulamalarda kullanılabilmesi için, rasgelelik testlerine tabi tutulması ve bu testlerin hepsinden geçmesi gerekmektedir. </w:t>
      </w:r>
      <w:r w:rsidRPr="003B3CB8">
        <w:rPr>
          <w:sz w:val="23"/>
          <w:szCs w:val="23"/>
        </w:rPr>
        <w:t xml:space="preserve">Ulusal Standartlar ve Teknoloji Enstitüsü (NIST) tarafından geliştirilen ve standart olarak kabul edilen </w:t>
      </w:r>
      <w:r>
        <w:rPr>
          <w:szCs w:val="24"/>
        </w:rPr>
        <w:t>NIST-800-22 rasgele</w:t>
      </w:r>
      <w:r w:rsidRPr="003B3CB8">
        <w:rPr>
          <w:szCs w:val="24"/>
        </w:rPr>
        <w:t xml:space="preserve">lik testleri, yaygın olarak kullanılan ve uluslarası kabul görmüş </w:t>
      </w:r>
      <w:r>
        <w:rPr>
          <w:szCs w:val="24"/>
        </w:rPr>
        <w:t xml:space="preserve">en önemli </w:t>
      </w:r>
      <w:r w:rsidRPr="003B3CB8">
        <w:rPr>
          <w:szCs w:val="24"/>
        </w:rPr>
        <w:t>testlerden birisidir.</w:t>
      </w:r>
      <w:r>
        <w:rPr>
          <w:szCs w:val="24"/>
        </w:rPr>
        <w:t xml:space="preserve"> </w:t>
      </w:r>
      <w:r w:rsidRPr="003B3CB8">
        <w:rPr>
          <w:szCs w:val="24"/>
        </w:rPr>
        <w:t>Üretilen bit dizisinin NIST testlerinin tamamından geçmesi, bit dizisinin şifreleme işlemlerinde kullanıla</w:t>
      </w:r>
      <w:r>
        <w:rPr>
          <w:szCs w:val="24"/>
        </w:rPr>
        <w:t xml:space="preserve">cak bir rastsallığa sahip olduğunu göstermektedir. </w:t>
      </w:r>
      <w:r w:rsidRPr="003B3CB8">
        <w:rPr>
          <w:szCs w:val="24"/>
        </w:rPr>
        <w:t>Üretilen rasgele bit dizileri, NIST-800-22 test</w:t>
      </w:r>
      <w:r>
        <w:rPr>
          <w:szCs w:val="24"/>
        </w:rPr>
        <w:t xml:space="preserve">inde karmaşık ve detaylı </w:t>
      </w:r>
      <w:r w:rsidRPr="003B3CB8">
        <w:rPr>
          <w:szCs w:val="24"/>
        </w:rPr>
        <w:t>testlere tabi tutulmaktadır.</w:t>
      </w:r>
      <w:r>
        <w:rPr>
          <w:szCs w:val="24"/>
        </w:rPr>
        <w:t xml:space="preserve"> Bu testler, üretilen rasgele bit dizilerinin, rassallık ölçüsünün tespiti için gerçekleştirilen istatistiki testlerdir.</w:t>
      </w:r>
      <w:r w:rsidRPr="003B3CB8">
        <w:rPr>
          <w:szCs w:val="24"/>
        </w:rPr>
        <w:t xml:space="preserve"> NIST-800-22 testinde, ç</w:t>
      </w:r>
      <w:r>
        <w:rPr>
          <w:szCs w:val="24"/>
        </w:rPr>
        <w:t>ıkan sonuçlar değiştirilebilen p</w:t>
      </w:r>
      <w:r w:rsidRPr="003B3CB8">
        <w:rPr>
          <w:szCs w:val="24"/>
        </w:rPr>
        <w:t>-değerine göre değerlendi</w:t>
      </w:r>
      <w:r>
        <w:rPr>
          <w:szCs w:val="24"/>
        </w:rPr>
        <w:t>rilmektedir. Eğer koşul olarak p</w:t>
      </w:r>
      <w:r w:rsidRPr="003B3CB8">
        <w:rPr>
          <w:szCs w:val="24"/>
        </w:rPr>
        <w:t>-değeri 0.001 kabul edilmişse,</w:t>
      </w:r>
      <w:r>
        <w:rPr>
          <w:szCs w:val="24"/>
        </w:rPr>
        <w:t xml:space="preserve"> bir</w:t>
      </w:r>
      <w:r w:rsidRPr="003B3CB8">
        <w:rPr>
          <w:szCs w:val="24"/>
        </w:rPr>
        <w:t xml:space="preserve"> t</w:t>
      </w:r>
      <w:r>
        <w:rPr>
          <w:szCs w:val="24"/>
        </w:rPr>
        <w:t>estin başarılı olabilmesi için p</w:t>
      </w:r>
      <w:r w:rsidRPr="003B3CB8">
        <w:rPr>
          <w:szCs w:val="24"/>
        </w:rPr>
        <w:t xml:space="preserve">-değeri, </w:t>
      </w:r>
      <w:r w:rsidRPr="00A14B85">
        <w:rPr>
          <w:szCs w:val="24"/>
        </w:rPr>
        <w:t>0.001&lt;p-değeri&lt;0.01</w:t>
      </w:r>
      <w:r w:rsidRPr="003B3CB8">
        <w:rPr>
          <w:i/>
          <w:szCs w:val="24"/>
        </w:rPr>
        <w:t xml:space="preserve"> </w:t>
      </w:r>
      <w:r w:rsidRPr="003B3CB8">
        <w:rPr>
          <w:szCs w:val="24"/>
        </w:rPr>
        <w:t>aralığında olması gerekmektedir. NIST-800-22 testinde bulunan ve bit dizilerinin rasgeleliğini tanımlayan 15 farklı istat</w:t>
      </w:r>
      <w:r>
        <w:rPr>
          <w:szCs w:val="24"/>
        </w:rPr>
        <w:t xml:space="preserve">istiksel test bulunmaktadır </w:t>
      </w:r>
      <w:r>
        <w:rPr>
          <w:szCs w:val="24"/>
        </w:rPr>
        <w:fldChar w:fldCharType="begin" w:fldLock="1"/>
      </w:r>
      <w:r>
        <w:rPr>
          <w:szCs w:val="24"/>
        </w:rPr>
        <w:instrText>ADDIN CSL_CITATION { "citationItems" : [ { "id" : "ITEM-1", "itemData" : { "author" : [ { "dropping-particle" : "", "family" : "Rukhin", "given" : "Andrew", "non-dropping-particle" : "", "parse-names" : false, "suffix" : "" }, { "dropping-particle" : "", "family" : "Soto", "given" : "Juan", "non-dropping-particle" : "", "parse-names" : false, "suffix" : "" }, { "dropping-particle" : "", "family" : "Nechvatal", "given" : "James", "non-dropping-particle" : "", "parse-names" : false, "suffix" : "" }, { "dropping-particle" : "", "family" : "Smid", "given" : "Miles", "non-dropping-particle" : "", "parse-names" : false, "suffix" : "" }, { "dropping-particle" : "", "family" : "Barker", "given" : "Elaine", "non-dropping-particle" : "", "parse-names" : false, "suffix" : "" }, { "dropping-particle" : "", "family" : "Leigh", "given" : "Stefan", "non-dropping-particle" : "", "parse-names" : false, "suffix" : "" }, { "dropping-particle" : "", "family" : "Levenson", "given" : "Mark", "non-dropping-particle" : "", "parse-names" : false, "suffix" : "" }, { "dropping-particle" : "", "family" : "Vangel", "given" : "Mark", "non-dropping-particle" : "", "parse-names" : false, "suffix" : "" }, { "dropping-particle" : "", "family" : "Banks", "given" : "David", "non-dropping-particle" : "", "parse-names" : false, "suffix" : "" }, { "dropping-particle" : "", "family" : "Heckert", "given" : "Alan", "non-dropping-particle" : "", "parse-names" : false, "suffix" : "" }, { "dropping-particle" : "", "family" : "Dray", "given" : "James", "non-dropping-particle" : "", "parse-names" : false, "suffix" : "" }, { "dropping-particle" : "", "family" : "Vo", "given" : "San", "non-dropping-particle" : "", "parse-names" : false, "suffix" : "" } ], "id" : "ITEM-1", "issued" : { "date-parts" : [ [ "2001" ] ] }, "title" : "NIST Special Publication 800-22", "type" : "article-journal", "volume" : "22" }, "uris" : [ "http://www.mendeley.com/documents/?uuid=d0521922-a3c8-4a7d-b926-9edb2e5bcf7b" ] } ], "mendeley" : { "formattedCitation" : "[130]", "plainTextFormattedCitation" : "[130]", "previouslyFormattedCitation" : "[130]" }, "properties" : { "noteIndex" : 0 }, "schema" : "https://github.com/citation-style-language/schema/raw/master/csl-citation.json" }</w:instrText>
      </w:r>
      <w:r>
        <w:rPr>
          <w:szCs w:val="24"/>
        </w:rPr>
        <w:fldChar w:fldCharType="separate"/>
      </w:r>
      <w:r w:rsidRPr="000D3326">
        <w:rPr>
          <w:noProof/>
          <w:szCs w:val="24"/>
        </w:rPr>
        <w:t>[130]</w:t>
      </w:r>
      <w:r>
        <w:rPr>
          <w:szCs w:val="24"/>
        </w:rPr>
        <w:fldChar w:fldCharType="end"/>
      </w:r>
      <w:r w:rsidRPr="003B3CB8">
        <w:rPr>
          <w:szCs w:val="24"/>
        </w:rPr>
        <w:t>. 15 farklı teste göre sayı dizilerinin rasgelelik başarımı güvenlilir olarak ölçülebilmektedir.</w:t>
      </w:r>
      <w:r>
        <w:rPr>
          <w:szCs w:val="24"/>
        </w:rPr>
        <w:t xml:space="preserve"> Bu testlerin kısaca açıklamaları aşağıda yapılmıştır </w:t>
      </w:r>
      <w:r>
        <w:rPr>
          <w:szCs w:val="24"/>
        </w:rPr>
        <w:fldChar w:fldCharType="begin" w:fldLock="1"/>
      </w:r>
      <w:r>
        <w:rPr>
          <w:szCs w:val="24"/>
        </w:rPr>
        <w:instrText>ADDIN CSL_CITATION { "citationItems" : [ { "id" : "ITEM-1", "itemData" : { "author" : [ { "dropping-particle" : "", "family" : "Rukhin", "given" : "Andrew", "non-dropping-particle" : "", "parse-names" : false, "suffix" : "" }, { "dropping-particle" : "", "family" : "Soto", "given" : "Juan", "non-dropping-particle" : "", "parse-names" : false, "suffix" : "" }, { "dropping-particle" : "", "family" : "Nechvatal", "given" : "James", "non-dropping-particle" : "", "parse-names" : false, "suffix" : "" }, { "dropping-particle" : "", "family" : "Smid", "given" : "Miles", "non-dropping-particle" : "", "parse-names" : false, "suffix" : "" }, { "dropping-particle" : "", "family" : "Barker", "given" : "Elaine", "non-dropping-particle" : "", "parse-names" : false, "suffix" : "" }, { "dropping-particle" : "", "family" : "Leigh", "given" : "Stefan", "non-dropping-particle" : "", "parse-names" : false, "suffix" : "" }, { "dropping-particle" : "", "family" : "Levenson", "given" : "Mark", "non-dropping-particle" : "", "parse-names" : false, "suffix" : "" }, { "dropping-particle" : "", "family" : "Vangel", "given" : "Mark", "non-dropping-particle" : "", "parse-names" : false, "suffix" : "" }, { "dropping-particle" : "", "family" : "Banks", "given" : "David", "non-dropping-particle" : "", "parse-names" : false, "suffix" : "" }, { "dropping-particle" : "", "family" : "Heckert", "given" : "Alan", "non-dropping-particle" : "", "parse-names" : false, "suffix" : "" }, { "dropping-particle" : "", "family" : "Dray", "given" : "James", "non-dropping-particle" : "", "parse-names" : false, "suffix" : "" }, { "dropping-particle" : "", "family" : "Vo", "given" : "San", "non-dropping-particle" : "", "parse-names" : false, "suffix" : "" } ], "id" : "ITEM-1", "issued" : { "date-parts" : [ [ "2001" ] ] }, "title" : "NIST Special Publication 800-22", "type" : "article-journal", "volume" : "22" }, "uris" : [ "http://www.mendeley.com/documents/?uuid=d0521922-a3c8-4a7d-b926-9edb2e5bcf7b" ] } ], "mendeley" : { "formattedCitation" : "[130]", "plainTextFormattedCitation" : "[130]", "previouslyFormattedCitation" : "[130]" }, "properties" : { "noteIndex" : 0 }, "schema" : "https://github.com/citation-style-language/schema/raw/master/csl-citation.json" }</w:instrText>
      </w:r>
      <w:r>
        <w:rPr>
          <w:szCs w:val="24"/>
        </w:rPr>
        <w:fldChar w:fldCharType="separate"/>
      </w:r>
      <w:r w:rsidRPr="000D3326">
        <w:rPr>
          <w:noProof/>
          <w:szCs w:val="24"/>
        </w:rPr>
        <w:t>[130]</w:t>
      </w:r>
      <w:r>
        <w:rPr>
          <w:szCs w:val="24"/>
        </w:rPr>
        <w:fldChar w:fldCharType="end"/>
      </w:r>
      <w:r>
        <w:rPr>
          <w:szCs w:val="24"/>
        </w:rPr>
        <w:t>.</w:t>
      </w:r>
      <w:r w:rsidRPr="003B3CB8">
        <w:rPr>
          <w:szCs w:val="24"/>
        </w:rPr>
        <w:t xml:space="preserve"> </w:t>
      </w:r>
    </w:p>
    <w:p w:rsidR="00CF32F7" w:rsidRPr="00E4251E" w:rsidRDefault="00CF32F7" w:rsidP="00510C0F">
      <w:pPr>
        <w:tabs>
          <w:tab w:val="left" w:pos="709"/>
          <w:tab w:val="right" w:leader="dot" w:pos="8222"/>
        </w:tabs>
        <w:rPr>
          <w:szCs w:val="24"/>
        </w:rPr>
      </w:pPr>
    </w:p>
    <w:p w:rsidR="00CF32F7" w:rsidRDefault="00CF32F7" w:rsidP="00EF07C1">
      <w:pPr>
        <w:pStyle w:val="ListParagraph"/>
        <w:numPr>
          <w:ilvl w:val="0"/>
          <w:numId w:val="4"/>
        </w:numPr>
        <w:tabs>
          <w:tab w:val="left" w:pos="709"/>
          <w:tab w:val="right" w:leader="dot" w:pos="8222"/>
        </w:tabs>
        <w:rPr>
          <w:szCs w:val="24"/>
          <w:lang w:val="en-US"/>
        </w:rPr>
      </w:pPr>
      <w:r>
        <w:rPr>
          <w:szCs w:val="24"/>
          <w:lang w:val="en-US"/>
        </w:rPr>
        <w:t>Frekans t</w:t>
      </w:r>
      <w:r w:rsidRPr="00E4251E">
        <w:rPr>
          <w:szCs w:val="24"/>
          <w:lang w:val="en-US"/>
        </w:rPr>
        <w:t xml:space="preserve">esti: </w:t>
      </w:r>
      <w:r>
        <w:rPr>
          <w:szCs w:val="24"/>
          <w:lang w:val="en-US"/>
        </w:rPr>
        <w:t>R</w:t>
      </w:r>
      <w:r w:rsidRPr="00E4251E">
        <w:rPr>
          <w:szCs w:val="24"/>
          <w:lang w:val="en-US"/>
        </w:rPr>
        <w:t>asgele bit dizisinin içindeki 0 ve 1 değerlerinin</w:t>
      </w:r>
      <w:r>
        <w:rPr>
          <w:szCs w:val="24"/>
          <w:lang w:val="en-US"/>
        </w:rPr>
        <w:t xml:space="preserve"> sayısını tespit </w:t>
      </w:r>
      <w:r w:rsidRPr="00E4251E">
        <w:rPr>
          <w:szCs w:val="24"/>
          <w:lang w:val="en-US"/>
        </w:rPr>
        <w:t>eden testtir. Bu değerlerin birbirine yakın olması gerekmektedir. Bu test sonucu diğer tüm testleri etkilemekte ve dizinin rassalığı hak</w:t>
      </w:r>
      <w:r>
        <w:rPr>
          <w:szCs w:val="24"/>
          <w:lang w:val="en-US"/>
        </w:rPr>
        <w:t>kında önemli bilgi vermektedir.</w:t>
      </w:r>
    </w:p>
    <w:p w:rsidR="00CF32F7" w:rsidRDefault="00CF32F7" w:rsidP="00EF07C1">
      <w:pPr>
        <w:pStyle w:val="ListParagraph"/>
        <w:numPr>
          <w:ilvl w:val="0"/>
          <w:numId w:val="4"/>
        </w:numPr>
        <w:tabs>
          <w:tab w:val="left" w:pos="709"/>
          <w:tab w:val="right" w:leader="dot" w:pos="8222"/>
        </w:tabs>
        <w:rPr>
          <w:szCs w:val="24"/>
          <w:lang w:val="en-US"/>
        </w:rPr>
      </w:pPr>
      <w:r>
        <w:rPr>
          <w:szCs w:val="24"/>
          <w:lang w:val="en-US"/>
        </w:rPr>
        <w:t>Blok frekans testi: Testi gerçekleştirilen dizinin m uzunlukta farklı boyutlardaki alt dizinleri içindeki 0 ve 1 dağılımı incelenmektedir.</w:t>
      </w:r>
    </w:p>
    <w:p w:rsidR="00CF32F7" w:rsidRDefault="00CF32F7" w:rsidP="00EF07C1">
      <w:pPr>
        <w:pStyle w:val="ListParagraph"/>
        <w:numPr>
          <w:ilvl w:val="0"/>
          <w:numId w:val="4"/>
        </w:numPr>
        <w:tabs>
          <w:tab w:val="left" w:pos="709"/>
          <w:tab w:val="right" w:leader="dot" w:pos="8222"/>
        </w:tabs>
        <w:rPr>
          <w:szCs w:val="24"/>
          <w:lang w:val="en-US"/>
        </w:rPr>
      </w:pPr>
      <w:r>
        <w:rPr>
          <w:szCs w:val="24"/>
          <w:lang w:val="en-US"/>
        </w:rPr>
        <w:t>Akış testi: Rasgele bit dizisindeki 0 ve 1 bloklarının uzunlukları analiz edilmektedir.</w:t>
      </w:r>
    </w:p>
    <w:p w:rsidR="00CF32F7" w:rsidRDefault="00CF32F7" w:rsidP="00EF07C1">
      <w:pPr>
        <w:pStyle w:val="ListParagraph"/>
        <w:numPr>
          <w:ilvl w:val="0"/>
          <w:numId w:val="4"/>
        </w:numPr>
        <w:tabs>
          <w:tab w:val="left" w:pos="709"/>
          <w:tab w:val="right" w:leader="dot" w:pos="8222"/>
        </w:tabs>
        <w:rPr>
          <w:szCs w:val="24"/>
          <w:lang w:val="en-US"/>
        </w:rPr>
      </w:pPr>
      <w:r w:rsidRPr="00360E22">
        <w:rPr>
          <w:szCs w:val="24"/>
          <w:lang w:val="en-US"/>
        </w:rPr>
        <w:t>Bir bl</w:t>
      </w:r>
      <w:r>
        <w:rPr>
          <w:szCs w:val="24"/>
          <w:lang w:val="en-US"/>
        </w:rPr>
        <w:t>ok içerisinde en uzun birler akı</w:t>
      </w:r>
      <w:r w:rsidRPr="00360E22">
        <w:rPr>
          <w:szCs w:val="24"/>
          <w:lang w:val="en-US"/>
        </w:rPr>
        <w:t>ş testi</w:t>
      </w:r>
      <w:r>
        <w:rPr>
          <w:szCs w:val="24"/>
          <w:lang w:val="en-US"/>
        </w:rPr>
        <w:t>: Rasgele bit dizisindeki en uzun 0 ve 1 bloklarının uzunlukları test edilmektedir.</w:t>
      </w:r>
    </w:p>
    <w:p w:rsidR="00CF32F7" w:rsidRDefault="00CF32F7" w:rsidP="00EF07C1">
      <w:pPr>
        <w:pStyle w:val="ListParagraph"/>
        <w:numPr>
          <w:ilvl w:val="0"/>
          <w:numId w:val="4"/>
        </w:numPr>
        <w:tabs>
          <w:tab w:val="left" w:pos="709"/>
          <w:tab w:val="right" w:leader="dot" w:pos="8222"/>
        </w:tabs>
        <w:rPr>
          <w:szCs w:val="24"/>
          <w:lang w:val="en-US"/>
        </w:rPr>
      </w:pPr>
      <w:r w:rsidRPr="00360E22">
        <w:rPr>
          <w:szCs w:val="24"/>
          <w:lang w:val="en-US"/>
        </w:rPr>
        <w:t>İkili matris derece testi</w:t>
      </w:r>
      <w:r>
        <w:rPr>
          <w:szCs w:val="24"/>
          <w:lang w:val="en-US"/>
        </w:rPr>
        <w:t>:  Rasgele bit dizisinden ayrıştırılan alt matrislerin, orijinal dizi ve sabit uzunluktaki alt blokları arasındaki ilişkinin doğrusallığı test edilmektedir.</w:t>
      </w:r>
    </w:p>
    <w:p w:rsidR="00CF32F7" w:rsidRDefault="00CF32F7" w:rsidP="00EF07C1">
      <w:pPr>
        <w:pStyle w:val="ListParagraph"/>
        <w:numPr>
          <w:ilvl w:val="0"/>
          <w:numId w:val="4"/>
        </w:numPr>
        <w:tabs>
          <w:tab w:val="left" w:pos="709"/>
          <w:tab w:val="right" w:leader="dot" w:pos="8222"/>
        </w:tabs>
        <w:rPr>
          <w:szCs w:val="24"/>
          <w:lang w:val="en-US"/>
        </w:rPr>
      </w:pPr>
      <w:r w:rsidRPr="00A6190E">
        <w:rPr>
          <w:szCs w:val="24"/>
          <w:lang w:val="en-US"/>
        </w:rPr>
        <w:t xml:space="preserve">Ayrık </w:t>
      </w:r>
      <w:r>
        <w:rPr>
          <w:szCs w:val="24"/>
          <w:lang w:val="en-US"/>
        </w:rPr>
        <w:t>Fourier dönüşüm testi: Rasgele bit dizisinin Fourier dönüşümü elde edilerek, elde edilen sonuçların genlik değerlerindeki periyodiklik sınaması gerçekleştirilmektedir.</w:t>
      </w:r>
    </w:p>
    <w:p w:rsidR="00CF32F7" w:rsidRPr="00E92783" w:rsidRDefault="00CF32F7" w:rsidP="00EF07C1">
      <w:pPr>
        <w:pStyle w:val="ListParagraph"/>
        <w:numPr>
          <w:ilvl w:val="0"/>
          <w:numId w:val="4"/>
        </w:numPr>
        <w:tabs>
          <w:tab w:val="left" w:pos="709"/>
          <w:tab w:val="right" w:leader="dot" w:pos="8222"/>
        </w:tabs>
        <w:rPr>
          <w:szCs w:val="24"/>
          <w:lang w:val="en-US"/>
        </w:rPr>
      </w:pPr>
      <w:r w:rsidRPr="00A6190E">
        <w:rPr>
          <w:szCs w:val="24"/>
          <w:lang w:val="en-US"/>
        </w:rPr>
        <w:t>Örtüşmeyen şablon eşleştirme testi</w:t>
      </w:r>
      <w:r>
        <w:rPr>
          <w:szCs w:val="24"/>
          <w:lang w:val="en-US"/>
        </w:rPr>
        <w:t>: R</w:t>
      </w:r>
      <w:r w:rsidRPr="00A6190E">
        <w:rPr>
          <w:szCs w:val="24"/>
          <w:lang w:val="en-US"/>
        </w:rPr>
        <w:t xml:space="preserve">asgele bit dizisinin içinde, test başında belirlenmiş olan bir </w:t>
      </w:r>
      <w:r w:rsidRPr="00E92783">
        <w:rPr>
          <w:szCs w:val="24"/>
          <w:lang w:val="en-US"/>
        </w:rPr>
        <w:t>bit dizisinin varlığı test edilmektedir.</w:t>
      </w:r>
    </w:p>
    <w:p w:rsidR="00CF32F7" w:rsidRPr="00E92783" w:rsidRDefault="00CF32F7" w:rsidP="00EF07C1">
      <w:pPr>
        <w:pStyle w:val="ListParagraph"/>
        <w:numPr>
          <w:ilvl w:val="0"/>
          <w:numId w:val="4"/>
        </w:numPr>
        <w:tabs>
          <w:tab w:val="left" w:pos="709"/>
          <w:tab w:val="right" w:leader="dot" w:pos="8222"/>
        </w:tabs>
        <w:rPr>
          <w:szCs w:val="24"/>
          <w:lang w:val="en-US"/>
        </w:rPr>
      </w:pPr>
      <w:r w:rsidRPr="00E92783">
        <w:rPr>
          <w:szCs w:val="24"/>
          <w:lang w:val="en-US"/>
        </w:rPr>
        <w:t>Örtüşen şablon eşleştirme testi</w:t>
      </w:r>
      <w:r>
        <w:rPr>
          <w:szCs w:val="24"/>
          <w:lang w:val="en-US"/>
        </w:rPr>
        <w:t>: B</w:t>
      </w:r>
      <w:r w:rsidRPr="00E92783">
        <w:rPr>
          <w:szCs w:val="24"/>
          <w:lang w:val="en-US"/>
        </w:rPr>
        <w:t xml:space="preserve">u testtede örtüşmeyen şablon </w:t>
      </w:r>
      <w:r>
        <w:rPr>
          <w:szCs w:val="24"/>
          <w:lang w:val="en-US"/>
        </w:rPr>
        <w:t>testinde olduğu gibi belirlenen</w:t>
      </w:r>
      <w:r w:rsidRPr="00E92783">
        <w:rPr>
          <w:szCs w:val="24"/>
          <w:lang w:val="en-US"/>
        </w:rPr>
        <w:t xml:space="preserve"> m boyutlu bir dizinin bulunup bulunmadığı </w:t>
      </w:r>
      <w:r>
        <w:rPr>
          <w:szCs w:val="24"/>
          <w:lang w:val="en-US"/>
        </w:rPr>
        <w:t>test edilir. Fakat aranılan blo</w:t>
      </w:r>
      <w:r w:rsidRPr="00E92783">
        <w:rPr>
          <w:szCs w:val="24"/>
          <w:lang w:val="en-US"/>
        </w:rPr>
        <w:t>ğun bulunması veya bulunamaması durumunda rasgele bit dizisi üzerinde bit kaydırma işlemi ile arama işlemine devam edilmektedir.</w:t>
      </w:r>
    </w:p>
    <w:p w:rsidR="00CF32F7" w:rsidRPr="00E92783" w:rsidRDefault="00CF32F7" w:rsidP="00EF07C1">
      <w:pPr>
        <w:pStyle w:val="ListParagraph"/>
        <w:numPr>
          <w:ilvl w:val="0"/>
          <w:numId w:val="4"/>
        </w:numPr>
        <w:tabs>
          <w:tab w:val="left" w:pos="709"/>
          <w:tab w:val="right" w:leader="dot" w:pos="8222"/>
        </w:tabs>
        <w:rPr>
          <w:szCs w:val="24"/>
          <w:lang w:val="en-US"/>
        </w:rPr>
      </w:pPr>
      <w:r w:rsidRPr="00E92783">
        <w:rPr>
          <w:szCs w:val="24"/>
          <w:lang w:val="en-US"/>
        </w:rPr>
        <w:t>Maurer’in “evrensel istatistik” testi: Yüksek rassallık taşımayan bir bit dizisi çok yüksek oranlarda sıkıştırıla</w:t>
      </w:r>
      <w:r>
        <w:rPr>
          <w:szCs w:val="24"/>
          <w:lang w:val="en-US"/>
        </w:rPr>
        <w:t>bilmekte tezinden hareketle veri</w:t>
      </w:r>
      <w:r w:rsidRPr="00E92783">
        <w:rPr>
          <w:szCs w:val="24"/>
          <w:lang w:val="en-US"/>
        </w:rPr>
        <w:t xml:space="preserve"> kaybı olmaksızın test edilen dizinin sıkıştırabilirliği test edilmektedir. </w:t>
      </w:r>
    </w:p>
    <w:p w:rsidR="00CF32F7" w:rsidRPr="003C3643" w:rsidRDefault="00CF32F7" w:rsidP="00EF07C1">
      <w:pPr>
        <w:pStyle w:val="ListParagraph"/>
        <w:numPr>
          <w:ilvl w:val="0"/>
          <w:numId w:val="4"/>
        </w:numPr>
        <w:tabs>
          <w:tab w:val="left" w:pos="709"/>
          <w:tab w:val="right" w:leader="dot" w:pos="8222"/>
        </w:tabs>
        <w:rPr>
          <w:szCs w:val="24"/>
          <w:lang w:val="en-US"/>
        </w:rPr>
      </w:pPr>
      <w:r w:rsidRPr="003C3643">
        <w:rPr>
          <w:szCs w:val="24"/>
          <w:lang w:val="en-US"/>
        </w:rPr>
        <w:t xml:space="preserve">Doğrusal </w:t>
      </w:r>
      <w:r>
        <w:rPr>
          <w:szCs w:val="24"/>
          <w:lang w:val="en-US"/>
        </w:rPr>
        <w:t>karmaşıklı</w:t>
      </w:r>
      <w:r w:rsidRPr="003C3643">
        <w:rPr>
          <w:szCs w:val="24"/>
          <w:lang w:val="en-US"/>
        </w:rPr>
        <w:t>k testi: Rasgele bit dizisinin yeterli karmaşık</w:t>
      </w:r>
      <w:r>
        <w:rPr>
          <w:szCs w:val="24"/>
          <w:lang w:val="en-US"/>
        </w:rPr>
        <w:t>l</w:t>
      </w:r>
      <w:r w:rsidRPr="003C3643">
        <w:rPr>
          <w:szCs w:val="24"/>
          <w:lang w:val="en-US"/>
        </w:rPr>
        <w:t xml:space="preserve">ığa sahip olup olmadığını test eder. Bunun için dizi   LFSR (Linear-feedback shift register) dizisi olarak düşünülmekte ve yeterli uzunluğa sahip olup olmadığı belirlenmektedir.  </w:t>
      </w:r>
    </w:p>
    <w:p w:rsidR="00CF32F7" w:rsidRPr="003C3643" w:rsidRDefault="00CF32F7" w:rsidP="00EF07C1">
      <w:pPr>
        <w:pStyle w:val="ListParagraph"/>
        <w:numPr>
          <w:ilvl w:val="0"/>
          <w:numId w:val="4"/>
        </w:numPr>
        <w:tabs>
          <w:tab w:val="left" w:pos="709"/>
          <w:tab w:val="right" w:leader="dot" w:pos="8222"/>
        </w:tabs>
        <w:rPr>
          <w:szCs w:val="24"/>
          <w:lang w:val="en-US"/>
        </w:rPr>
      </w:pPr>
      <w:r>
        <w:rPr>
          <w:szCs w:val="24"/>
          <w:lang w:val="en-US"/>
        </w:rPr>
        <w:t>Seri t</w:t>
      </w:r>
      <w:r w:rsidRPr="003C3643">
        <w:rPr>
          <w:szCs w:val="24"/>
          <w:lang w:val="en-US"/>
        </w:rPr>
        <w:t>esti: Bu test rasgele bit dizisi içindeki tekrar eden m bitlik 2</w:t>
      </w:r>
      <w:r w:rsidRPr="003C3643">
        <w:rPr>
          <w:szCs w:val="24"/>
          <w:vertAlign w:val="superscript"/>
          <w:lang w:val="en-US"/>
        </w:rPr>
        <w:t xml:space="preserve">m   </w:t>
      </w:r>
      <w:r w:rsidRPr="003C3643">
        <w:rPr>
          <w:szCs w:val="24"/>
          <w:lang w:val="en-US"/>
        </w:rPr>
        <w:t>adet bloğun tekrar</w:t>
      </w:r>
      <w:r w:rsidRPr="003C3643">
        <w:rPr>
          <w:szCs w:val="24"/>
          <w:vertAlign w:val="superscript"/>
          <w:lang w:val="en-US"/>
        </w:rPr>
        <w:t xml:space="preserve"> </w:t>
      </w:r>
      <w:r w:rsidRPr="003C3643">
        <w:rPr>
          <w:szCs w:val="24"/>
          <w:lang w:val="en-US"/>
        </w:rPr>
        <w:t>adetinin dağılımını analiz etmektedir.</w:t>
      </w:r>
    </w:p>
    <w:p w:rsidR="00CF32F7" w:rsidRPr="003C3643" w:rsidRDefault="00CF32F7" w:rsidP="00EF07C1">
      <w:pPr>
        <w:pStyle w:val="ListParagraph"/>
        <w:numPr>
          <w:ilvl w:val="0"/>
          <w:numId w:val="4"/>
        </w:numPr>
        <w:tabs>
          <w:tab w:val="left" w:pos="709"/>
          <w:tab w:val="right" w:leader="dot" w:pos="8222"/>
        </w:tabs>
        <w:rPr>
          <w:szCs w:val="24"/>
          <w:lang w:val="en-US"/>
        </w:rPr>
      </w:pPr>
      <w:r w:rsidRPr="003C3643">
        <w:rPr>
          <w:szCs w:val="24"/>
          <w:lang w:val="en-US"/>
        </w:rPr>
        <w:t>Yaklaşık entropi testi</w:t>
      </w:r>
      <w:r>
        <w:rPr>
          <w:szCs w:val="24"/>
          <w:lang w:val="en-US"/>
        </w:rPr>
        <w:t xml:space="preserve">: Rasgele bir dizisi içinde yer alan (m) ve (m+1) bitlik katarların entropi değerlerini analiz etmektedir. </w:t>
      </w:r>
    </w:p>
    <w:p w:rsidR="00CF32F7" w:rsidRPr="003C3643" w:rsidRDefault="00CF32F7" w:rsidP="00EF07C1">
      <w:pPr>
        <w:pStyle w:val="ListParagraph"/>
        <w:numPr>
          <w:ilvl w:val="0"/>
          <w:numId w:val="4"/>
        </w:numPr>
        <w:tabs>
          <w:tab w:val="left" w:pos="709"/>
          <w:tab w:val="right" w:leader="dot" w:pos="8222"/>
        </w:tabs>
        <w:rPr>
          <w:szCs w:val="24"/>
          <w:lang w:val="en-US"/>
        </w:rPr>
      </w:pPr>
      <w:r w:rsidRPr="003C3643">
        <w:rPr>
          <w:szCs w:val="24"/>
          <w:lang w:val="en-US"/>
        </w:rPr>
        <w:t>Birikimli toplamlar testi</w:t>
      </w:r>
      <w:r>
        <w:rPr>
          <w:szCs w:val="24"/>
          <w:lang w:val="en-US"/>
        </w:rPr>
        <w:t>: Bu testte, bit dizisi üzerinde ardışık uzunlukta bloklar oluşturularak, bu bloklar üzerinde 1 ve 0 değerlerinin frekansı belirlendikten sonra, bloklar arası dengesizlik değerleri karşılaştırılmaktadır.</w:t>
      </w:r>
    </w:p>
    <w:p w:rsidR="00CF32F7" w:rsidRPr="003C3643" w:rsidRDefault="00CF32F7" w:rsidP="00EF07C1">
      <w:pPr>
        <w:pStyle w:val="ListParagraph"/>
        <w:numPr>
          <w:ilvl w:val="0"/>
          <w:numId w:val="4"/>
        </w:numPr>
        <w:tabs>
          <w:tab w:val="left" w:pos="709"/>
          <w:tab w:val="right" w:leader="dot" w:pos="8222"/>
        </w:tabs>
        <w:rPr>
          <w:szCs w:val="24"/>
          <w:lang w:val="en-US"/>
        </w:rPr>
      </w:pPr>
      <w:r w:rsidRPr="003C3643">
        <w:rPr>
          <w:szCs w:val="24"/>
          <w:lang w:val="en-US"/>
        </w:rPr>
        <w:t>Rasgele gezinimler testi</w:t>
      </w:r>
      <w:r>
        <w:rPr>
          <w:szCs w:val="24"/>
          <w:lang w:val="en-US"/>
        </w:rPr>
        <w:t>: Bu testte, birikimli toplamlar testinde olduğu gibi bloklara ayırma ve 0-1 dengesi belirlendikten sonra, blokların dengesizlik dağılımı yerine denge dağılımı incelenmektedir.</w:t>
      </w:r>
    </w:p>
    <w:p w:rsidR="00CF32F7" w:rsidRDefault="00CF32F7" w:rsidP="00EF07C1">
      <w:pPr>
        <w:pStyle w:val="ListParagraph"/>
        <w:numPr>
          <w:ilvl w:val="0"/>
          <w:numId w:val="4"/>
        </w:numPr>
        <w:tabs>
          <w:tab w:val="left" w:pos="709"/>
          <w:tab w:val="right" w:leader="dot" w:pos="8222"/>
        </w:tabs>
        <w:rPr>
          <w:szCs w:val="24"/>
          <w:lang w:val="en-US"/>
        </w:rPr>
      </w:pPr>
      <w:r w:rsidRPr="003C3643">
        <w:rPr>
          <w:szCs w:val="24"/>
          <w:lang w:val="en-US"/>
        </w:rPr>
        <w:t>Rasgele gezinimler değişken testi</w:t>
      </w:r>
      <w:r>
        <w:rPr>
          <w:szCs w:val="24"/>
          <w:lang w:val="en-US"/>
        </w:rPr>
        <w:t>: Rasgele gezinimler değişken testinde 13 ve 14 numaralı testte olduğu gibi, bloklara ayırma ve 1-0 dengesi tespitinden sonra, ortalama değer üzerinden sapma miktarı belirlenmektedir.</w:t>
      </w:r>
    </w:p>
    <w:p w:rsidR="00CF32F7" w:rsidRPr="00F90EEE" w:rsidRDefault="00CF32F7" w:rsidP="00510C0F">
      <w:pPr>
        <w:pStyle w:val="ListParagraph"/>
        <w:tabs>
          <w:tab w:val="left" w:pos="709"/>
          <w:tab w:val="right" w:leader="dot" w:pos="8222"/>
        </w:tabs>
        <w:rPr>
          <w:szCs w:val="24"/>
          <w:lang w:val="en-US"/>
        </w:rPr>
      </w:pPr>
    </w:p>
    <w:p w:rsidR="00CF32F7" w:rsidRDefault="00CF32F7" w:rsidP="0040227A">
      <w:pPr>
        <w:pStyle w:val="Heading2"/>
        <w:tabs>
          <w:tab w:val="left" w:pos="709"/>
          <w:tab w:val="right" w:leader="dot" w:pos="8222"/>
        </w:tabs>
        <w:ind w:left="567" w:hanging="567"/>
      </w:pPr>
      <w:bookmarkStart w:id="24" w:name="_Toc468971509"/>
      <w:r>
        <w:t>2.4. Yer Değiştirme Kutuları (Substitution B</w:t>
      </w:r>
      <w:r w:rsidRPr="008E19A4">
        <w:t>ox</w:t>
      </w:r>
      <w:r>
        <w:t>–S-Box) ve Performans Kriterleri</w:t>
      </w:r>
      <w:bookmarkEnd w:id="24"/>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shd w:val="clear" w:color="auto" w:fill="FFFFFF"/>
        </w:rPr>
      </w:pPr>
      <w:r w:rsidRPr="00DF3F03">
        <w:rPr>
          <w:szCs w:val="24"/>
          <w:shd w:val="clear" w:color="auto" w:fill="FFFFFF"/>
        </w:rPr>
        <w:t>Şifreleme algoritmalarında, güçlü bir şifreleme için karıştırma ve yayılma özelliklerinin sağlanması gerekmektedir. Kar</w:t>
      </w:r>
      <w:r>
        <w:rPr>
          <w:szCs w:val="24"/>
          <w:shd w:val="clear" w:color="auto" w:fill="FFFFFF"/>
        </w:rPr>
        <w:t>ıştırma ve yayılma kriterlerinin</w:t>
      </w:r>
      <w:r w:rsidRPr="00DF3F03">
        <w:rPr>
          <w:szCs w:val="24"/>
          <w:shd w:val="clear" w:color="auto" w:fill="FFFFFF"/>
        </w:rPr>
        <w:t xml:space="preserve"> yerine getirilmesi için algori</w:t>
      </w:r>
      <w:r>
        <w:rPr>
          <w:szCs w:val="24"/>
          <w:shd w:val="clear" w:color="auto" w:fill="FFFFFF"/>
        </w:rPr>
        <w:t>tmalarda S-B</w:t>
      </w:r>
      <w:r w:rsidRPr="00DF3F03">
        <w:rPr>
          <w:szCs w:val="24"/>
          <w:shd w:val="clear" w:color="auto" w:fill="FFFFFF"/>
        </w:rPr>
        <w:t>ox</w:t>
      </w:r>
      <w:r>
        <w:rPr>
          <w:szCs w:val="24"/>
          <w:shd w:val="clear" w:color="auto" w:fill="FFFFFF"/>
        </w:rPr>
        <w:t>’lar yani yer değiştirme kutu</w:t>
      </w:r>
      <w:r w:rsidRPr="00DF3F03">
        <w:rPr>
          <w:szCs w:val="24"/>
          <w:shd w:val="clear" w:color="auto" w:fill="FFFFFF"/>
        </w:rPr>
        <w:t>ları, dönüşüm işlemleri ve şifreleme anahtarının her döngüde değiştirildiği anahtar genişletm</w:t>
      </w:r>
      <w:r>
        <w:rPr>
          <w:szCs w:val="24"/>
          <w:shd w:val="clear" w:color="auto" w:fill="FFFFFF"/>
        </w:rPr>
        <w:t>e işlemleri uygulanmaktadır. S-B</w:t>
      </w:r>
      <w:r w:rsidRPr="00DF3F03">
        <w:rPr>
          <w:szCs w:val="24"/>
          <w:shd w:val="clear" w:color="auto" w:fill="FFFFFF"/>
        </w:rPr>
        <w:t xml:space="preserve">ox’lar simetrik şifreleme algoritmalarında, karıştırma özelliğinin sağlanması için kullanılan en temel yapılardır. </w:t>
      </w:r>
      <w:r>
        <w:rPr>
          <w:szCs w:val="24"/>
          <w:shd w:val="clear" w:color="auto" w:fill="FFFFFF"/>
        </w:rPr>
        <w:t xml:space="preserve">Şifreleme algoritmalarına gerçekleştirilen saldırılara karşı dirençli bir yapı oluşturulması için, güçlü kriptolojik özelliklere sahip S-Box kutularının kullanılması gereklidir </w:t>
      </w:r>
      <w:r>
        <w:rPr>
          <w:szCs w:val="24"/>
          <w:shd w:val="clear" w:color="auto" w:fill="FFFFFF"/>
        </w:rPr>
        <w:fldChar w:fldCharType="begin" w:fldLock="1"/>
      </w:r>
      <w:r>
        <w:rPr>
          <w:szCs w:val="24"/>
          <w:shd w:val="clear" w:color="auto" w:fill="FFFFFF"/>
        </w:rPr>
        <w:instrText>ADDIN CSL_CITATION { "citationItems" : [ { "id" : "ITEM-1", "itemData" : { "DOI" : "10.1007/BF00630563", "ISBN" : "0302-9743\\r3-540-54508-5", "ISSN" : "09332790", "abstract" : "The Data Encryption Standard (DES) is the best known and most widely used cryptosystem for civilian applications. It was developed at IBM and adopted by the National Bureau of Standards in the mid 1970s, and has successfully withstood all the attacks published so far in the open literature. In this paper we develop a new type of cryptanalytic attack which can break the reduced variant of DES with eight rounds in a few minutes on a personal computer and can break any reduced variant of DES (with up to 15 rounds) using less than 2 56 operations and chosen plaintexts. The new attack can be applied to a variety of DES-like substitution/permutation cryptosystems, and demonstrates the crucial role of the (unpublished) design rules.", "author" : [ { "dropping-particle" : "", "family" : "Biham", "given" : "Eli", "non-dropping-particle" : "", "parse-names" : false, "suffix" : "" }, { "dropping-particle" : "", "family" : "Shamir", "given" : "Adi", "non-dropping-particle" : "", "parse-names" : false, "suffix" : "" } ], "container-title" : "Journal of Cryptology", "id" : "ITEM-1", "issue" : "1", "issued" : { "date-parts" : [ [ "1991" ] ] }, "page" : "3-72", "title" : "Differential cryptanalysis of DES-like cryptosystems", "type" : "article-journal", "volume" : "4" }, "uris" : [ "http://www.mendeley.com/documents/?uuid=6696f7b2-ad25-4cca-b579-93f7af50db91" ] } ], "mendeley" : { "formattedCitation" : "[131]", "plainTextFormattedCitation" : "[131]", "previouslyFormattedCitation" : "[131]"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[131]</w:t>
      </w:r>
      <w:r>
        <w:rPr>
          <w:szCs w:val="24"/>
          <w:shd w:val="clear" w:color="auto" w:fill="FFFFFF"/>
        </w:rPr>
        <w:fldChar w:fldCharType="end"/>
      </w:r>
      <w:r>
        <w:rPr>
          <w:szCs w:val="24"/>
          <w:shd w:val="clear" w:color="auto" w:fill="FFFFFF"/>
        </w:rPr>
        <w:t>. AES, DES gibi blok şifreleme yöntemlerinde yer değiştime işlemleri için S-Box kutuları kullanılmaktadır. S-Box üzerindeki işlem sonucunda m bitlik giriş farklı bir m bitlik çıkış olarak değiştirilmektedir. S-Box tasarımlarında kullanılan birçok farklı yaklaşım bulunmaktadır. Sonlu cisimlerde ters alma ve üssel fonksiyon kullanımı bu teknikler içinde en yaygın olarak tercih edilen yöntemlerdir. AES algoritmasında S-Box</w:t>
      </w:r>
      <w:r w:rsidRPr="00FA50CB">
        <w:rPr>
          <w:szCs w:val="24"/>
          <w:shd w:val="clear" w:color="auto" w:fill="FFFFFF"/>
        </w:rPr>
        <w:t xml:space="preserve"> üretimi GF (2</w:t>
      </w:r>
      <w:r w:rsidRPr="00FA50CB">
        <w:rPr>
          <w:szCs w:val="24"/>
          <w:shd w:val="clear" w:color="auto" w:fill="FFFFFF"/>
          <w:vertAlign w:val="superscript"/>
        </w:rPr>
        <w:t>8</w:t>
      </w:r>
      <w:r w:rsidRPr="00FA50CB">
        <w:rPr>
          <w:szCs w:val="24"/>
          <w:shd w:val="clear" w:color="auto" w:fill="FFFFFF"/>
        </w:rPr>
        <w:t xml:space="preserve">) sonlu cisimler ve modülo terslenebilirlik kullanılarak gerçekleştirilmektedir. </w:t>
      </w:r>
      <w:r>
        <w:rPr>
          <w:szCs w:val="24"/>
          <w:shd w:val="clear" w:color="auto" w:fill="FFFFFF"/>
        </w:rPr>
        <w:t xml:space="preserve"> Bu yöntemde gönderici tarafında şifreleme işlemi için sonlu cisimler yöntemi kullanılarak oluşturulan bir S-Box, alıcı tarafında ise çözme işlemi için ters alma işlemleri kullanılarak farklı bir S-Box oluşturulmaktadır. Gönderici tarafında değiştirilen değer, alıcı tarafında oluşturulan ters S-Box üzerinden tekrar elde edilmektedir. AES algoritmasının anlatıldığı Bölüm 2.5’te bayt değişim işleminde kullanılan S-Box ve ters S-Box’lar gösterilmiştir.</w:t>
      </w:r>
    </w:p>
    <w:p w:rsidR="00CF32F7" w:rsidRPr="00025661" w:rsidRDefault="00CF32F7" w:rsidP="00510C0F">
      <w:pPr>
        <w:tabs>
          <w:tab w:val="left" w:pos="709"/>
          <w:tab w:val="right" w:leader="dot" w:pos="8222"/>
        </w:tabs>
        <w:rPr>
          <w:szCs w:val="24"/>
          <w:shd w:val="clear" w:color="auto" w:fill="FFFFFF"/>
        </w:rPr>
      </w:pPr>
    </w:p>
    <w:p w:rsidR="00CF32F7" w:rsidRPr="00FA50CB" w:rsidRDefault="00CF32F7" w:rsidP="00510C0F">
      <w:pPr>
        <w:pStyle w:val="Heading3"/>
        <w:tabs>
          <w:tab w:val="left" w:pos="709"/>
          <w:tab w:val="right" w:leader="dot" w:pos="8222"/>
        </w:tabs>
        <w:rPr>
          <w:szCs w:val="24"/>
        </w:rPr>
      </w:pPr>
      <w:bookmarkStart w:id="25" w:name="_Toc468971510"/>
      <w:r w:rsidRPr="00FA50CB">
        <w:t>2.4.1</w:t>
      </w:r>
      <w:r>
        <w:t>. S-Box performans t</w:t>
      </w:r>
      <w:r w:rsidRPr="00FA50CB">
        <w:t>estleri</w:t>
      </w:r>
      <w:bookmarkEnd w:id="25"/>
      <w:r w:rsidRPr="00FA50CB">
        <w:t xml:space="preserve"> </w:t>
      </w:r>
    </w:p>
    <w:p w:rsidR="00CF32F7" w:rsidRPr="00FA50CB"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FA50CB">
        <w:rPr>
          <w:szCs w:val="24"/>
        </w:rPr>
        <w:t>Şifreleme uygulamalarının güçlü ve sald</w:t>
      </w:r>
      <w:r>
        <w:rPr>
          <w:szCs w:val="24"/>
        </w:rPr>
        <w:t>ı</w:t>
      </w:r>
      <w:r w:rsidRPr="00FA50CB">
        <w:rPr>
          <w:szCs w:val="24"/>
        </w:rPr>
        <w:t>rılara karşı dayanıklı olmasında çok kritik öneme sahip S-Box yapılarının belli kriterleri sağlaması ve performans testlerinden geçmesi beklenmektedir. S-Box</w:t>
      </w:r>
      <w:r>
        <w:rPr>
          <w:szCs w:val="24"/>
        </w:rPr>
        <w:t>’lar</w:t>
      </w:r>
      <w:r w:rsidRPr="00FA50CB">
        <w:rPr>
          <w:szCs w:val="24"/>
        </w:rPr>
        <w:t xml:space="preserve"> üzerinde</w:t>
      </w:r>
      <w:r>
        <w:rPr>
          <w:szCs w:val="24"/>
        </w:rPr>
        <w:t xml:space="preserve"> gerçekleştirilen birçok performans testi mevcuttur. </w:t>
      </w:r>
      <w:r>
        <w:rPr>
          <w:rFonts w:ascii="TimesNewRomanPSMT" w:hAnsi="TimesNewRomanPSMT" w:cs="TimesNewRomanPSMT"/>
          <w:szCs w:val="24"/>
        </w:rPr>
        <w:t>Doğrusal olmama (</w:t>
      </w:r>
      <w:r w:rsidRPr="00FA50CB">
        <w:rPr>
          <w:szCs w:val="24"/>
        </w:rPr>
        <w:t>nonlinearity</w:t>
      </w:r>
      <w:r>
        <w:rPr>
          <w:szCs w:val="24"/>
        </w:rPr>
        <w:t>)</w:t>
      </w:r>
      <w:r w:rsidRPr="00FA50CB">
        <w:rPr>
          <w:szCs w:val="24"/>
        </w:rPr>
        <w:t xml:space="preserve">, </w:t>
      </w:r>
      <w:r>
        <w:rPr>
          <w:rFonts w:ascii="TimesNewRomanPSMT" w:hAnsi="TimesNewRomanPSMT" w:cs="TimesNewRomanPSMT"/>
          <w:szCs w:val="24"/>
        </w:rPr>
        <w:t>katı çığ kriteri (</w:t>
      </w:r>
      <w:r>
        <w:rPr>
          <w:szCs w:val="24"/>
        </w:rPr>
        <w:t>strict avalanche criteria-SAC)</w:t>
      </w:r>
      <w:r w:rsidRPr="00FA50CB">
        <w:rPr>
          <w:szCs w:val="24"/>
        </w:rPr>
        <w:t xml:space="preserve">, </w:t>
      </w:r>
      <w:r>
        <w:rPr>
          <w:szCs w:val="24"/>
        </w:rPr>
        <w:t xml:space="preserve">çıkış </w:t>
      </w:r>
      <w:r>
        <w:rPr>
          <w:rFonts w:ascii="TimesNewRomanPSMT" w:hAnsi="TimesNewRomanPSMT" w:cs="TimesNewRomanPSMT"/>
          <w:szCs w:val="24"/>
        </w:rPr>
        <w:t>bitlerinin bağımsızlık kriteri (</w:t>
      </w:r>
      <w:r w:rsidRPr="00FA50CB">
        <w:rPr>
          <w:szCs w:val="24"/>
        </w:rPr>
        <w:t>ou</w:t>
      </w:r>
      <w:r>
        <w:rPr>
          <w:szCs w:val="24"/>
        </w:rPr>
        <w:t>tputs bit independence criteria-</w:t>
      </w:r>
      <w:r w:rsidRPr="00FA50CB">
        <w:rPr>
          <w:szCs w:val="24"/>
        </w:rPr>
        <w:t>B</w:t>
      </w:r>
      <w:r>
        <w:rPr>
          <w:szCs w:val="24"/>
        </w:rPr>
        <w:t xml:space="preserve">IC) </w:t>
      </w:r>
      <w:r w:rsidRPr="00FA50CB">
        <w:rPr>
          <w:szCs w:val="24"/>
        </w:rPr>
        <w:t xml:space="preserve">, </w:t>
      </w:r>
      <w:r w:rsidRPr="00895F51">
        <w:rPr>
          <w:szCs w:val="24"/>
        </w:rPr>
        <w:t>giriş ve çıkış bitleri arasındaki XOR dağılımı</w:t>
      </w:r>
      <w:r>
        <w:rPr>
          <w:szCs w:val="24"/>
        </w:rPr>
        <w:t xml:space="preserve"> analizi (</w:t>
      </w:r>
      <w:r w:rsidRPr="00FA50CB">
        <w:rPr>
          <w:szCs w:val="24"/>
        </w:rPr>
        <w:t>D</w:t>
      </w:r>
      <w:r>
        <w:rPr>
          <w:szCs w:val="24"/>
        </w:rPr>
        <w:t xml:space="preserve">ifferantial approximation probablity-DP) en önemli testler olarak sayılabilir </w:t>
      </w:r>
      <w:r>
        <w:rPr>
          <w:szCs w:val="24"/>
        </w:rPr>
        <w:fldChar w:fldCharType="begin" w:fldLock="1"/>
      </w:r>
      <w:r>
        <w:rPr>
          <w:szCs w:val="24"/>
        </w:rPr>
        <w:instrText>ADDIN CSL_CITATION { "citationItems" : [ { "id" : "ITEM-1", "itemData" : { "author" : [ { "dropping-particle" : "", "family" : "S-boxes", "given" : "Cryptographically Good", "non-dropping-particle" : "", "parse-names" : false, "suffix" : "" }, { "dropping-particle" : "", "family" : "Adams", "given" : "Carlisle", "non-dropping-particle" : "", "parse-names" : false, "suffix" : "" }, { "dropping-particle" : "", "family" : "Tavares", "given" : "Stafford", "non-dropping-particle" : "", "parse-names" : false, "suffix" : "" } ], "id" : "ITEM-1", "issued" : { "date-parts" : [ [ "1990" ] ] }, "page" : "27-41", "title" : "The Structured Design of", "type" : "article-journal" }, "uris" : [ "http://www.mendeley.com/documents/?uuid=d2a8a580-b33d-4017-a60a-de0450e53d8e" ] } ], "mendeley" : { "formattedCitation" : "[132]", "plainTextFormattedCitation" : "[132]", "previouslyFormattedCitation" : "[132]" }, "properties" : { "noteIndex" : 0 }, "schema" : "https://github.com/citation-style-language/schema/raw/master/csl-citation.json" }</w:instrText>
      </w:r>
      <w:r>
        <w:rPr>
          <w:szCs w:val="24"/>
        </w:rPr>
        <w:fldChar w:fldCharType="separate"/>
      </w:r>
      <w:r w:rsidRPr="000D3326">
        <w:rPr>
          <w:noProof/>
          <w:szCs w:val="24"/>
        </w:rPr>
        <w:t>[132]</w:t>
      </w:r>
      <w:r>
        <w:rPr>
          <w:szCs w:val="24"/>
        </w:rPr>
        <w:fldChar w:fldCharType="end"/>
      </w:r>
      <w:r>
        <w:rPr>
          <w:szCs w:val="24"/>
        </w:rPr>
        <w:t xml:space="preserve">. </w:t>
      </w:r>
      <w:r w:rsidRPr="00FA50CB">
        <w:rPr>
          <w:szCs w:val="24"/>
        </w:rPr>
        <w:t xml:space="preserve"> </w:t>
      </w:r>
    </w:p>
    <w:p w:rsidR="00CF32F7" w:rsidRPr="00FA50CB" w:rsidRDefault="00CF32F7" w:rsidP="00510C0F">
      <w:pPr>
        <w:tabs>
          <w:tab w:val="left" w:pos="709"/>
          <w:tab w:val="right" w:leader="dot" w:pos="8222"/>
        </w:tabs>
      </w:pPr>
    </w:p>
    <w:p w:rsidR="00CF32F7" w:rsidRDefault="00CF32F7" w:rsidP="00510C0F">
      <w:pPr>
        <w:pStyle w:val="Heading4"/>
        <w:tabs>
          <w:tab w:val="left" w:pos="709"/>
          <w:tab w:val="right" w:leader="dot" w:pos="8222"/>
        </w:tabs>
      </w:pPr>
      <w:bookmarkStart w:id="26" w:name="_Toc468971511"/>
      <w:r w:rsidRPr="00FA50CB">
        <w:t xml:space="preserve">2.4.1.1. </w:t>
      </w:r>
      <w:r>
        <w:t>D</w:t>
      </w:r>
      <w:r w:rsidRPr="00FA50CB">
        <w:t xml:space="preserve">oğrusal olmama </w:t>
      </w:r>
      <w:r>
        <w:t>kriteri</w:t>
      </w:r>
      <w:bookmarkEnd w:id="26"/>
      <w:r>
        <w:t xml:space="preserve"> </w:t>
      </w:r>
    </w:p>
    <w:p w:rsidR="00CF32F7" w:rsidRDefault="00CF32F7" w:rsidP="00510C0F">
      <w:pPr>
        <w:tabs>
          <w:tab w:val="left" w:pos="709"/>
          <w:tab w:val="right" w:leader="dot" w:pos="8222"/>
        </w:tabs>
      </w:pPr>
    </w:p>
    <w:p w:rsidR="00CF32F7" w:rsidRDefault="00CF32F7" w:rsidP="000D6DF3">
      <w:pPr>
        <w:tabs>
          <w:tab w:val="left" w:pos="709"/>
          <w:tab w:val="right" w:leader="dot" w:pos="8222"/>
        </w:tabs>
      </w:pPr>
      <w:r>
        <w:t xml:space="preserve">S-Box’ların kriptolojik olarak gücünü test etmek için uygulanan testlerden en önemlilerinden birisi doğrusal olmama kriteridir. Doğrusal olmayan özellikler taşıması şifrelemeyi güçlü ve saldırılara karşı dayanıklı kılmaktadır. Bir S-Box’un doğrusal olmama değeri hesaplanırken Walsh spectrum analizi kullanılmaktadır. g(x) fonksiyonunun doğrusal olmaması Walsh spectrum analizi ile ifade edilmektedir.  Bu hesaplamaya ilişkin formüller Denklem 2.1’de verilmektedir </w:t>
      </w:r>
      <w:r>
        <w:fldChar w:fldCharType="begin" w:fldLock="1"/>
      </w:r>
      <w:r>
        <w:instrText>ADDIN CSL_CITATION { "citationItems" : [ { "id" : "ITEM-1", "itemData" : { "author" : [ { "dropping-particle" : "", "family" : "S-boxes", "given" : "Cryptographically Good", "non-dropping-particle" : "", "parse-names" : false, "suffix" : "" }, { "dropping-particle" : "", "family" : "Adams", "given" : "Carlisle", "non-dropping-particle" : "", "parse-names" : false, "suffix" : "" }, { "dropping-particle" : "", "family" : "Tavares", "given" : "Stafford", "non-dropping-particle" : "", "parse-names" : false, "suffix" : "" } ], "id" : "ITEM-1", "issued" : { "date-parts" : [ [ "1990" ] ] }, "page" : "27-41", "title" : "The Structured Design of", "type" : "article-journal" }, "uris" : [ "http://www.mendeley.com/documents/?uuid=d2a8a580-b33d-4017-a60a-de0450e53d8e" ] } ], "mendeley" : { "formattedCitation" : "[132]", "plainTextFormattedCitation" : "[132]", "previouslyFormattedCitation" : "[132]" }, "properties" : { "noteIndex" : 0 }, "schema" : "https://github.com/citation-style-language/schema/raw/master/csl-citation.json" }</w:instrText>
      </w:r>
      <w:r>
        <w:fldChar w:fldCharType="separate"/>
      </w:r>
      <w:r w:rsidRPr="000D3326">
        <w:rPr>
          <w:noProof/>
        </w:rPr>
        <w:t>[132]</w:t>
      </w:r>
      <w:r>
        <w:fldChar w:fldCharType="end"/>
      </w:r>
      <w:r>
        <w:t>.</w:t>
      </w:r>
    </w:p>
    <w:p w:rsidR="00CF32F7" w:rsidRDefault="00CF32F7" w:rsidP="00F63ABC">
      <w:pPr>
        <w:tabs>
          <w:tab w:val="left" w:pos="709"/>
          <w:tab w:val="right" w:leader="dot" w:pos="8222"/>
        </w:tabs>
      </w:pPr>
    </w:p>
    <w:p w:rsidR="00CF32F7" w:rsidRPr="00051668" w:rsidRDefault="00CF32F7" w:rsidP="00F63ABC">
      <w:pPr>
        <w:pStyle w:val="Caption"/>
        <w:tabs>
          <w:tab w:val="left" w:pos="709"/>
          <w:tab w:val="right" w:leader="dot" w:pos="8222"/>
        </w:tabs>
        <w:rPr>
          <w:sz w:val="24"/>
          <w:szCs w:val="24"/>
        </w:rPr>
      </w:pPr>
      <w:r w:rsidRPr="001F473F">
        <w:rPr>
          <w:position w:val="-72"/>
        </w:rPr>
        <w:object w:dxaOrig="4459" w:dyaOrig="1440">
          <v:shape id="_x0000_i1027" type="#_x0000_t75" style="width:247.5pt;height:84.75pt" o:ole="">
            <v:imagedata r:id="rId26" o:title=""/>
          </v:shape>
          <o:OLEObject Type="Embed" ProgID="Equation.DSMT4" ShapeID="_x0000_i1027" DrawAspect="Content" ObjectID="_1545738051" r:id="rId27"/>
        </w:object>
      </w:r>
      <w:r>
        <w:t xml:space="preserve">                                                             </w:t>
      </w:r>
      <w:r w:rsidRPr="00F90EEE">
        <w:rPr>
          <w:sz w:val="24"/>
          <w:szCs w:val="24"/>
        </w:rPr>
        <w:t>(</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2</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1</w:t>
      </w:r>
      <w:r>
        <w:rPr>
          <w:sz w:val="24"/>
          <w:szCs w:val="24"/>
        </w:rPr>
        <w:fldChar w:fldCharType="end"/>
      </w:r>
      <w:r w:rsidRPr="00F90EEE">
        <w:rPr>
          <w:sz w:val="24"/>
          <w:szCs w:val="24"/>
        </w:rPr>
        <w:t>)</w:t>
      </w:r>
    </w:p>
    <w:p w:rsidR="00CF32F7" w:rsidRPr="00671171" w:rsidRDefault="00CF32F7" w:rsidP="000D6DF3">
      <w:pPr>
        <w:tabs>
          <w:tab w:val="left" w:pos="709"/>
          <w:tab w:val="right" w:leader="dot" w:pos="8222"/>
        </w:tabs>
      </w:pPr>
    </w:p>
    <w:p w:rsidR="00CF32F7" w:rsidRPr="00E20B2D" w:rsidRDefault="00CF32F7" w:rsidP="00510C0F">
      <w:pPr>
        <w:pStyle w:val="Heading4"/>
        <w:tabs>
          <w:tab w:val="left" w:pos="709"/>
          <w:tab w:val="right" w:leader="dot" w:pos="8222"/>
        </w:tabs>
      </w:pPr>
      <w:bookmarkStart w:id="27" w:name="_Toc468971512"/>
      <w:r w:rsidRPr="00E20B2D">
        <w:t xml:space="preserve">2.4.1.2. </w:t>
      </w:r>
      <w:r w:rsidRPr="00E20B2D">
        <w:rPr>
          <w:rFonts w:ascii="TimesNewRomanPSMT" w:hAnsi="TimesNewRomanPSMT" w:cs="TimesNewRomanPSMT"/>
        </w:rPr>
        <w:t>Ka</w:t>
      </w:r>
      <w:r>
        <w:rPr>
          <w:rFonts w:ascii="TimesNewRomanPSMT" w:hAnsi="TimesNewRomanPSMT" w:cs="TimesNewRomanPSMT"/>
        </w:rPr>
        <w:t xml:space="preserve">tı çığ </w:t>
      </w:r>
      <w:r w:rsidRPr="00E20B2D">
        <w:rPr>
          <w:rFonts w:ascii="TimesNewRomanPSMT" w:hAnsi="TimesNewRomanPSMT" w:cs="TimesNewRomanPSMT"/>
        </w:rPr>
        <w:t>kriteri</w:t>
      </w:r>
      <w:bookmarkEnd w:id="27"/>
      <w:r w:rsidRPr="00E20B2D">
        <w:rPr>
          <w:rFonts w:ascii="TimesNewRomanPSMT" w:hAnsi="TimesNewRomanPSMT" w:cs="TimesNewRomanPSMT"/>
        </w:rPr>
        <w:t xml:space="preserve"> </w:t>
      </w:r>
    </w:p>
    <w:p w:rsidR="00CF32F7" w:rsidRPr="003C63E7" w:rsidRDefault="00CF32F7" w:rsidP="00510C0F">
      <w:pPr>
        <w:tabs>
          <w:tab w:val="left" w:pos="709"/>
          <w:tab w:val="right" w:leader="dot" w:pos="8222"/>
        </w:tabs>
      </w:pPr>
    </w:p>
    <w:p w:rsidR="00CF32F7" w:rsidRDefault="00CF32F7" w:rsidP="00986A85">
      <w:pPr>
        <w:tabs>
          <w:tab w:val="left" w:pos="709"/>
          <w:tab w:val="right" w:leader="dot" w:pos="8222"/>
        </w:tabs>
      </w:pPr>
      <w:r>
        <w:rPr>
          <w:szCs w:val="24"/>
        </w:rPr>
        <w:t xml:space="preserve">Katı çığ kriteri </w:t>
      </w:r>
      <w:r w:rsidRPr="00E20B2D">
        <w:rPr>
          <w:szCs w:val="24"/>
        </w:rPr>
        <w:t>(SAC) giriş bitlerindeki değişime bağlı olarak, çıkış bitlerinin değişme olasılığını he</w:t>
      </w:r>
      <w:r>
        <w:rPr>
          <w:szCs w:val="24"/>
        </w:rPr>
        <w:t>saplayan Webster ve Tavares</w:t>
      </w:r>
      <w:r>
        <w:rPr>
          <w:szCs w:val="24"/>
        </w:rPr>
        <w:fldChar w:fldCharType="begin" w:fldLock="1"/>
      </w:r>
      <w:r>
        <w:rPr>
          <w:szCs w:val="24"/>
        </w:rPr>
        <w:instrText>ADDIN CSL_CITATION { "citationItems" : [ { "id" : "ITEM-1", "itemData" : { "author" : [ { "dropping-particle" : "", "family" : "S-boxes", "given" : "Cryptographically Good", "non-dropping-particle" : "", "parse-names" : false, "suffix" : "" }, { "dropping-particle" : "", "family" : "Adams", "given" : "Carlisle", "non-dropping-particle" : "", "parse-names" : false, "suffix" : "" }, { "dropping-particle" : "", "family" : "Tavares", "given" : "Stafford", "non-dropping-particle" : "", "parse-names" : false, "suffix" : "" } ], "id" : "ITEM-1", "issued" : { "date-parts" : [ [ "1990" ] ] }, "page" : "27-41", "title" : "The Structured Design of", "type" : "article-journal" }, "uris" : [ "http://www.mendeley.com/documents/?uuid=d2a8a580-b33d-4017-a60a-de0450e53d8e" ] } ], "mendeley" : { "formattedCitation" : "[132]", "plainTextFormattedCitation" : "[132]", "previouslyFormattedCitation" : "[132]" }, "properties" : { "noteIndex" : 0 }, "schema" : "https://github.com/citation-style-language/schema/raw/master/csl-citation.json" }</w:instrText>
      </w:r>
      <w:r>
        <w:rPr>
          <w:szCs w:val="24"/>
        </w:rPr>
        <w:fldChar w:fldCharType="separate"/>
      </w:r>
      <w:r w:rsidRPr="000D3326">
        <w:rPr>
          <w:noProof/>
          <w:szCs w:val="24"/>
        </w:rPr>
        <w:t>[132]</w:t>
      </w:r>
      <w:r>
        <w:rPr>
          <w:szCs w:val="24"/>
        </w:rPr>
        <w:fldChar w:fldCharType="end"/>
      </w:r>
      <w:r w:rsidRPr="00E20B2D">
        <w:rPr>
          <w:szCs w:val="24"/>
        </w:rPr>
        <w:t xml:space="preserve"> tarafından geliştirilen bir performans </w:t>
      </w:r>
      <w:r>
        <w:rPr>
          <w:szCs w:val="24"/>
        </w:rPr>
        <w:t>kriteridir. Bu metot</w:t>
      </w:r>
      <w:r w:rsidRPr="00E20B2D">
        <w:rPr>
          <w:szCs w:val="24"/>
        </w:rPr>
        <w:t>, giriş bitlerinin tek bir tanesi değiştiğinde, çıkış bitlerinin her birinin yarısının değişme olasılığını hesa</w:t>
      </w:r>
      <w:r>
        <w:rPr>
          <w:szCs w:val="24"/>
        </w:rPr>
        <w:t>plamaktadır. Hesaplanan değer 0,</w:t>
      </w:r>
      <w:r w:rsidRPr="00E20B2D">
        <w:rPr>
          <w:szCs w:val="24"/>
        </w:rPr>
        <w:t>5 ise bu en ide</w:t>
      </w:r>
      <w:r>
        <w:rPr>
          <w:szCs w:val="24"/>
        </w:rPr>
        <w:t>al durumdur. Hesaplanan değer 0,</w:t>
      </w:r>
      <w:r w:rsidRPr="00E20B2D">
        <w:rPr>
          <w:szCs w:val="24"/>
        </w:rPr>
        <w:t>5’ e ne kadar yakın olursa, değer o kadar optimumdur ve S-Box S</w:t>
      </w:r>
      <w:r>
        <w:rPr>
          <w:szCs w:val="24"/>
        </w:rPr>
        <w:t>AC kriterini sağlıyor demektir.</w:t>
      </w:r>
      <w:r>
        <w:t xml:space="preserve"> </w:t>
      </w:r>
    </w:p>
    <w:p w:rsidR="00CF32F7" w:rsidRDefault="00CF32F7" w:rsidP="00986A85">
      <w:pPr>
        <w:tabs>
          <w:tab w:val="left" w:pos="709"/>
          <w:tab w:val="right" w:leader="dot" w:pos="8222"/>
        </w:tabs>
      </w:pPr>
    </w:p>
    <w:p w:rsidR="00CF32F7" w:rsidRPr="005B54BB" w:rsidRDefault="00CF32F7" w:rsidP="005B54BB">
      <w:pPr>
        <w:pStyle w:val="Heading4"/>
        <w:tabs>
          <w:tab w:val="left" w:pos="709"/>
          <w:tab w:val="right" w:leader="dot" w:pos="8222"/>
        </w:tabs>
      </w:pPr>
      <w:bookmarkStart w:id="28" w:name="_Toc468971513"/>
      <w:r w:rsidRPr="00E20B2D">
        <w:t xml:space="preserve">2.4.1.3. </w:t>
      </w:r>
      <w:r>
        <w:rPr>
          <w:rFonts w:ascii="TimesNewRomanPSMT" w:hAnsi="TimesNewRomanPSMT" w:cs="TimesNewRomanPSMT"/>
        </w:rPr>
        <w:t>Bit bağımsızlık kriteri</w:t>
      </w:r>
      <w:bookmarkEnd w:id="28"/>
      <w:r>
        <w:rPr>
          <w:rFonts w:ascii="TimesNewRomanPSMT" w:hAnsi="TimesNewRomanPSMT" w:cs="TimesNewRomanPSMT"/>
        </w:rPr>
        <w:t xml:space="preserve"> </w:t>
      </w:r>
    </w:p>
    <w:p w:rsidR="00CF32F7" w:rsidRPr="00EA2996"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E20B2D">
        <w:rPr>
          <w:szCs w:val="24"/>
        </w:rPr>
        <w:t>S-Box</w:t>
      </w:r>
      <w:r>
        <w:rPr>
          <w:szCs w:val="24"/>
        </w:rPr>
        <w:t>’</w:t>
      </w:r>
      <w:r w:rsidRPr="00E20B2D">
        <w:rPr>
          <w:szCs w:val="24"/>
        </w:rPr>
        <w:t xml:space="preserve">ların performans değerlendirilmesinde kullanılan bir diğer yöntem, Webster ve Tavares </w:t>
      </w:r>
      <w:r>
        <w:rPr>
          <w:szCs w:val="24"/>
        </w:rPr>
        <w:fldChar w:fldCharType="begin" w:fldLock="1"/>
      </w:r>
      <w:r>
        <w:rPr>
          <w:szCs w:val="24"/>
        </w:rPr>
        <w:instrText>ADDIN CSL_CITATION { "citationItems" : [ { "id" : "ITEM-1", "itemData" : { "author" : [ { "dropping-particle" : "", "family" : "S-boxes", "given" : "Cryptographically Good", "non-dropping-particle" : "", "parse-names" : false, "suffix" : "" }, { "dropping-particle" : "", "family" : "Adams", "given" : "Carlisle", "non-dropping-particle" : "", "parse-names" : false, "suffix" : "" }, { "dropping-particle" : "", "family" : "Tavares", "given" : "Stafford", "non-dropping-particle" : "", "parse-names" : false, "suffix" : "" } ], "id" : "ITEM-1", "issued" : { "date-parts" : [ [ "1990" ] ] }, "page" : "27-41", "title" : "The Structured Design of", "type" : "article-journal" }, "uris" : [ "http://www.mendeley.com/documents/?uuid=d2a8a580-b33d-4017-a60a-de0450e53d8e" ] } ], "mendeley" : { "formattedCitation" : "[132]", "plainTextFormattedCitation" : "[132]", "previouslyFormattedCitation" : "[132]" }, "properties" : { "noteIndex" : 0 }, "schema" : "https://github.com/citation-style-language/schema/raw/master/csl-citation.json" }</w:instrText>
      </w:r>
      <w:r>
        <w:rPr>
          <w:szCs w:val="24"/>
        </w:rPr>
        <w:fldChar w:fldCharType="separate"/>
      </w:r>
      <w:r w:rsidRPr="000D3326">
        <w:rPr>
          <w:noProof/>
          <w:szCs w:val="24"/>
        </w:rPr>
        <w:t>[132]</w:t>
      </w:r>
      <w:r>
        <w:rPr>
          <w:szCs w:val="24"/>
        </w:rPr>
        <w:fldChar w:fldCharType="end"/>
      </w:r>
      <w:r w:rsidRPr="00E20B2D">
        <w:rPr>
          <w:szCs w:val="24"/>
        </w:rPr>
        <w:t xml:space="preserve"> tarafından geliştirilmiş olan çıkış bitlerinin bağımsızlığı yöntemidir. Bu yöntem ile, açık metnin bir bitinin tersiyle üretilen vektörleri</w:t>
      </w:r>
      <w:r>
        <w:rPr>
          <w:szCs w:val="24"/>
        </w:rPr>
        <w:t>n kümesinin tüm çığ değişken</w:t>
      </w:r>
      <w:r w:rsidRPr="00E20B2D">
        <w:rPr>
          <w:szCs w:val="24"/>
        </w:rPr>
        <w:t xml:space="preserve"> çiftlerinden bağımsız olma durumu test edilmektedir. Çığ değişken çiftleri arasındaki bağlantıyı ölçerken, korelasyon değerinin hesaplanması gerekmektedir </w:t>
      </w:r>
      <w:r>
        <w:rPr>
          <w:szCs w:val="24"/>
        </w:rPr>
        <w:fldChar w:fldCharType="begin" w:fldLock="1"/>
      </w:r>
      <w:r>
        <w:rPr>
          <w:szCs w:val="24"/>
        </w:rPr>
        <w:instrText>ADDIN CSL_CITATION { "citationItems" : [ { "id" : "ITEM-1", "itemData" : { "DOI" : "10.1016/j.camwa.2012.05.017", "ISSN" : "08981221", "author" : [ { "dropping-particle" : "", "family" : "Hussain", "given" : "Iqtadar", "non-dropping-particle" : "", "parse-names" : false, "suffix" : "" }, { "dropping-particle" : "", "family" : "Shah", "given" : "Tariq", "non-dropping-particle" : "", "parse-names" : false, "suffix" : "" }, { "dropping-particle" : "", "family" : "Mahmood", "given" : "Hasan", "non-dropping-particle" : "", "parse-names" : false, "suffix" : "" }, { "dropping-particle" : "", "family" : "Gondal", "given" : "Muhammad Asif", "non-dropping-particle" : "", "parse-names" : false, "suffix" : "" } ], "container-title" : "Computers &amp; Mathematics with Applications", "id" : "ITEM-1", "issue" : "8", "issued" : { "date-parts" : [ [ "2012" ] ] }, "page" : "2450-2458", "publisher" : "Elsevier Ltd", "title" : "Construction of S8 Liu J S-boxes and their applications", "type" : "article-journal", "volume" : "64" }, "uris" : [ "http://www.mendeley.com/documents/?uuid=f001f4fa-96a4-4d44-90dc-1bf35b3652d6" ] } ], "mendeley" : { "formattedCitation" : "[64]", "plainTextFormattedCitation" : "[64]", "previouslyFormattedCitation" : "[64]" }, "properties" : { "noteIndex" : 0 }, "schema" : "https://github.com/citation-style-language/schema/raw/master/csl-citation.json" }</w:instrText>
      </w:r>
      <w:r>
        <w:rPr>
          <w:szCs w:val="24"/>
        </w:rPr>
        <w:fldChar w:fldCharType="separate"/>
      </w:r>
      <w:r w:rsidRPr="000D3326">
        <w:rPr>
          <w:noProof/>
          <w:szCs w:val="24"/>
        </w:rPr>
        <w:t>[64]</w:t>
      </w:r>
      <w:r>
        <w:rPr>
          <w:szCs w:val="24"/>
        </w:rPr>
        <w:fldChar w:fldCharType="end"/>
      </w:r>
      <w:r w:rsidRPr="00E20B2D">
        <w:rPr>
          <w:szCs w:val="24"/>
        </w:rPr>
        <w:t xml:space="preserve">. </w:t>
      </w:r>
      <w:r>
        <w:rPr>
          <w:szCs w:val="24"/>
        </w:rPr>
        <w:t xml:space="preserve"> </w:t>
      </w:r>
      <w:r w:rsidRPr="00DA5EB8">
        <w:rPr>
          <w:color w:val="FF0000"/>
          <w:position w:val="-12"/>
          <w:szCs w:val="24"/>
        </w:rPr>
        <w:object w:dxaOrig="2980" w:dyaOrig="360">
          <v:shape id="_x0000_i1028" type="#_x0000_t75" style="width:152.25pt;height:21.75pt" o:ole="">
            <v:imagedata r:id="rId28" o:title=""/>
          </v:shape>
          <o:OLEObject Type="Embed" ProgID="Equation.DSMT4" ShapeID="_x0000_i1028" DrawAspect="Content" ObjectID="_1545738052" r:id="rId29"/>
        </w:object>
      </w:r>
      <w:r w:rsidRPr="00DA5EB8">
        <w:rPr>
          <w:color w:val="FF0000"/>
          <w:szCs w:val="24"/>
        </w:rPr>
        <w:t xml:space="preserve"> </w:t>
      </w:r>
      <w:r w:rsidRPr="00A45C59">
        <w:rPr>
          <w:szCs w:val="24"/>
        </w:rPr>
        <w:t xml:space="preserve">Boolean fonksiyonun iki çıkış biti olan </w:t>
      </w:r>
      <w:r w:rsidRPr="00A45C59">
        <w:rPr>
          <w:position w:val="-12"/>
          <w:szCs w:val="24"/>
        </w:rPr>
        <w:object w:dxaOrig="240" w:dyaOrig="360">
          <v:shape id="_x0000_i1029" type="#_x0000_t75" style="width:15pt;height:21.75pt" o:ole="">
            <v:imagedata r:id="rId30" o:title=""/>
          </v:shape>
          <o:OLEObject Type="Embed" ProgID="Equation.DSMT4" ShapeID="_x0000_i1029" DrawAspect="Content" ObjectID="_1545738053" r:id="rId31"/>
        </w:object>
      </w:r>
      <w:r w:rsidRPr="00A45C59">
        <w:rPr>
          <w:szCs w:val="24"/>
        </w:rPr>
        <w:t xml:space="preserve"> ve  </w:t>
      </w:r>
      <w:r w:rsidRPr="00A45C59">
        <w:rPr>
          <w:position w:val="-12"/>
          <w:szCs w:val="24"/>
        </w:rPr>
        <w:object w:dxaOrig="279" w:dyaOrig="360">
          <v:shape id="_x0000_i1030" type="#_x0000_t75" style="width:15pt;height:21.75pt" o:ole="">
            <v:imagedata r:id="rId32" o:title=""/>
          </v:shape>
          <o:OLEObject Type="Embed" ProgID="Equation.DSMT4" ShapeID="_x0000_i1030" DrawAspect="Content" ObjectID="_1545738054" r:id="rId33"/>
        </w:object>
      </w:r>
      <w:r w:rsidRPr="00A45C59">
        <w:rPr>
          <w:szCs w:val="24"/>
        </w:rPr>
        <w:t xml:space="preserve"> BIC kriterini sağlıyorsa, doğrusal olmama ve SAC kriterini de sağlamaktadırlar.</w:t>
      </w:r>
    </w:p>
    <w:p w:rsidR="00CF32F7" w:rsidRPr="00DA5EB8" w:rsidRDefault="00CF32F7" w:rsidP="00510C0F">
      <w:pPr>
        <w:tabs>
          <w:tab w:val="left" w:pos="709"/>
          <w:tab w:val="right" w:leader="dot" w:pos="8222"/>
        </w:tabs>
        <w:rPr>
          <w:szCs w:val="24"/>
        </w:rPr>
      </w:pPr>
    </w:p>
    <w:p w:rsidR="00CF32F7" w:rsidRPr="00E20B2D" w:rsidRDefault="00CF32F7" w:rsidP="00EB54FB">
      <w:pPr>
        <w:pStyle w:val="Heading4"/>
        <w:tabs>
          <w:tab w:val="left" w:pos="709"/>
          <w:tab w:val="right" w:leader="dot" w:pos="8222"/>
        </w:tabs>
        <w:ind w:left="851" w:hanging="851"/>
      </w:pPr>
      <w:bookmarkStart w:id="29" w:name="_Toc468971514"/>
      <w:r w:rsidRPr="00DA5EB8">
        <w:t xml:space="preserve">2.4.1.4. </w:t>
      </w:r>
      <w:r>
        <w:t>G</w:t>
      </w:r>
      <w:r w:rsidRPr="00895F51">
        <w:t>i</w:t>
      </w:r>
      <w:r>
        <w:t>riş ve çıkış bitleri yaklaşık fark ihtimali analizi</w:t>
      </w:r>
      <w:bookmarkEnd w:id="29"/>
    </w:p>
    <w:p w:rsidR="00CF32F7" w:rsidRPr="003C63E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140D41">
        <w:rPr>
          <w:szCs w:val="24"/>
        </w:rPr>
        <w:t xml:space="preserve">Giriş ve çıkış bitleri arasındaki </w:t>
      </w:r>
      <w:r>
        <w:rPr>
          <w:szCs w:val="24"/>
        </w:rPr>
        <w:t>fark</w:t>
      </w:r>
      <w:r w:rsidRPr="00140D41">
        <w:rPr>
          <w:szCs w:val="24"/>
        </w:rPr>
        <w:t xml:space="preserve"> dağılımı analizinde, S-Box’un giriş</w:t>
      </w:r>
      <w:r>
        <w:rPr>
          <w:szCs w:val="24"/>
        </w:rPr>
        <w:t xml:space="preserve"> ve çıkış bitleri arasındaki XOR</w:t>
      </w:r>
      <w:r w:rsidRPr="00140D41">
        <w:rPr>
          <w:szCs w:val="24"/>
        </w:rPr>
        <w:t xml:space="preserve"> dağılımı tespit edilmektedir. Bu metot Biham ve Shamir tarafından geliştirilen bir difera</w:t>
      </w:r>
      <w:r>
        <w:rPr>
          <w:szCs w:val="24"/>
        </w:rPr>
        <w:t xml:space="preserve">nsiyel kriptanaliz metodudur </w:t>
      </w:r>
      <w:r>
        <w:rPr>
          <w:szCs w:val="24"/>
        </w:rPr>
        <w:fldChar w:fldCharType="begin" w:fldLock="1"/>
      </w:r>
      <w:r>
        <w:rPr>
          <w:szCs w:val="24"/>
        </w:rPr>
        <w:instrText>ADDIN CSL_CITATION { "citationItems" : [ { "id" : "ITEM-1", "itemData" : { "DOI" : "10.1007/BF00630563", "ISBN" : "0302-9743\\r3-540-54508-5", "ISSN" : "09332790", "abstract" : "The Data Encryption Standard (DES) is the best known and most widely used cryptosystem for civilian applications. It was developed at IBM and adopted by the National Bureau of Standards in the mid 1970s, and has successfully withstood all the attacks published so far in the open literature. In this paper we develop a new type of cryptanalytic attack which can break the reduced variant of DES with eight rounds in a few minutes on a personal computer and can break any reduced variant of DES (with up to 15 rounds) using less than 2 56 operations and chosen plaintexts. The new attack can be applied to a variety of DES-like substitution/permutation cryptosystems, and demonstrates the crucial role of the (unpublished) design rules.", "author" : [ { "dropping-particle" : "", "family" : "Biham", "given" : "Eli", "non-dropping-particle" : "", "parse-names" : false, "suffix" : "" }, { "dropping-particle" : "", "family" : "Shamir", "given" : "Adi", "non-dropping-particle" : "", "parse-names" : false, "suffix" : "" } ], "container-title" : "Journal of Cryptology", "id" : "ITEM-1", "issue" : "1", "issued" : { "date-parts" : [ [ "1991" ] ] }, "page" : "3-72", "title" : "Differential cryptanalysis of DES-like cryptosystems", "type" : "article-journal", "volume" : "4" }, "uris" : [ "http://www.mendeley.com/documents/?uuid=895d0573-788b-4760-a787-208768c9124f" ] } ], "mendeley" : { "formattedCitation" : "[131]", "plainTextFormattedCitation" : "[131]", "previouslyFormattedCitation" : "[131]" }, "properties" : { "noteIndex" : 0 }, "schema" : "https://github.com/citation-style-language/schema/raw/master/csl-citation.json" }</w:instrText>
      </w:r>
      <w:r>
        <w:rPr>
          <w:szCs w:val="24"/>
        </w:rPr>
        <w:fldChar w:fldCharType="separate"/>
      </w:r>
      <w:r w:rsidRPr="000D3326">
        <w:rPr>
          <w:noProof/>
          <w:szCs w:val="24"/>
        </w:rPr>
        <w:t>[131]</w:t>
      </w:r>
      <w:r>
        <w:rPr>
          <w:szCs w:val="24"/>
        </w:rPr>
        <w:fldChar w:fldCharType="end"/>
      </w:r>
      <w:r w:rsidRPr="00140D41">
        <w:rPr>
          <w:szCs w:val="24"/>
        </w:rPr>
        <w:t xml:space="preserve">. Her bir çıkış XOR değeri, giriş değerleri için eşit olasılığa sahip olmalıdır. Giriş ve çıkış bitleri arasındaki XOR dağılım olasılığının birbirine yakın olması S-Box’un diferansiyel atak saldırılarına dirençli olduğunu göstermektedir. Hesaplanan DP değerinin düşük olması S-Box’un saldırılara daha dirençli olduğunu göstermektedir. Bir sistemin giriş çıkış XOR dağılım dengesi </w:t>
      </w:r>
      <w:r>
        <w:rPr>
          <w:szCs w:val="24"/>
        </w:rPr>
        <w:t xml:space="preserve">Denklem 2.2’deki gibi hesaplanmaktadır. </w:t>
      </w:r>
    </w:p>
    <w:p w:rsidR="00CF32F7" w:rsidRPr="00140D41" w:rsidRDefault="00CF32F7" w:rsidP="00510C0F">
      <w:pPr>
        <w:tabs>
          <w:tab w:val="left" w:pos="709"/>
          <w:tab w:val="right" w:leader="dot" w:pos="8222"/>
        </w:tabs>
        <w:rPr>
          <w:szCs w:val="24"/>
        </w:rPr>
      </w:pPr>
    </w:p>
    <w:p w:rsidR="00CF32F7" w:rsidRPr="00131C32" w:rsidRDefault="00CF32F7" w:rsidP="00131C32">
      <w:pPr>
        <w:pStyle w:val="Caption"/>
        <w:tabs>
          <w:tab w:val="left" w:pos="709"/>
          <w:tab w:val="right" w:leader="dot" w:pos="8222"/>
        </w:tabs>
        <w:jc w:val="both"/>
        <w:rPr>
          <w:sz w:val="24"/>
          <w:szCs w:val="24"/>
        </w:rPr>
      </w:pPr>
      <w:r w:rsidRPr="00140D41">
        <w:rPr>
          <w:position w:val="-22"/>
          <w:szCs w:val="24"/>
        </w:rPr>
        <w:object w:dxaOrig="4800" w:dyaOrig="480">
          <v:shape id="_x0000_i1031" type="#_x0000_t75" style="width:271.5pt;height:27.75pt" o:ole="">
            <v:imagedata r:id="rId34" o:title=""/>
          </v:shape>
          <o:OLEObject Type="Embed" ProgID="Equation.DSMT4" ShapeID="_x0000_i1031" DrawAspect="Content" ObjectID="_1545738055" r:id="rId35"/>
        </w:object>
      </w:r>
      <w:r>
        <w:rPr>
          <w:szCs w:val="24"/>
        </w:rPr>
        <w:t xml:space="preserve">                                                      </w:t>
      </w:r>
      <w:r w:rsidRPr="002C0BD4">
        <w:rPr>
          <w:sz w:val="24"/>
          <w:szCs w:val="24"/>
        </w:rPr>
        <w:t xml:space="preserve"> (</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2</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2</w:t>
      </w:r>
      <w:r>
        <w:rPr>
          <w:sz w:val="24"/>
          <w:szCs w:val="24"/>
        </w:rPr>
        <w:fldChar w:fldCharType="end"/>
      </w:r>
      <w:r>
        <w:rPr>
          <w:sz w:val="24"/>
          <w:szCs w:val="24"/>
        </w:rPr>
        <w:t>)</w:t>
      </w:r>
    </w:p>
    <w:p w:rsidR="00CF32F7" w:rsidRDefault="00CF32F7" w:rsidP="00510C0F">
      <w:pPr>
        <w:tabs>
          <w:tab w:val="left" w:pos="709"/>
          <w:tab w:val="right" w:leader="dot" w:pos="8222"/>
        </w:tabs>
        <w:rPr>
          <w:szCs w:val="24"/>
        </w:rPr>
      </w:pPr>
      <w:r w:rsidRPr="00131C32">
        <w:rPr>
          <w:position w:val="-4"/>
          <w:sz w:val="20"/>
          <w:szCs w:val="20"/>
        </w:rPr>
        <w:object w:dxaOrig="279" w:dyaOrig="300">
          <v:shape id="_x0000_i1032" type="#_x0000_t75" style="width:15pt;height:21.75pt" o:ole="">
            <v:imagedata r:id="rId36" o:title=""/>
          </v:shape>
          <o:OLEObject Type="Embed" ProgID="Equation.DSMT4" ShapeID="_x0000_i1032" DrawAspect="Content" ObjectID="_1545738056" r:id="rId37"/>
        </w:object>
      </w:r>
      <w:r w:rsidRPr="00131C32">
        <w:rPr>
          <w:sz w:val="20"/>
          <w:szCs w:val="20"/>
        </w:rPr>
        <w:t xml:space="preserve"> </w:t>
      </w:r>
      <w:r w:rsidRPr="00131C32">
        <w:rPr>
          <w:sz w:val="20"/>
          <w:szCs w:val="20"/>
        </w:rPr>
        <w:sym w:font="Wingdings" w:char="F0E0"/>
      </w:r>
      <w:r w:rsidRPr="00131C32">
        <w:rPr>
          <w:sz w:val="20"/>
          <w:szCs w:val="20"/>
        </w:rPr>
        <w:t xml:space="preserve"> tüm olası giriş değerleri (x)</w:t>
      </w:r>
      <w:r>
        <w:rPr>
          <w:sz w:val="20"/>
          <w:szCs w:val="20"/>
        </w:rPr>
        <w:t xml:space="preserve">     </w:t>
      </w:r>
      <w:r w:rsidRPr="00131C32">
        <w:rPr>
          <w:position w:val="-6"/>
          <w:sz w:val="20"/>
          <w:szCs w:val="20"/>
        </w:rPr>
        <w:object w:dxaOrig="340" w:dyaOrig="279">
          <v:shape id="_x0000_i1033" type="#_x0000_t75" style="width:20.25pt;height:15pt" o:ole="">
            <v:imagedata r:id="rId38" o:title=""/>
          </v:shape>
          <o:OLEObject Type="Embed" ProgID="Equation.DSMT4" ShapeID="_x0000_i1033" DrawAspect="Content" ObjectID="_1545738057" r:id="rId39"/>
        </w:object>
      </w:r>
      <w:r w:rsidRPr="00131C32">
        <w:rPr>
          <w:sz w:val="20"/>
          <w:szCs w:val="20"/>
        </w:rPr>
        <w:t xml:space="preserve"> </w:t>
      </w:r>
      <w:r w:rsidRPr="00131C32">
        <w:rPr>
          <w:sz w:val="20"/>
          <w:szCs w:val="20"/>
        </w:rPr>
        <w:sym w:font="Wingdings" w:char="F0E0"/>
      </w:r>
      <w:r w:rsidRPr="00131C32">
        <w:rPr>
          <w:sz w:val="20"/>
          <w:szCs w:val="20"/>
        </w:rPr>
        <w:t xml:space="preserve"> giriş farkı değeri      </w:t>
      </w:r>
      <w:r w:rsidRPr="00131C32">
        <w:rPr>
          <w:position w:val="-10"/>
          <w:sz w:val="20"/>
          <w:szCs w:val="20"/>
        </w:rPr>
        <w:object w:dxaOrig="340" w:dyaOrig="320">
          <v:shape id="_x0000_i1034" type="#_x0000_t75" style="width:20.25pt;height:21.75pt" o:ole="">
            <v:imagedata r:id="rId40" o:title=""/>
          </v:shape>
          <o:OLEObject Type="Embed" ProgID="Equation.DSMT4" ShapeID="_x0000_i1034" DrawAspect="Content" ObjectID="_1545738058" r:id="rId41"/>
        </w:object>
      </w:r>
      <w:r w:rsidRPr="00131C32">
        <w:rPr>
          <w:sz w:val="20"/>
          <w:szCs w:val="20"/>
        </w:rPr>
        <w:sym w:font="Wingdings" w:char="F0E0"/>
      </w:r>
      <w:r w:rsidRPr="00131C32">
        <w:rPr>
          <w:sz w:val="20"/>
          <w:szCs w:val="20"/>
        </w:rPr>
        <w:t xml:space="preserve"> çıkış farkı değeri       </w:t>
      </w:r>
      <w:r w:rsidRPr="00140D41">
        <w:rPr>
          <w:szCs w:val="24"/>
        </w:rPr>
        <w:t xml:space="preserve"> </w:t>
      </w:r>
    </w:p>
    <w:p w:rsidR="00CF32F7" w:rsidRPr="00131C32" w:rsidRDefault="00CF32F7" w:rsidP="00510C0F">
      <w:pPr>
        <w:tabs>
          <w:tab w:val="left" w:pos="709"/>
          <w:tab w:val="right" w:leader="dot" w:pos="8222"/>
        </w:tabs>
        <w:rPr>
          <w:szCs w:val="24"/>
        </w:rPr>
      </w:pPr>
    </w:p>
    <w:p w:rsidR="00CF32F7" w:rsidRDefault="00CF32F7" w:rsidP="00277002">
      <w:pPr>
        <w:pStyle w:val="Heading2"/>
        <w:tabs>
          <w:tab w:val="left" w:pos="709"/>
          <w:tab w:val="right" w:leader="dot" w:pos="8222"/>
        </w:tabs>
      </w:pPr>
      <w:bookmarkStart w:id="30" w:name="_Toc468971515"/>
      <w:r w:rsidRPr="00B04FA9">
        <w:t>2.5.</w:t>
      </w:r>
      <w:r>
        <w:t xml:space="preserve"> Simetrik ve Asimetrik Ş</w:t>
      </w:r>
      <w:r w:rsidRPr="00B04FA9">
        <w:t>i</w:t>
      </w:r>
      <w:r>
        <w:t>freleme A</w:t>
      </w:r>
      <w:r w:rsidRPr="00B04FA9">
        <w:t>lgoritmaları</w:t>
      </w:r>
      <w:bookmarkEnd w:id="30"/>
    </w:p>
    <w:p w:rsidR="00CF32F7" w:rsidRPr="00277002" w:rsidRDefault="00CF32F7" w:rsidP="00277002"/>
    <w:p w:rsidR="00CF32F7" w:rsidRDefault="00CF32F7" w:rsidP="00510C0F">
      <w:pPr>
        <w:pStyle w:val="Heading3"/>
        <w:tabs>
          <w:tab w:val="left" w:pos="709"/>
          <w:tab w:val="right" w:leader="dot" w:pos="8222"/>
        </w:tabs>
      </w:pPr>
      <w:bookmarkStart w:id="31" w:name="_Toc468971516"/>
      <w:r>
        <w:t>2.5.1. RSA şifreleme algoritması</w:t>
      </w:r>
      <w:bookmarkEnd w:id="31"/>
    </w:p>
    <w:p w:rsidR="00CF32F7" w:rsidRPr="003C63E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D912EF">
        <w:rPr>
          <w:szCs w:val="24"/>
        </w:rPr>
        <w:t>RSA algoritması</w:t>
      </w:r>
      <w:r>
        <w:rPr>
          <w:szCs w:val="24"/>
        </w:rPr>
        <w:t xml:space="preserve"> </w:t>
      </w:r>
      <w:r>
        <w:rPr>
          <w:szCs w:val="24"/>
        </w:rPr>
        <w:fldChar w:fldCharType="begin" w:fldLock="1"/>
      </w:r>
      <w:r>
        <w:rPr>
          <w:szCs w:val="24"/>
        </w:rPr>
        <w:instrText>ADDIN CSL_CITATION { "citationItems" : [ { "id" : "ITEM-1", "itemData" : { "author" : [ { "dropping-particle" : "", "family" : "Rivest", "given" : "R L", "non-dropping-particle" : "", "parse-names" : false, "suffix" : "" }, { "dropping-particle" : "", "family" : "Shamir", "given" : "A", "non-dropping-particle" : "", "parse-names" : false, "suffix" : "" }, { "dropping-particle" : "", "family" : "Adleman", "given" : "L", "non-dropping-particle" : "", "parse-names" : false, "suffix" : "" } ], "id" : "ITEM-1", "issue" : "2", "issued" : { "date-parts" : [ [ "1978" ] ] }, "title" : "A Method for Obtaining Digital Signatures and Public- Key Cryptosystems", "type" : "article-journal", "volume" : "21" }, "uris" : [ "http://www.mendeley.com/documents/?uuid=82127d87-921c-4a44-8293-82d23cf35f25" ] } ], "mendeley" : { "formattedCitation" : "[106]", "plainTextFormattedCitation" : "[106]", "previouslyFormattedCitation" : "[106]" }, "properties" : { "noteIndex" : 0 }, "schema" : "https://github.com/citation-style-language/schema/raw/master/csl-citation.json" }</w:instrText>
      </w:r>
      <w:r>
        <w:rPr>
          <w:szCs w:val="24"/>
        </w:rPr>
        <w:fldChar w:fldCharType="separate"/>
      </w:r>
      <w:r w:rsidRPr="000D3326">
        <w:rPr>
          <w:noProof/>
          <w:szCs w:val="24"/>
        </w:rPr>
        <w:t>[106]</w:t>
      </w:r>
      <w:r>
        <w:rPr>
          <w:szCs w:val="24"/>
        </w:rPr>
        <w:fldChar w:fldCharType="end"/>
      </w:r>
      <w:r>
        <w:rPr>
          <w:szCs w:val="24"/>
        </w:rPr>
        <w:t xml:space="preserve"> 1977 yılında R.Rivest, A.Shamir ve L.Adleman tarafından geliştirilmiştir. RSA algoritması açık anahtarlı şifreleme ve digital imza uygulamalarında yaygın olarak kullanılmaktadır. A</w:t>
      </w:r>
      <w:r w:rsidRPr="00D912EF">
        <w:rPr>
          <w:szCs w:val="24"/>
        </w:rPr>
        <w:t>ralarında asal iki büyük asal sayının seçimi, bu sayılardan elde edilen yüksek mod değerinin kullanılması ve çarpanlara ayırma işlemleri temeline dayanmaktadır.</w:t>
      </w:r>
      <w:r>
        <w:rPr>
          <w:szCs w:val="24"/>
        </w:rPr>
        <w:t xml:space="preserve"> RSA algoritmasının sözde kodu aşağıda görülmektedir.</w:t>
      </w:r>
      <w:r w:rsidRPr="00D912EF">
        <w:rPr>
          <w:szCs w:val="24"/>
        </w:rPr>
        <w:t xml:space="preserve">  </w:t>
      </w:r>
    </w:p>
    <w:p w:rsidR="00CF32F7" w:rsidRDefault="00CF32F7" w:rsidP="00510C0F">
      <w:pPr>
        <w:tabs>
          <w:tab w:val="left" w:pos="709"/>
          <w:tab w:val="right" w:leader="dot" w:pos="8222"/>
        </w:tabs>
        <w:rPr>
          <w:szCs w:val="24"/>
        </w:rPr>
      </w:pPr>
    </w:p>
    <w:p w:rsidR="00CF32F7" w:rsidRPr="00C10709" w:rsidRDefault="00CF32F7" w:rsidP="00C82A4A">
      <w:pPr>
        <w:tabs>
          <w:tab w:val="left" w:pos="709"/>
          <w:tab w:val="right" w:leader="dot" w:pos="8222"/>
        </w:tabs>
        <w:rPr>
          <w:szCs w:val="24"/>
          <w:shd w:val="clear" w:color="auto" w:fill="FFFFFF"/>
        </w:rPr>
      </w:pPr>
      <w:r w:rsidRPr="00B173BD">
        <w:rPr>
          <w:noProof/>
          <w:lang w:eastAsia="tr-TR"/>
        </w:rPr>
        <w:pict>
          <v:shape id="Resim 5" o:spid="_x0000_i1035" type="#_x0000_t75" style="width:345.75pt;height:198pt;visibility:visible">
            <v:imagedata r:id="rId42" o:title="" croptop="1104f" cropbottom="2196f"/>
          </v:shape>
        </w:pict>
      </w:r>
    </w:p>
    <w:p w:rsidR="00CF32F7" w:rsidRPr="00C82A4A" w:rsidRDefault="00CF32F7" w:rsidP="00C82A4A">
      <w:pPr>
        <w:tabs>
          <w:tab w:val="left" w:pos="709"/>
          <w:tab w:val="right" w:leader="dot" w:pos="8222"/>
        </w:tabs>
        <w:rPr>
          <w:szCs w:val="24"/>
          <w:shd w:val="clear" w:color="auto" w:fill="FFFFFF"/>
        </w:rPr>
      </w:pPr>
      <w:r w:rsidRPr="00D912EF">
        <w:rPr>
          <w:szCs w:val="24"/>
          <w:lang w:val="en-GB"/>
        </w:rPr>
        <w:t>RSA algoritmasında ilk olarak aralarında asal rasgele p ve q değerler</w:t>
      </w:r>
      <w:r>
        <w:rPr>
          <w:szCs w:val="24"/>
          <w:lang w:val="en-GB"/>
        </w:rPr>
        <w:t>i</w:t>
      </w:r>
      <w:r w:rsidRPr="00D912EF">
        <w:rPr>
          <w:szCs w:val="24"/>
          <w:lang w:val="en-GB"/>
        </w:rPr>
        <w:t xml:space="preserve"> üretilmektedir. Daha sonra, p ve q’ nun çarpımından n değeri, (p-1)*(q-1) çarpmından ise </w:t>
      </w:r>
      <w:r w:rsidRPr="00D912EF">
        <w:rPr>
          <w:szCs w:val="24"/>
          <w:shd w:val="clear" w:color="auto" w:fill="FFFFFF"/>
        </w:rPr>
        <w:t>φ (n) değeri elde edilmektedi</w:t>
      </w:r>
      <w:r>
        <w:rPr>
          <w:szCs w:val="24"/>
          <w:shd w:val="clear" w:color="auto" w:fill="FFFFFF"/>
        </w:rPr>
        <w:t xml:space="preserve">r. Ardından e </w:t>
      </w:r>
      <w:r w:rsidRPr="000D25F9">
        <w:rPr>
          <w:szCs w:val="24"/>
          <w:shd w:val="clear" w:color="auto" w:fill="FFFFFF"/>
        </w:rPr>
        <w:t xml:space="preserve">değeri </w:t>
      </w:r>
      <w:r>
        <w:rPr>
          <w:szCs w:val="24"/>
          <w:shd w:val="clear" w:color="auto" w:fill="FFFFFF"/>
        </w:rPr>
        <w:t>a</w:t>
      </w:r>
      <w:r w:rsidRPr="000D25F9">
        <w:rPr>
          <w:szCs w:val="24"/>
          <w:shd w:val="clear" w:color="auto" w:fill="FFFFFF"/>
        </w:rPr>
        <w:t>lgoritma</w:t>
      </w:r>
      <w:r>
        <w:rPr>
          <w:szCs w:val="24"/>
          <w:shd w:val="clear" w:color="auto" w:fill="FFFFFF"/>
        </w:rPr>
        <w:t>da</w:t>
      </w:r>
      <w:r w:rsidRPr="000D25F9">
        <w:rPr>
          <w:szCs w:val="24"/>
          <w:shd w:val="clear" w:color="auto" w:fill="FFFFFF"/>
        </w:rPr>
        <w:t xml:space="preserve"> görüldüğü </w:t>
      </w:r>
      <w:r w:rsidRPr="00D912EF">
        <w:rPr>
          <w:szCs w:val="24"/>
          <w:shd w:val="clear" w:color="auto" w:fill="FFFFFF"/>
        </w:rPr>
        <w:t xml:space="preserve">şekilde hesaplanmaktadır. </w:t>
      </w:r>
      <w:r>
        <w:rPr>
          <w:szCs w:val="24"/>
          <w:shd w:val="clear" w:color="auto" w:fill="FFFFFF"/>
        </w:rPr>
        <w:t xml:space="preserve">Hesaplanan n ve e değerleri mesajı şifreleyecek kişiye </w:t>
      </w:r>
      <w:r w:rsidRPr="00D912EF">
        <w:rPr>
          <w:szCs w:val="24"/>
          <w:shd w:val="clear" w:color="auto" w:fill="FFFFFF"/>
        </w:rPr>
        <w:t>ilet</w:t>
      </w:r>
      <w:r>
        <w:rPr>
          <w:szCs w:val="24"/>
          <w:shd w:val="clear" w:color="auto" w:fill="FFFFFF"/>
        </w:rPr>
        <w:t>il</w:t>
      </w:r>
      <w:r w:rsidRPr="00D912EF">
        <w:rPr>
          <w:szCs w:val="24"/>
          <w:shd w:val="clear" w:color="auto" w:fill="FFFFFF"/>
        </w:rPr>
        <w:t>mektedir. Şifreleme sürecinde ise g</w:t>
      </w:r>
      <w:r>
        <w:rPr>
          <w:szCs w:val="24"/>
          <w:shd w:val="clear" w:color="auto" w:fill="FFFFFF"/>
        </w:rPr>
        <w:t>önderilecek olan mesaj algoritmada</w:t>
      </w:r>
      <w:r w:rsidRPr="00D912EF">
        <w:rPr>
          <w:szCs w:val="24"/>
          <w:shd w:val="clear" w:color="auto" w:fill="FFFFFF"/>
        </w:rPr>
        <w:t xml:space="preserve">ki gibi şifrelenerek şifreli metin elde edilir ve bu şekilde alıcıya ulaştırılır. Alıcı taraf kendisine ulaştırılan n ve e değerlerini kullanarak, d değerini hesaplar </w:t>
      </w:r>
      <w:r w:rsidRPr="00666673">
        <w:rPr>
          <w:szCs w:val="24"/>
          <w:shd w:val="clear" w:color="auto" w:fill="FFFFFF"/>
        </w:rPr>
        <w:t xml:space="preserve">ve </w:t>
      </w:r>
      <w:r>
        <w:rPr>
          <w:szCs w:val="24"/>
          <w:shd w:val="clear" w:color="auto" w:fill="FFFFFF"/>
        </w:rPr>
        <w:t>a</w:t>
      </w:r>
      <w:r w:rsidRPr="00666673">
        <w:rPr>
          <w:szCs w:val="24"/>
          <w:shd w:val="clear" w:color="auto" w:fill="FFFFFF"/>
        </w:rPr>
        <w:t>lgoritma</w:t>
      </w:r>
      <w:r>
        <w:rPr>
          <w:szCs w:val="24"/>
          <w:shd w:val="clear" w:color="auto" w:fill="FFFFFF"/>
        </w:rPr>
        <w:t>da</w:t>
      </w:r>
      <w:r w:rsidRPr="00666673">
        <w:rPr>
          <w:szCs w:val="24"/>
          <w:shd w:val="clear" w:color="auto" w:fill="FFFFFF"/>
        </w:rPr>
        <w:t xml:space="preserve"> görüldüğü </w:t>
      </w:r>
      <w:r w:rsidRPr="00D912EF">
        <w:rPr>
          <w:szCs w:val="24"/>
          <w:shd w:val="clear" w:color="auto" w:fill="FFFFFF"/>
        </w:rPr>
        <w:t>gibi çözme işlemini gerçekleştirerek orijinal metni elde eder.</w:t>
      </w:r>
      <w:r>
        <w:rPr>
          <w:szCs w:val="24"/>
          <w:shd w:val="clear" w:color="auto" w:fill="FFFFFF"/>
        </w:rPr>
        <w:t xml:space="preserve"> RSA algoritmasında güvenliği artırmak için, p ve q asal sayı değerlerinin seçiminde özel algoritmalar kullanılarak anahtar oluşumu sağlanabilir. Bu algoritmanın güvenlik seviyesini artırmaktadır. Genel kullanımda güvenliğin sağlanması için en az 1024 bit uzunluğunda (n sayısı) anahtar kullanımı tavsiye edilmektedir. Daha yüksek güvenliğe ihtiyaç duyulan noktalarda 2048 veya 4096 bit anahtarlar tercih edilmektedir. Fakat RSA kripto sisteminde özellikle yüksek bit uzunluğundaki anahtar kullanımlarında, çok büyük asal sayılar ile mod işlemleri gerçekleştirildiği için hem şifrelemede hemde çözme işleminde hız problemi ortaya çıkmaktadır. Bu yavaşlamayı engellemek ve süreyi kısaltmak için şifreleme ve çözme işlemlerinde, mod ve üs alma işlemlerini hızlandıracak algoritmalar geliştirilmiştir.</w:t>
      </w:r>
    </w:p>
    <w:p w:rsidR="00CF32F7" w:rsidRPr="005447F5" w:rsidRDefault="00CF32F7" w:rsidP="00510C0F">
      <w:pPr>
        <w:pStyle w:val="resimyazs"/>
        <w:tabs>
          <w:tab w:val="left" w:pos="709"/>
          <w:tab w:val="right" w:leader="dot" w:pos="8222"/>
        </w:tabs>
      </w:pPr>
    </w:p>
    <w:p w:rsidR="00CF32F7" w:rsidRDefault="00CF32F7" w:rsidP="00510C0F">
      <w:pPr>
        <w:tabs>
          <w:tab w:val="left" w:pos="709"/>
          <w:tab w:val="right" w:leader="dot" w:pos="8222"/>
        </w:tabs>
        <w:rPr>
          <w:noProof/>
          <w:lang w:val="en-GB" w:eastAsia="en-GB"/>
        </w:rPr>
      </w:pPr>
      <w:r w:rsidRPr="006E286C">
        <w:rPr>
          <w:noProof/>
          <w:lang w:val="en-GB" w:eastAsia="en-GB"/>
        </w:rPr>
        <w:t>RSA Algoritması örnek şifreleme ve çözme:</w:t>
      </w:r>
      <w:r>
        <w:rPr>
          <w:noProof/>
          <w:lang w:val="en-GB" w:eastAsia="en-GB"/>
        </w:rPr>
        <w:t xml:space="preserve"> </w:t>
      </w:r>
    </w:p>
    <w:p w:rsidR="00CF32F7" w:rsidRPr="002C0BD4" w:rsidRDefault="00CF32F7" w:rsidP="00510C0F">
      <w:pPr>
        <w:tabs>
          <w:tab w:val="left" w:pos="709"/>
          <w:tab w:val="right" w:leader="dot" w:pos="8222"/>
        </w:tabs>
        <w:rPr>
          <w:noProof/>
          <w:lang w:val="en-GB" w:eastAsia="en-GB"/>
        </w:rPr>
      </w:pPr>
    </w:p>
    <w:p w:rsidR="00CF32F7" w:rsidRPr="002C511F" w:rsidRDefault="00CF32F7" w:rsidP="00510C0F">
      <w:pPr>
        <w:tabs>
          <w:tab w:val="left" w:pos="709"/>
          <w:tab w:val="right" w:leader="dot" w:pos="8222"/>
        </w:tabs>
        <w:rPr>
          <w:noProof/>
          <w:szCs w:val="24"/>
          <w:lang w:val="en-GB" w:eastAsia="en-GB"/>
        </w:rPr>
      </w:pPr>
      <w:r>
        <w:rPr>
          <w:noProof/>
          <w:szCs w:val="24"/>
          <w:lang w:val="en-GB" w:eastAsia="en-GB"/>
        </w:rPr>
        <w:t>A</w:t>
      </w:r>
      <w:r w:rsidRPr="002C511F">
        <w:rPr>
          <w:noProof/>
          <w:szCs w:val="24"/>
          <w:lang w:val="en-GB" w:eastAsia="en-GB"/>
        </w:rPr>
        <w:t>nahtarların üretimi:</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İki asal sayı seçilir.</w:t>
      </w:r>
    </w:p>
    <w:p w:rsidR="00CF32F7" w:rsidRPr="002C511F" w:rsidRDefault="00CF32F7" w:rsidP="00510C0F">
      <w:pPr>
        <w:pStyle w:val="ListParagraph"/>
        <w:tabs>
          <w:tab w:val="left" w:pos="709"/>
          <w:tab w:val="right" w:leader="dot" w:pos="8222"/>
        </w:tabs>
        <w:rPr>
          <w:noProof/>
          <w:szCs w:val="24"/>
          <w:lang w:val="en-GB" w:eastAsia="en-GB"/>
        </w:rPr>
      </w:pPr>
      <w:r w:rsidRPr="002C511F">
        <w:rPr>
          <w:noProof/>
          <w:szCs w:val="24"/>
          <w:lang w:val="en-GB" w:eastAsia="en-GB"/>
        </w:rPr>
        <w:t>p=73, q=83</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n değeri hesaplanır</w:t>
      </w:r>
    </w:p>
    <w:p w:rsidR="00CF32F7" w:rsidRPr="002C511F" w:rsidRDefault="00CF32F7" w:rsidP="00510C0F">
      <w:pPr>
        <w:pStyle w:val="ListParagraph"/>
        <w:tabs>
          <w:tab w:val="left" w:pos="709"/>
          <w:tab w:val="right" w:leader="dot" w:pos="8222"/>
        </w:tabs>
        <w:rPr>
          <w:noProof/>
          <w:szCs w:val="24"/>
          <w:lang w:val="en-GB" w:eastAsia="en-GB"/>
        </w:rPr>
      </w:pPr>
      <w:r w:rsidRPr="002C511F">
        <w:rPr>
          <w:noProof/>
          <w:szCs w:val="24"/>
          <w:lang w:val="en-GB" w:eastAsia="en-GB"/>
        </w:rPr>
        <w:t>n=73*83=6059</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rStyle w:val="apple-converted-space"/>
          <w:szCs w:val="24"/>
          <w:shd w:val="clear" w:color="auto" w:fill="FFFFFF"/>
        </w:rPr>
        <w:t> </w:t>
      </w:r>
      <w:r w:rsidRPr="002C511F">
        <w:rPr>
          <w:szCs w:val="24"/>
          <w:shd w:val="clear" w:color="auto" w:fill="FFFFFF"/>
        </w:rPr>
        <w:t>φ(n) değeri hesaplanır.</w:t>
      </w:r>
    </w:p>
    <w:p w:rsidR="00CF32F7" w:rsidRPr="002C511F" w:rsidRDefault="00CF32F7" w:rsidP="00510C0F">
      <w:pPr>
        <w:pStyle w:val="ListParagraph"/>
        <w:tabs>
          <w:tab w:val="left" w:pos="709"/>
          <w:tab w:val="right" w:leader="dot" w:pos="8222"/>
        </w:tabs>
        <w:rPr>
          <w:szCs w:val="24"/>
          <w:shd w:val="clear" w:color="auto" w:fill="FFFFFF"/>
        </w:rPr>
      </w:pPr>
      <w:r w:rsidRPr="002C511F">
        <w:rPr>
          <w:szCs w:val="24"/>
          <w:shd w:val="clear" w:color="auto" w:fill="FFFFFF"/>
        </w:rPr>
        <w:t>φ(n) = (p-1)*(q-1)=72*82= 5904</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szCs w:val="24"/>
          <w:shd w:val="clear" w:color="auto" w:fill="FFFFFF"/>
        </w:rPr>
        <w:t>φ(n) ile aralarında asal olan e değeri seçilir. Seçilecek e değeri 1&lt; e &lt; φ(n) şartını sağlamalıdır.</w:t>
      </w:r>
    </w:p>
    <w:p w:rsidR="00CF32F7" w:rsidRPr="002C511F" w:rsidRDefault="00CF32F7" w:rsidP="00510C0F">
      <w:pPr>
        <w:tabs>
          <w:tab w:val="left" w:pos="709"/>
          <w:tab w:val="right" w:leader="dot" w:pos="8222"/>
        </w:tabs>
        <w:ind w:left="708"/>
        <w:rPr>
          <w:noProof/>
          <w:szCs w:val="24"/>
          <w:lang w:val="en-GB" w:eastAsia="en-GB"/>
        </w:rPr>
      </w:pPr>
      <w:r w:rsidRPr="002C511F">
        <w:rPr>
          <w:noProof/>
          <w:szCs w:val="24"/>
          <w:lang w:val="en-GB" w:eastAsia="en-GB"/>
        </w:rPr>
        <w:t>e=19</w:t>
      </w:r>
    </w:p>
    <w:p w:rsidR="00CF32F7" w:rsidRPr="002C511F" w:rsidRDefault="00CF32F7" w:rsidP="00EF07C1">
      <w:pPr>
        <w:pStyle w:val="ListParagraph"/>
        <w:numPr>
          <w:ilvl w:val="0"/>
          <w:numId w:val="3"/>
        </w:numPr>
        <w:tabs>
          <w:tab w:val="left" w:pos="709"/>
          <w:tab w:val="right" w:leader="dot" w:pos="8222"/>
        </w:tabs>
        <w:rPr>
          <w:rStyle w:val="apple-converted-space"/>
          <w:noProof/>
          <w:szCs w:val="24"/>
          <w:lang w:val="en-GB" w:eastAsia="en-GB"/>
        </w:rPr>
      </w:pPr>
      <w:r w:rsidRPr="002C511F">
        <w:rPr>
          <w:noProof/>
          <w:szCs w:val="24"/>
          <w:lang w:val="en-GB" w:eastAsia="en-GB"/>
        </w:rPr>
        <w:t xml:space="preserve">1 &lt; d &lt; </w:t>
      </w:r>
      <w:r w:rsidRPr="002C511F">
        <w:rPr>
          <w:szCs w:val="24"/>
          <w:shd w:val="clear" w:color="auto" w:fill="FFFFFF"/>
        </w:rPr>
        <w:t xml:space="preserve">φ (n) ve e, d </w:t>
      </w:r>
      <w:r w:rsidRPr="002C511F">
        <w:rPr>
          <w:rStyle w:val="apple-converted-space"/>
          <w:rFonts w:ascii="Arial Unicode MS" w:eastAsia="Arial Unicode MS" w:hAnsi="Arial Unicode MS" w:cs="Arial Unicode MS" w:hint="eastAsia"/>
          <w:szCs w:val="24"/>
          <w:shd w:val="clear" w:color="auto" w:fill="FFFFFF"/>
        </w:rPr>
        <w:t>☰</w:t>
      </w:r>
      <w:r w:rsidRPr="002C511F">
        <w:rPr>
          <w:rStyle w:val="apple-converted-space"/>
          <w:szCs w:val="24"/>
          <w:shd w:val="clear" w:color="auto" w:fill="FFFFFF"/>
        </w:rPr>
        <w:t xml:space="preserve"> 1 mod (</w:t>
      </w:r>
      <w:r w:rsidRPr="002C511F">
        <w:rPr>
          <w:szCs w:val="24"/>
          <w:shd w:val="clear" w:color="auto" w:fill="FFFFFF"/>
        </w:rPr>
        <w:t>φ (n)</w:t>
      </w:r>
      <w:r w:rsidRPr="002C511F">
        <w:rPr>
          <w:rStyle w:val="apple-converted-space"/>
          <w:szCs w:val="24"/>
          <w:shd w:val="clear" w:color="auto" w:fill="FFFFFF"/>
        </w:rPr>
        <w:t>) olacak şekilde d sayısı hesaplanır.</w:t>
      </w:r>
    </w:p>
    <w:p w:rsidR="00CF32F7" w:rsidRDefault="00CF32F7" w:rsidP="00510C0F">
      <w:pPr>
        <w:pStyle w:val="ListParagraph"/>
        <w:tabs>
          <w:tab w:val="left" w:pos="709"/>
          <w:tab w:val="right" w:leader="dot" w:pos="8222"/>
        </w:tabs>
        <w:rPr>
          <w:rStyle w:val="apple-converted-space"/>
          <w:szCs w:val="24"/>
          <w:shd w:val="clear" w:color="auto" w:fill="FFFFFF"/>
        </w:rPr>
      </w:pPr>
      <w:r w:rsidRPr="002C511F">
        <w:rPr>
          <w:rStyle w:val="apple-converted-space"/>
          <w:szCs w:val="24"/>
          <w:shd w:val="clear" w:color="auto" w:fill="FFFFFF"/>
        </w:rPr>
        <w:t>d</w:t>
      </w:r>
      <w:r>
        <w:rPr>
          <w:rStyle w:val="apple-converted-space"/>
          <w:szCs w:val="24"/>
          <w:shd w:val="clear" w:color="auto" w:fill="FFFFFF"/>
        </w:rPr>
        <w:t xml:space="preserve"> = 1243</w:t>
      </w:r>
    </w:p>
    <w:p w:rsidR="00CF32F7" w:rsidRPr="002C511F" w:rsidRDefault="00CF32F7" w:rsidP="00510C0F">
      <w:pPr>
        <w:pStyle w:val="ListParagraph"/>
        <w:tabs>
          <w:tab w:val="left" w:pos="709"/>
          <w:tab w:val="right" w:leader="dot" w:pos="8222"/>
        </w:tabs>
        <w:rPr>
          <w:rStyle w:val="apple-converted-space"/>
          <w:szCs w:val="24"/>
          <w:shd w:val="clear" w:color="auto" w:fill="FFFFFF"/>
        </w:rPr>
      </w:pPr>
      <w:r w:rsidRPr="002C511F">
        <w:rPr>
          <w:rStyle w:val="apple-converted-space"/>
          <w:szCs w:val="24"/>
          <w:shd w:val="clear" w:color="auto" w:fill="FFFFFF"/>
        </w:rPr>
        <w:t>Bu hesaplamalara göre</w:t>
      </w:r>
      <w:r>
        <w:rPr>
          <w:rStyle w:val="apple-converted-space"/>
          <w:szCs w:val="24"/>
          <w:shd w:val="clear" w:color="auto" w:fill="FFFFFF"/>
        </w:rPr>
        <w:t xml:space="preserve"> alıcı tarafında</w:t>
      </w:r>
      <w:r w:rsidRPr="002C511F">
        <w:rPr>
          <w:rStyle w:val="apple-converted-space"/>
          <w:szCs w:val="24"/>
          <w:shd w:val="clear" w:color="auto" w:fill="FFFFFF"/>
        </w:rPr>
        <w:t>:</w:t>
      </w:r>
    </w:p>
    <w:p w:rsidR="00CF32F7" w:rsidRPr="002C511F" w:rsidRDefault="00CF32F7" w:rsidP="00510C0F">
      <w:pPr>
        <w:pStyle w:val="ListParagraph"/>
        <w:tabs>
          <w:tab w:val="left" w:pos="709"/>
          <w:tab w:val="right" w:leader="dot" w:pos="8222"/>
        </w:tabs>
        <w:rPr>
          <w:rStyle w:val="apple-converted-space"/>
          <w:szCs w:val="24"/>
          <w:shd w:val="clear" w:color="auto" w:fill="FFFFFF"/>
        </w:rPr>
      </w:pPr>
      <w:r>
        <w:rPr>
          <w:rStyle w:val="apple-converted-space"/>
          <w:szCs w:val="24"/>
          <w:shd w:val="clear" w:color="auto" w:fill="FFFFFF"/>
        </w:rPr>
        <w:t>G</w:t>
      </w:r>
      <w:r w:rsidRPr="002C511F">
        <w:rPr>
          <w:rStyle w:val="apple-converted-space"/>
          <w:szCs w:val="24"/>
          <w:shd w:val="clear" w:color="auto" w:fill="FFFFFF"/>
        </w:rPr>
        <w:t>enel anahtarı</w:t>
      </w:r>
      <w:r>
        <w:rPr>
          <w:rStyle w:val="apple-converted-space"/>
          <w:szCs w:val="24"/>
          <w:shd w:val="clear" w:color="auto" w:fill="FFFFFF"/>
        </w:rPr>
        <w:t xml:space="preserve"> </w:t>
      </w:r>
      <w:r w:rsidRPr="002C511F">
        <w:rPr>
          <w:rStyle w:val="apple-converted-space"/>
          <w:szCs w:val="24"/>
          <w:shd w:val="clear" w:color="auto" w:fill="FFFFFF"/>
        </w:rPr>
        <w:t>e=19, n=6059</w:t>
      </w:r>
    </w:p>
    <w:p w:rsidR="00CF32F7" w:rsidRDefault="00CF32F7" w:rsidP="00510C0F">
      <w:pPr>
        <w:pStyle w:val="ListParagraph"/>
        <w:tabs>
          <w:tab w:val="left" w:pos="709"/>
          <w:tab w:val="right" w:leader="dot" w:pos="8222"/>
        </w:tabs>
        <w:rPr>
          <w:rStyle w:val="apple-converted-space"/>
          <w:szCs w:val="24"/>
          <w:shd w:val="clear" w:color="auto" w:fill="FFFFFF"/>
        </w:rPr>
      </w:pPr>
      <w:r w:rsidRPr="002C511F">
        <w:rPr>
          <w:rStyle w:val="apple-converted-space"/>
          <w:szCs w:val="24"/>
          <w:shd w:val="clear" w:color="auto" w:fill="FFFFFF"/>
        </w:rPr>
        <w:t>Gizli anahtarı d=1243, n=6059 olmaktadır.</w:t>
      </w:r>
    </w:p>
    <w:p w:rsidR="00CF32F7" w:rsidRPr="002C0BD4" w:rsidRDefault="00CF32F7" w:rsidP="00510C0F">
      <w:pPr>
        <w:pStyle w:val="ListParagraph"/>
        <w:tabs>
          <w:tab w:val="left" w:pos="709"/>
          <w:tab w:val="right" w:leader="dot" w:pos="8222"/>
        </w:tabs>
        <w:rPr>
          <w:szCs w:val="24"/>
          <w:shd w:val="clear" w:color="auto" w:fill="FFFFFF"/>
        </w:rPr>
      </w:pPr>
    </w:p>
    <w:p w:rsidR="00CF32F7" w:rsidRPr="002C511F" w:rsidRDefault="00CF32F7" w:rsidP="00510C0F">
      <w:pPr>
        <w:tabs>
          <w:tab w:val="left" w:pos="709"/>
          <w:tab w:val="right" w:leader="dot" w:pos="8222"/>
        </w:tabs>
        <w:rPr>
          <w:noProof/>
          <w:szCs w:val="24"/>
          <w:lang w:val="en-GB" w:eastAsia="en-GB"/>
        </w:rPr>
      </w:pPr>
      <w:r w:rsidRPr="002C511F">
        <w:rPr>
          <w:noProof/>
          <w:szCs w:val="24"/>
          <w:lang w:val="en-GB" w:eastAsia="en-GB"/>
        </w:rPr>
        <w:t>Şi</w:t>
      </w:r>
      <w:r>
        <w:rPr>
          <w:noProof/>
          <w:szCs w:val="24"/>
          <w:lang w:val="en-GB" w:eastAsia="en-GB"/>
        </w:rPr>
        <w:t>freleme işlemi:</w:t>
      </w:r>
    </w:p>
    <w:p w:rsidR="00CF32F7" w:rsidRPr="002C0BD4"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Alıcı açık anahtarı olan e ve n değerlerini göndericiye iletim kanalından iletmektedir.</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 xml:space="preserve">Gönderici göndermek istediği M değerini ( M=145) </w:t>
      </w:r>
    </w:p>
    <w:p w:rsidR="00CF32F7" w:rsidRPr="002C511F" w:rsidRDefault="00CF32F7" w:rsidP="00510C0F">
      <w:pPr>
        <w:pStyle w:val="ListParagraph"/>
        <w:tabs>
          <w:tab w:val="left" w:pos="709"/>
          <w:tab w:val="right" w:leader="dot" w:pos="8222"/>
        </w:tabs>
        <w:rPr>
          <w:noProof/>
          <w:szCs w:val="24"/>
          <w:lang w:val="en-GB" w:eastAsia="en-GB"/>
        </w:rPr>
      </w:pPr>
      <w:r w:rsidRPr="002C511F">
        <w:rPr>
          <w:noProof/>
          <w:szCs w:val="24"/>
          <w:lang w:val="en-GB" w:eastAsia="en-GB"/>
        </w:rPr>
        <w:t xml:space="preserve">C = 145 </w:t>
      </w:r>
      <w:r w:rsidRPr="002C511F">
        <w:rPr>
          <w:noProof/>
          <w:szCs w:val="24"/>
          <w:vertAlign w:val="superscript"/>
          <w:lang w:val="en-GB" w:eastAsia="en-GB"/>
        </w:rPr>
        <w:t xml:space="preserve">19   </w:t>
      </w:r>
      <w:r w:rsidRPr="002C511F">
        <w:rPr>
          <w:noProof/>
          <w:szCs w:val="24"/>
          <w:lang w:val="en-GB" w:eastAsia="en-GB"/>
        </w:rPr>
        <w:t>(mod  6059) ile hesaplamaktadır. Bu işleme göre C değeri 1751 olarak bulunur.</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 xml:space="preserve">Gönderici bulmuş olduğu bu </w:t>
      </w:r>
      <w:r>
        <w:rPr>
          <w:noProof/>
          <w:szCs w:val="24"/>
          <w:lang w:val="en-GB" w:eastAsia="en-GB"/>
        </w:rPr>
        <w:t>değeri yani şifreli veriyi ileti</w:t>
      </w:r>
      <w:r w:rsidRPr="002C511F">
        <w:rPr>
          <w:noProof/>
          <w:szCs w:val="24"/>
          <w:lang w:val="en-GB" w:eastAsia="en-GB"/>
        </w:rPr>
        <w:t>m kanalından alıcıya iletir.</w:t>
      </w:r>
    </w:p>
    <w:p w:rsidR="00CF32F7" w:rsidRPr="002C511F" w:rsidRDefault="00CF32F7" w:rsidP="00510C0F">
      <w:pPr>
        <w:tabs>
          <w:tab w:val="left" w:pos="709"/>
          <w:tab w:val="right" w:leader="dot" w:pos="8222"/>
        </w:tabs>
        <w:rPr>
          <w:noProof/>
          <w:szCs w:val="24"/>
          <w:lang w:val="en-GB" w:eastAsia="en-GB"/>
        </w:rPr>
      </w:pPr>
    </w:p>
    <w:p w:rsidR="00CF32F7" w:rsidRPr="002C511F" w:rsidRDefault="00CF32F7" w:rsidP="00510C0F">
      <w:pPr>
        <w:tabs>
          <w:tab w:val="left" w:pos="709"/>
          <w:tab w:val="right" w:leader="dot" w:pos="8222"/>
        </w:tabs>
        <w:rPr>
          <w:noProof/>
          <w:szCs w:val="24"/>
          <w:lang w:val="en-GB" w:eastAsia="en-GB"/>
        </w:rPr>
      </w:pPr>
      <w:r>
        <w:rPr>
          <w:noProof/>
          <w:szCs w:val="24"/>
          <w:lang w:val="en-GB" w:eastAsia="en-GB"/>
        </w:rPr>
        <w:t>Şifre</w:t>
      </w:r>
      <w:r w:rsidRPr="002C511F">
        <w:rPr>
          <w:noProof/>
          <w:szCs w:val="24"/>
          <w:lang w:val="en-GB" w:eastAsia="en-GB"/>
        </w:rPr>
        <w:t xml:space="preserve"> çözme işlemi:</w:t>
      </w:r>
    </w:p>
    <w:p w:rsidR="00CF32F7" w:rsidRPr="002C511F" w:rsidRDefault="00CF32F7" w:rsidP="00EF07C1">
      <w:pPr>
        <w:pStyle w:val="ListParagraph"/>
        <w:numPr>
          <w:ilvl w:val="0"/>
          <w:numId w:val="3"/>
        </w:numPr>
        <w:tabs>
          <w:tab w:val="left" w:pos="709"/>
          <w:tab w:val="right" w:leader="dot" w:pos="8222"/>
        </w:tabs>
        <w:rPr>
          <w:noProof/>
          <w:szCs w:val="24"/>
          <w:lang w:val="en-GB" w:eastAsia="en-GB"/>
        </w:rPr>
      </w:pPr>
      <w:r w:rsidRPr="002C511F">
        <w:rPr>
          <w:noProof/>
          <w:szCs w:val="24"/>
          <w:lang w:val="en-GB" w:eastAsia="en-GB"/>
        </w:rPr>
        <w:t xml:space="preserve">Alıcı kendisine ulaşan C değerini aşağıdaki şekilde çözerek iletilmek istenen </w:t>
      </w:r>
      <w:r>
        <w:rPr>
          <w:noProof/>
          <w:szCs w:val="24"/>
          <w:lang w:val="en-GB" w:eastAsia="en-GB"/>
        </w:rPr>
        <w:t>orijin</w:t>
      </w:r>
      <w:r w:rsidRPr="002C511F">
        <w:rPr>
          <w:noProof/>
          <w:szCs w:val="24"/>
          <w:lang w:val="en-GB" w:eastAsia="en-GB"/>
        </w:rPr>
        <w:t>al veriyi elde etmiş olur.</w:t>
      </w:r>
    </w:p>
    <w:p w:rsidR="00CF32F7" w:rsidRPr="002C511F" w:rsidRDefault="00CF32F7" w:rsidP="00510C0F">
      <w:pPr>
        <w:pStyle w:val="ListParagraph"/>
        <w:tabs>
          <w:tab w:val="left" w:pos="709"/>
          <w:tab w:val="right" w:leader="dot" w:pos="8222"/>
        </w:tabs>
        <w:rPr>
          <w:noProof/>
          <w:szCs w:val="24"/>
          <w:lang w:val="en-GB" w:eastAsia="en-GB"/>
        </w:rPr>
      </w:pPr>
      <w:r w:rsidRPr="002C511F">
        <w:rPr>
          <w:noProof/>
          <w:szCs w:val="24"/>
          <w:lang w:val="en-GB" w:eastAsia="en-GB"/>
        </w:rPr>
        <w:t xml:space="preserve">M= 1751 </w:t>
      </w:r>
      <w:r w:rsidRPr="002C511F">
        <w:rPr>
          <w:noProof/>
          <w:szCs w:val="24"/>
          <w:vertAlign w:val="superscript"/>
          <w:lang w:val="en-GB" w:eastAsia="en-GB"/>
        </w:rPr>
        <w:t>1243</w:t>
      </w:r>
      <w:r w:rsidRPr="002C511F">
        <w:rPr>
          <w:noProof/>
          <w:szCs w:val="24"/>
          <w:lang w:val="en-GB" w:eastAsia="en-GB"/>
        </w:rPr>
        <w:t xml:space="preserve"> (mod 6059)  Bu işlem sonucunda M değeri 145 olarak bulunmaktadır.</w:t>
      </w:r>
    </w:p>
    <w:p w:rsidR="00CF32F7" w:rsidRDefault="00CF32F7" w:rsidP="00510C0F">
      <w:pPr>
        <w:tabs>
          <w:tab w:val="left" w:pos="709"/>
          <w:tab w:val="right" w:leader="dot" w:pos="8222"/>
        </w:tabs>
      </w:pPr>
    </w:p>
    <w:p w:rsidR="00CF32F7" w:rsidRPr="00B04FA9" w:rsidRDefault="00CF32F7" w:rsidP="00510C0F">
      <w:pPr>
        <w:pStyle w:val="Heading3"/>
        <w:tabs>
          <w:tab w:val="left" w:pos="709"/>
          <w:tab w:val="right" w:leader="dot" w:pos="8222"/>
        </w:tabs>
      </w:pPr>
      <w:bookmarkStart w:id="32" w:name="_Toc468971517"/>
      <w:r>
        <w:t>2.5.2. AES şifreleme algoritması</w:t>
      </w:r>
      <w:bookmarkEnd w:id="32"/>
    </w:p>
    <w:p w:rsidR="00CF32F7" w:rsidRPr="003C63E7" w:rsidRDefault="00CF32F7" w:rsidP="00510C0F">
      <w:pPr>
        <w:tabs>
          <w:tab w:val="left" w:pos="709"/>
          <w:tab w:val="right" w:leader="dot" w:pos="8222"/>
        </w:tabs>
      </w:pPr>
    </w:p>
    <w:p w:rsidR="00CF32F7" w:rsidRPr="00D36143" w:rsidRDefault="00CF32F7" w:rsidP="00510C0F">
      <w:pPr>
        <w:tabs>
          <w:tab w:val="left" w:pos="709"/>
          <w:tab w:val="right" w:leader="dot" w:pos="8222"/>
        </w:tabs>
      </w:pPr>
      <w:r w:rsidRPr="00D36143">
        <w:t xml:space="preserve">AES algoritması </w:t>
      </w:r>
      <w:r>
        <w:fldChar w:fldCharType="begin" w:fldLock="1"/>
      </w:r>
      <w:r>
        <w:instrText>ADDIN CSL_CITATION { "citationItems" : [ { "id" : "ITEM-1", "itemData" : { "URL" : "http://csrc.nist.gov/publications/fips/fips197/fips-197.pdf", "author" : [ { "dropping-particle" : "", "family" : "National", "given" : "", "non-dropping-particle" : "", "parse-names" : false, "suffix" : "" }, { "dropping-particle" : "", "family" : "(NIST)", "given" : "Institute of Standards and Technology", "non-dropping-particle" : "", "parse-names" : false, "suffix" : "" } ], "id" : "ITEM-1", "issued" : { "date-parts" : [ [ "2001" ] ] }, "title" : "Advanced Encryption Standart", "type" : "webpage" }, "uris" : [ "http://www.mendeley.com/documents/?uuid=6507a7d3-8782-4772-8f36-977b7ebf0dc8" ] } ], "mendeley" : { "formattedCitation" : "[103]", "plainTextFormattedCitation" : "[103]", "previouslyFormattedCitation" : "[103]" }, "properties" : { "noteIndex" : 0 }, "schema" : "https://github.com/citation-style-language/schema/raw/master/csl-citation.json" }</w:instrText>
      </w:r>
      <w:r>
        <w:fldChar w:fldCharType="separate"/>
      </w:r>
      <w:r w:rsidRPr="000D3326">
        <w:rPr>
          <w:noProof/>
        </w:rPr>
        <w:t>[103]</w:t>
      </w:r>
      <w:r>
        <w:fldChar w:fldCharType="end"/>
      </w:r>
      <w:r w:rsidRPr="00D36143">
        <w:t xml:space="preserve"> J.Daemen ve V. Rijmen tara</w:t>
      </w:r>
      <w:r>
        <w:t>fından geliştirilen</w:t>
      </w:r>
      <w:r w:rsidRPr="00D36143">
        <w:t xml:space="preserve"> ve NIST tarafından 2000 yılında standart olarak kabul edilen bir simetrik blok şifreleme algoritmasıdır. AES algoritması tasarım olarak SPN (substitution permuta</w:t>
      </w:r>
      <w:r>
        <w:t>t</w:t>
      </w:r>
      <w:r w:rsidRPr="00D36143">
        <w:t xml:space="preserve">ion network) yapısında tasarlanmıştır </w:t>
      </w:r>
      <w:r>
        <w:fldChar w:fldCharType="begin" w:fldLock="1"/>
      </w:r>
      <w:r>
        <w:instrText>ADDIN CSL_CITATION { "citationItems" : [ { "id" : "ITEM-1", "itemData" : { "author" : [ { "dropping-particle" : "", "family" : "L. Keliher", "given" : "", "non-dropping-particle" : "", "parse-names" : false, "suffix" : "" } ], "id" : "ITEM-1", "issued" : { "date-parts" : [ [ "2003" ] ] }, "title" : "Linear Cryptanalysis of Substitution-Permutation Networks", "type" : "thesis" }, "uris" : [ "http://www.mendeley.com/documents/?uuid=f745d756-4f34-4291-9238-9c23df01620b" ] } ], "mendeley" : { "formattedCitation" : "[104]", "plainTextFormattedCitation" : "[104]", "previouslyFormattedCitation" : "[104]" }, "properties" : { "noteIndex" : 0 }, "schema" : "https://github.com/citation-style-language/schema/raw/master/csl-citation.json" }</w:instrText>
      </w:r>
      <w:r>
        <w:fldChar w:fldCharType="separate"/>
      </w:r>
      <w:r w:rsidRPr="000D3326">
        <w:rPr>
          <w:noProof/>
        </w:rPr>
        <w:t>[104]</w:t>
      </w:r>
      <w:r>
        <w:fldChar w:fldCharType="end"/>
      </w:r>
      <w:r w:rsidRPr="00D36143">
        <w:t xml:space="preserve">. AES </w:t>
      </w:r>
      <w:r>
        <w:t>şifreleme işlemin</w:t>
      </w:r>
      <w:r w:rsidRPr="00D36143">
        <w:t xml:space="preserve">de </w:t>
      </w:r>
      <w:r>
        <w:t>ECB(Electronic C</w:t>
      </w:r>
      <w:r w:rsidRPr="00D36143">
        <w:t>ode</w:t>
      </w:r>
      <w:r>
        <w:t xml:space="preserve"> Book), </w:t>
      </w:r>
      <w:r w:rsidRPr="00D36143">
        <w:t>CBC</w:t>
      </w:r>
      <w:r>
        <w:t xml:space="preserve"> (C</w:t>
      </w:r>
      <w:r w:rsidRPr="00D36143">
        <w:t>i</w:t>
      </w:r>
      <w:r>
        <w:t>pher Block C</w:t>
      </w:r>
      <w:r w:rsidRPr="00D36143">
        <w:t>haining), CFB</w:t>
      </w:r>
      <w:r>
        <w:t xml:space="preserve"> (Cipher F</w:t>
      </w:r>
      <w:r w:rsidRPr="00D36143">
        <w:t>eed</w:t>
      </w:r>
      <w:r>
        <w:t xml:space="preserve"> Back), OFB (Output F</w:t>
      </w:r>
      <w:r w:rsidRPr="00D36143">
        <w:t>eed</w:t>
      </w:r>
      <w:r>
        <w:t xml:space="preserve"> B</w:t>
      </w:r>
      <w:r w:rsidRPr="00D36143">
        <w:t>ack), CTR</w:t>
      </w:r>
      <w:r>
        <w:t xml:space="preserve"> (Counter M</w:t>
      </w:r>
      <w:r w:rsidRPr="00D36143">
        <w:t>ode) gibi farklı çalışma modları bulunmaktadır. Farklı modla</w:t>
      </w:r>
      <w:r>
        <w:t>r sayesinde veri akışı veya veri</w:t>
      </w:r>
      <w:r w:rsidRPr="00D36143">
        <w:t xml:space="preserve"> bloklarının sıra</w:t>
      </w:r>
      <w:r>
        <w:t>lama</w:t>
      </w:r>
      <w:r w:rsidRPr="00D36143">
        <w:t>sında uygulama alanına göre şifreleme tekniği değişmektedir. Bu modların birbirine göre avantaj ve dezavantajları bulunmaktadır. AES blok şifreleme işleml</w:t>
      </w:r>
      <w:r>
        <w:t>eri 128 bit şifreleme için durum</w:t>
      </w:r>
      <w:r w:rsidRPr="00D36143">
        <w:t xml:space="preserve"> adı verilen </w:t>
      </w:r>
      <w:r>
        <w:t>16 bayt 4x</w:t>
      </w:r>
      <w:r w:rsidRPr="00D36143">
        <w:t xml:space="preserve">4 </w:t>
      </w:r>
      <w:r>
        <w:t xml:space="preserve">durum </w:t>
      </w:r>
      <w:r w:rsidRPr="00D36143">
        <w:t>matris</w:t>
      </w:r>
      <w:r>
        <w:t>i</w:t>
      </w:r>
      <w:r w:rsidRPr="00D36143">
        <w:t xml:space="preserve"> üzerinde gerçekleşmektedir. AES şifreleme algoritması anahtar uzunluğu esnek bir yapıya sahiptir. </w:t>
      </w:r>
      <w:r w:rsidRPr="00D36143">
        <w:rPr>
          <w:szCs w:val="24"/>
        </w:rPr>
        <w:t>128 bit, 192bit ve 256 bit uzunluğuna sahip anahtarlar ile şifreleme gerçekleştirilebilmektedir.  AES-128 10, AES-192 12 ve AES-256 14 döngüde şifreleme işlemlerini gerçekleştirmektedir</w:t>
      </w:r>
      <w:r>
        <w:rPr>
          <w:szCs w:val="24"/>
        </w:rPr>
        <w:t xml:space="preserve">. </w:t>
      </w:r>
      <w:r w:rsidRPr="009F1D29">
        <w:rPr>
          <w:szCs w:val="24"/>
        </w:rPr>
        <w:t xml:space="preserve">AES algoritmasının anahtar uzunluğu algoritmayı </w:t>
      </w:r>
      <w:r>
        <w:rPr>
          <w:szCs w:val="24"/>
        </w:rPr>
        <w:t>kaba kuvvet ve diğer saldırılara karşı daha</w:t>
      </w:r>
      <w:r w:rsidRPr="009F1D29">
        <w:rPr>
          <w:szCs w:val="24"/>
        </w:rPr>
        <w:t xml:space="preserve"> dayanıklı hale getirmektedir. S-AES algoritması</w:t>
      </w:r>
      <w:r>
        <w:rPr>
          <w:szCs w:val="24"/>
        </w:rPr>
        <w:t xml:space="preserve"> </w:t>
      </w:r>
      <w:r>
        <w:rPr>
          <w:szCs w:val="24"/>
        </w:rPr>
        <w:fldChar w:fldCharType="begin" w:fldLock="1"/>
      </w:r>
      <w:r>
        <w:rPr>
          <w:szCs w:val="24"/>
        </w:rPr>
        <w:instrText>ADDIN CSL_CITATION { "citationItems" : [ { "id" : "ITEM-1", "itemData" : { "DOI" : "10.1080/0161-110391891838", "author" : [ { "dropping-particle" : "", "family" : "Musa", "given" : "Mohammad A", "non-dropping-particle" : "", "parse-names" : false, "suffix" : "" }, { "dropping-particle" : "", "family" : "Schaefer", "given" : "Edward F", "non-dropping-particle" : "", "parse-names" : false, "suffix" : "" }, { "dropping-particle" : "", "family" : "Wedig", "given" : "Stephen", "non-dropping-particle" : "", "parse-names" : false, "suffix" : "" } ], "id" : "ITEM-1", "issue" : "October", "issued" : { "date-parts" : [ [ "2016" ] ] }, "page" : "1558-1586", "title" : "A SIMPLIFIED AES ALGORITHM AND ITS LINEAR AND DIFFERENTIAL CRYPTANALYSES", "type" : "article-journal", "volume" : "1194" }, "uris" : [ "http://www.mendeley.com/documents/?uuid=f4f53391-ab05-4107-a75b-4ca4904e191c" ] } ], "mendeley" : { "formattedCitation" : "[133]", "plainTextFormattedCitation" : "[133]", "previouslyFormattedCitation" : "[133]" }, "properties" : { "noteIndex" : 0 }, "schema" : "https://github.com/citation-style-language/schema/raw/master/csl-citation.json" }</w:instrText>
      </w:r>
      <w:r>
        <w:rPr>
          <w:szCs w:val="24"/>
        </w:rPr>
        <w:fldChar w:fldCharType="separate"/>
      </w:r>
      <w:r w:rsidRPr="000D3326">
        <w:rPr>
          <w:noProof/>
          <w:szCs w:val="24"/>
        </w:rPr>
        <w:t>[133]</w:t>
      </w:r>
      <w:r>
        <w:rPr>
          <w:szCs w:val="24"/>
        </w:rPr>
        <w:fldChar w:fldCharType="end"/>
      </w:r>
      <w:r>
        <w:rPr>
          <w:szCs w:val="24"/>
        </w:rPr>
        <w:t xml:space="preserve">, </w:t>
      </w:r>
      <w:r w:rsidRPr="009F1D29">
        <w:rPr>
          <w:szCs w:val="24"/>
        </w:rPr>
        <w:t xml:space="preserve">daha az işlem gücü ve kaynak kullanımı maksadıyla AES </w:t>
      </w:r>
      <w:r>
        <w:rPr>
          <w:szCs w:val="24"/>
        </w:rPr>
        <w:t xml:space="preserve">algoritmasının basitleştirilmiş </w:t>
      </w:r>
      <w:r w:rsidRPr="007A57CE">
        <w:rPr>
          <w:szCs w:val="24"/>
        </w:rPr>
        <w:t>versiyonudur.</w:t>
      </w:r>
      <w:r>
        <w:rPr>
          <w:szCs w:val="24"/>
        </w:rPr>
        <w:t xml:space="preserve"> </w:t>
      </w:r>
    </w:p>
    <w:p w:rsidR="00CF32F7" w:rsidRPr="005447F5" w:rsidRDefault="00CF32F7" w:rsidP="00510C0F">
      <w:pPr>
        <w:tabs>
          <w:tab w:val="left" w:pos="709"/>
          <w:tab w:val="right" w:leader="dot" w:pos="8222"/>
        </w:tabs>
      </w:pPr>
    </w:p>
    <w:p w:rsidR="00CF32F7" w:rsidRDefault="00CF32F7" w:rsidP="00E713CF">
      <w:pPr>
        <w:tabs>
          <w:tab w:val="left" w:pos="709"/>
          <w:tab w:val="right" w:leader="dot" w:pos="8222"/>
        </w:tabs>
      </w:pPr>
      <w:r w:rsidRPr="0054698B">
        <w:t>AES algoritması tekrar eden döngüsel bir yapıdan oluşmakta</w:t>
      </w:r>
      <w:r>
        <w:t>dır. Bu döngüler içerisinde bayt değişimi, satır kaydırma, sütu</w:t>
      </w:r>
      <w:r w:rsidRPr="0054698B">
        <w:t>n karıştırma ve döngü anahtarının eklenmesi olmak üzere 4 adım</w:t>
      </w:r>
      <w:r>
        <w:t xml:space="preserve"> bulunmaktadır. Son döngüde sütu</w:t>
      </w:r>
      <w:r w:rsidRPr="0054698B">
        <w:t>nları karıştırma işlemi gerçekleştirilmez. Diğer tüm döngülerde bu 4 adım sırasıyla gerçekleştirilmektedir.</w:t>
      </w:r>
      <w:r w:rsidRPr="00692D61">
        <w:rPr>
          <w:szCs w:val="24"/>
        </w:rPr>
        <w:t xml:space="preserve"> </w:t>
      </w:r>
      <w:r w:rsidRPr="007A57CE">
        <w:rPr>
          <w:szCs w:val="24"/>
        </w:rPr>
        <w:t xml:space="preserve">AES algoritması için </w:t>
      </w:r>
      <w:r>
        <w:rPr>
          <w:szCs w:val="24"/>
        </w:rPr>
        <w:t>döngü sayısı</w:t>
      </w:r>
      <w:r w:rsidRPr="007A57CE">
        <w:rPr>
          <w:szCs w:val="24"/>
        </w:rPr>
        <w:t xml:space="preserve"> </w:t>
      </w:r>
      <w:r>
        <w:rPr>
          <w:szCs w:val="24"/>
        </w:rPr>
        <w:t>10</w:t>
      </w:r>
      <w:r w:rsidRPr="007A57CE">
        <w:rPr>
          <w:szCs w:val="24"/>
        </w:rPr>
        <w:t xml:space="preserve">, S-AES algoritması için ise </w:t>
      </w:r>
      <w:r>
        <w:rPr>
          <w:szCs w:val="24"/>
        </w:rPr>
        <w:t>2’</w:t>
      </w:r>
      <w:r w:rsidRPr="007A57CE">
        <w:rPr>
          <w:szCs w:val="24"/>
        </w:rPr>
        <w:t>dir.</w:t>
      </w:r>
      <w:r w:rsidRPr="007A57CE">
        <w:rPr>
          <w:sz w:val="32"/>
          <w:szCs w:val="32"/>
        </w:rPr>
        <w:t xml:space="preserve"> </w:t>
      </w:r>
      <w:r w:rsidRPr="00087B99">
        <w:rPr>
          <w:szCs w:val="24"/>
        </w:rPr>
        <w:t>Şifre çözme sürecinde ise, şifreleme işleminde gerçekleştirilen işlemlerin tersi gerçekleştirilerek, orijinal veri elde edilmektedir.</w:t>
      </w:r>
      <w:r>
        <w:rPr>
          <w:szCs w:val="24"/>
        </w:rPr>
        <w:t xml:space="preserve"> </w:t>
      </w:r>
      <w:r w:rsidRPr="0054698B">
        <w:t xml:space="preserve">Şifreleme </w:t>
      </w:r>
      <w:r>
        <w:t>işlemine başlamadan önce 16 bayt</w:t>
      </w:r>
      <w:r w:rsidRPr="0054698B">
        <w:t xml:space="preserve"> uzunluğundaki şifrelenecek olan veri du</w:t>
      </w:r>
      <w:r>
        <w:t>rum matrisi diye ifade edilen 4x</w:t>
      </w:r>
      <w:r w:rsidRPr="0054698B">
        <w:t>4 lük bir matris şekline getirilmektedir.</w:t>
      </w:r>
      <w:r>
        <w:t xml:space="preserve"> Algoritmada her döngüde kullanılmak üzere oluşturulacak anahtarlar, anahtar genişletme algoritması kullanılarak üretilmektedir. Şekil 2.2.</w:t>
      </w:r>
      <w:r w:rsidRPr="00D126F0">
        <w:t xml:space="preserve">’de </w:t>
      </w:r>
      <w:r w:rsidRPr="009E4DAE">
        <w:t xml:space="preserve">görüldüğü gibi AES şifreleme algoritmasında 4 temel adım vardır. Bu adımların </w:t>
      </w:r>
      <w:r>
        <w:t xml:space="preserve">şifreleme ve çözme işlemlerinin </w:t>
      </w:r>
      <w:r w:rsidRPr="009E4DAE">
        <w:t>detayları aşağıda açıklanmıştır.</w:t>
      </w:r>
    </w:p>
    <w:p w:rsidR="00CF32F7" w:rsidRDefault="00CF32F7" w:rsidP="00510C0F">
      <w:pPr>
        <w:tabs>
          <w:tab w:val="left" w:pos="709"/>
          <w:tab w:val="right" w:leader="dot" w:pos="8222"/>
        </w:tabs>
      </w:pPr>
    </w:p>
    <w:p w:rsidR="00CF32F7" w:rsidRDefault="00CF32F7" w:rsidP="00C82A4A">
      <w:pPr>
        <w:keepNext/>
        <w:tabs>
          <w:tab w:val="left" w:pos="709"/>
          <w:tab w:val="right" w:leader="dot" w:pos="8222"/>
        </w:tabs>
        <w:jc w:val="center"/>
      </w:pPr>
      <w:r w:rsidRPr="00297440">
        <w:rPr>
          <w:noProof/>
          <w:color w:val="FF0000"/>
          <w:lang w:eastAsia="tr-TR"/>
        </w:rPr>
        <w:pict>
          <v:shape id="_x0000_i1036" type="#_x0000_t75" style="width:398.25pt;height:264pt">
            <v:imagedata r:id="rId43" o:title=""/>
          </v:shape>
        </w:pict>
      </w:r>
    </w:p>
    <w:p w:rsidR="00CF32F7" w:rsidRDefault="00CF32F7" w:rsidP="00B84F99">
      <w:pPr>
        <w:pStyle w:val="resimyazs"/>
        <w:tabs>
          <w:tab w:val="left" w:pos="709"/>
          <w:tab w:val="right" w:leader="dot" w:pos="8222"/>
        </w:tabs>
      </w:pPr>
      <w:bookmarkStart w:id="33" w:name="_Toc470095597"/>
      <w:r>
        <w:t xml:space="preserve">Şekil </w:t>
      </w:r>
      <w:fldSimple w:instr=" STYLEREF 1 \s ">
        <w:r>
          <w:rPr>
            <w:noProof/>
          </w:rPr>
          <w:t>2</w:t>
        </w:r>
      </w:fldSimple>
      <w:r>
        <w:t>.</w:t>
      </w:r>
      <w:fldSimple w:instr=" SEQ Şekil \* ARABIC \s 1 ">
        <w:r>
          <w:rPr>
            <w:noProof/>
          </w:rPr>
          <w:t>2</w:t>
        </w:r>
      </w:fldSimple>
      <w:r>
        <w:t xml:space="preserve">. </w:t>
      </w:r>
      <w:r w:rsidRPr="00645DD7">
        <w:t>AES algoritması şifreleme ve çözme blok diyagramı</w:t>
      </w:r>
      <w:bookmarkEnd w:id="33"/>
    </w:p>
    <w:p w:rsidR="00CF32F7" w:rsidRDefault="00CF32F7" w:rsidP="00E713CF">
      <w:pPr>
        <w:pStyle w:val="ListParagraph"/>
        <w:tabs>
          <w:tab w:val="left" w:pos="709"/>
          <w:tab w:val="right" w:leader="dot" w:pos="8222"/>
        </w:tabs>
      </w:pPr>
      <w:r>
        <w:t xml:space="preserve">Bayt </w:t>
      </w:r>
      <w:r w:rsidRPr="003B6A21">
        <w:t xml:space="preserve">değişimi </w:t>
      </w:r>
      <w:r>
        <w:t>- Ters bayt</w:t>
      </w:r>
      <w:r w:rsidRPr="003B6A21">
        <w:t xml:space="preserve"> değişimi</w:t>
      </w:r>
      <w:r>
        <w:t>: Bayt</w:t>
      </w:r>
      <w:r w:rsidRPr="009E4DAE">
        <w:t xml:space="preserve"> yer değişimi adımı şifrelemede </w:t>
      </w:r>
      <w:r>
        <w:t xml:space="preserve">doğrusal olmayan işlemlerden birisidir. </w:t>
      </w:r>
      <w:r w:rsidRPr="009E4DAE">
        <w:t xml:space="preserve">Çok iyi </w:t>
      </w:r>
      <w:r>
        <w:t>doğrusal olmama özelliğine</w:t>
      </w:r>
      <w:r w:rsidRPr="009E4DAE">
        <w:t xml:space="preserve"> sahip olduğu bilinen GF (2</w:t>
      </w:r>
      <w:r w:rsidRPr="00095D6E">
        <w:rPr>
          <w:vertAlign w:val="superscript"/>
        </w:rPr>
        <w:t>8</w:t>
      </w:r>
      <w:r w:rsidRPr="009E4DAE">
        <w:t xml:space="preserve">)  [130] ters alma ve affine dönüşüm işlemleri </w:t>
      </w:r>
      <w:r>
        <w:t>temel alınarak oluşturulan S-Box</w:t>
      </w:r>
      <w:r w:rsidRPr="009E4DAE">
        <w:t xml:space="preserve"> kullanılarak</w:t>
      </w:r>
      <w:r>
        <w:t>, şifreleme işlemine giren her bayt S-Box üzerindeki satır ve sü</w:t>
      </w:r>
      <w:r w:rsidRPr="009E4DAE">
        <w:t xml:space="preserve">tunda kendine karşılık gelen değer ile değiştirilmektedir. Alıcı tarafında ise terslenebilme </w:t>
      </w:r>
      <w:r>
        <w:t>özelliği sayesinde ters S-Box</w:t>
      </w:r>
      <w:r w:rsidRPr="009E4DAE">
        <w:t xml:space="preserve"> oluşturulmakta ve şifreli değerlerin </w:t>
      </w:r>
      <w:r>
        <w:t>orijin</w:t>
      </w:r>
      <w:r w:rsidRPr="009E4DAE">
        <w:t xml:space="preserve">ali bu şekilde elde edilmektedir. </w:t>
      </w:r>
      <w:r>
        <w:t xml:space="preserve"> S-Box sonlu elemanlar teorisinde (Galois Field) GF(2</w:t>
      </w:r>
      <w:r w:rsidRPr="009E4DAE">
        <w:rPr>
          <w:vertAlign w:val="superscript"/>
        </w:rPr>
        <w:t>8</w:t>
      </w:r>
      <w:r>
        <w:t>) de, 8 bitlik değerler P(x)= x</w:t>
      </w:r>
      <w:r w:rsidRPr="009E4DAE">
        <w:rPr>
          <w:vertAlign w:val="superscript"/>
        </w:rPr>
        <w:t>8</w:t>
      </w:r>
      <w:r>
        <w:t>+x</w:t>
      </w:r>
      <w:r w:rsidRPr="009E4DAE">
        <w:rPr>
          <w:vertAlign w:val="superscript"/>
        </w:rPr>
        <w:t>4</w:t>
      </w:r>
      <w:r>
        <w:t>+x</w:t>
      </w:r>
      <w:r w:rsidRPr="009E4DAE">
        <w:rPr>
          <w:vertAlign w:val="superscript"/>
        </w:rPr>
        <w:t>3</w:t>
      </w:r>
      <w:r>
        <w:t>+x+1 indirgenemez polinom tabanlı sonlu cisim kullanılarak, tersi alınıp doğrusal bir dönüşüm işleminden sonra elde edilmektedir.</w:t>
      </w:r>
      <w:r w:rsidRPr="00E713CF">
        <w:t xml:space="preserve"> </w:t>
      </w:r>
    </w:p>
    <w:p w:rsidR="00CF32F7" w:rsidRDefault="00CF32F7" w:rsidP="00E713CF">
      <w:pPr>
        <w:pStyle w:val="ListParagraph"/>
        <w:tabs>
          <w:tab w:val="left" w:pos="709"/>
          <w:tab w:val="right" w:leader="dot" w:pos="8222"/>
        </w:tabs>
      </w:pPr>
    </w:p>
    <w:p w:rsidR="00CF32F7" w:rsidRDefault="00CF32F7" w:rsidP="00623E27">
      <w:pPr>
        <w:pStyle w:val="Caption"/>
        <w:keepNext/>
        <w:jc w:val="center"/>
      </w:pPr>
      <w:r>
        <w:t xml:space="preserve">                Tablo </w:t>
      </w:r>
      <w:fldSimple w:instr=" STYLEREF 1 \s ">
        <w:r>
          <w:rPr>
            <w:noProof/>
          </w:rPr>
          <w:t>2</w:t>
        </w:r>
      </w:fldSimple>
      <w:r>
        <w:t>.</w:t>
      </w:r>
      <w:fldSimple w:instr=" SEQ Tablo \* ARABIC \s 1 ">
        <w:r>
          <w:rPr>
            <w:noProof/>
          </w:rPr>
          <w:t>1</w:t>
        </w:r>
      </w:fldSimple>
      <w:r>
        <w:t xml:space="preserve">. </w:t>
      </w:r>
      <w:r w:rsidRPr="00336919">
        <w:t>AES algoritmasında kullanılan S-Box Kutusu [100]</w:t>
      </w:r>
    </w:p>
    <w:p w:rsidR="00CF32F7" w:rsidRDefault="00CF32F7" w:rsidP="00DA6CED">
      <w:pPr>
        <w:pStyle w:val="ListParagraph"/>
        <w:tabs>
          <w:tab w:val="left" w:pos="709"/>
          <w:tab w:val="right" w:leader="dot" w:pos="8222"/>
        </w:tabs>
        <w:jc w:val="center"/>
      </w:pPr>
      <w:r w:rsidRPr="00B173BD">
        <w:rPr>
          <w:noProof/>
          <w:lang w:eastAsia="tr-TR"/>
        </w:rPr>
        <w:pict>
          <v:shape id="Resim 6744" o:spid="_x0000_i1037" type="#_x0000_t75" style="width:340.5pt;height:173.25pt;visibility:visible">
            <v:imagedata r:id="rId44" o:title=""/>
          </v:shape>
        </w:pict>
      </w:r>
    </w:p>
    <w:p w:rsidR="00CF32F7" w:rsidRDefault="00CF32F7" w:rsidP="00E713CF">
      <w:pPr>
        <w:pStyle w:val="ListParagraph"/>
        <w:tabs>
          <w:tab w:val="left" w:pos="709"/>
          <w:tab w:val="right" w:leader="dot" w:pos="8222"/>
        </w:tabs>
      </w:pPr>
    </w:p>
    <w:p w:rsidR="00CF32F7" w:rsidRDefault="00CF32F7" w:rsidP="00DA6CED">
      <w:pPr>
        <w:pStyle w:val="ListParagraph"/>
        <w:tabs>
          <w:tab w:val="left" w:pos="709"/>
          <w:tab w:val="right" w:leader="dot" w:pos="8222"/>
        </w:tabs>
      </w:pPr>
      <w:r w:rsidRPr="0055068F">
        <w:t>Tablo 2.1</w:t>
      </w:r>
      <w:r>
        <w:t>.</w:t>
      </w:r>
      <w:r w:rsidRPr="0055068F">
        <w:t>’de şifreleme sırasında bayt değişim adımında kullanılmak üzere oluşturulmuş S-Box, Tablo 2.2</w:t>
      </w:r>
      <w:r>
        <w:t>.</w:t>
      </w:r>
      <w:r w:rsidRPr="0055068F">
        <w:t xml:space="preserve">’de ise çözme işlemi için oluşturulan ters S-Box kutuları görülmektedir. </w:t>
      </w:r>
      <w:r>
        <w:t>Tablo üzerindeki değerler 16’lık sayı</w:t>
      </w:r>
      <w:r w:rsidRPr="0055068F">
        <w:t xml:space="preserve"> formatındadır. Örnek olarak, şifreleme işleminde Tablo 2.1</w:t>
      </w:r>
      <w:r>
        <w:t>.</w:t>
      </w:r>
      <w:r w:rsidRPr="0055068F">
        <w:t>’deki S-Box kullanılarak, ‘9a’ değeri bu a</w:t>
      </w:r>
      <w:r>
        <w:t>dımda satır değeri olarak ‘9’ sü</w:t>
      </w:r>
      <w:r w:rsidRPr="0055068F">
        <w:t>tun değeri olarak ‘a’ değerine karşılık gelen değer ile yer değiştirilmektedir. Dolayısıyla ‘9a’ değeri ‘b8’ olarak değiştirilmektedir. Çözme işleminde ise Tablo 2.2</w:t>
      </w:r>
      <w:r>
        <w:t>.</w:t>
      </w:r>
      <w:r w:rsidRPr="0055068F">
        <w:t>’deki S-Box kullanılarak ters S-Box tablosu üzerinde değişim işlemi gerçekleştirilmektedir. ‘b8’ değerinin Tablo 2.2</w:t>
      </w:r>
      <w:r>
        <w:t>.</w:t>
      </w:r>
      <w:r w:rsidRPr="0055068F">
        <w:t>’de karşılığına bakacak olursak, ‘b’ değerinin bulunduğu satı</w:t>
      </w:r>
      <w:r>
        <w:t>r ile ‘8’ değerinin bulunduğu sü</w:t>
      </w:r>
      <w:r w:rsidRPr="0055068F">
        <w:t xml:space="preserve">tunun kesişiminde </w:t>
      </w:r>
      <w:r w:rsidRPr="0027241E">
        <w:t>bulunan değerin, şifrelenen orijinal değer olan ‘9a’ olduğu görülmektedir.</w:t>
      </w:r>
    </w:p>
    <w:p w:rsidR="00CF32F7" w:rsidRDefault="00CF32F7" w:rsidP="009F2691">
      <w:pPr>
        <w:pStyle w:val="Caption"/>
        <w:keepNext/>
        <w:jc w:val="center"/>
      </w:pPr>
      <w:r>
        <w:t xml:space="preserve">              Tablo </w:t>
      </w:r>
      <w:fldSimple w:instr=" STYLEREF 1 \s ">
        <w:r>
          <w:rPr>
            <w:noProof/>
          </w:rPr>
          <w:t>2</w:t>
        </w:r>
      </w:fldSimple>
      <w:r>
        <w:t>.</w:t>
      </w:r>
      <w:fldSimple w:instr=" SEQ Tablo \* ARABIC \s 1 ">
        <w:r>
          <w:rPr>
            <w:noProof/>
          </w:rPr>
          <w:t>2</w:t>
        </w:r>
      </w:fldSimple>
      <w:r>
        <w:t xml:space="preserve">. </w:t>
      </w:r>
      <w:r w:rsidRPr="009E72E7">
        <w:t>AES algoritmasında kullanılan ters S-Box Kutusu [100]</w:t>
      </w:r>
    </w:p>
    <w:p w:rsidR="00CF32F7" w:rsidRDefault="00CF32F7" w:rsidP="00935D05">
      <w:pPr>
        <w:pStyle w:val="ListParagraph"/>
        <w:keepNext/>
        <w:tabs>
          <w:tab w:val="left" w:pos="709"/>
          <w:tab w:val="right" w:leader="dot" w:pos="8222"/>
        </w:tabs>
        <w:jc w:val="center"/>
      </w:pPr>
      <w:r w:rsidRPr="00B173BD">
        <w:rPr>
          <w:noProof/>
          <w:lang w:eastAsia="tr-TR"/>
        </w:rPr>
        <w:pict>
          <v:shape id="Resim 6757" o:spid="_x0000_i1038" type="#_x0000_t75" style="width:339pt;height:173.25pt;visibility:visible">
            <v:imagedata r:id="rId45" o:title=""/>
          </v:shape>
        </w:pict>
      </w:r>
    </w:p>
    <w:p w:rsidR="00CF32F7" w:rsidRPr="00796FEF" w:rsidRDefault="00CF32F7" w:rsidP="00796FEF"/>
    <w:p w:rsidR="00CF32F7" w:rsidRDefault="00CF32F7" w:rsidP="00EF07C1">
      <w:pPr>
        <w:pStyle w:val="ListParagraph"/>
        <w:numPr>
          <w:ilvl w:val="0"/>
          <w:numId w:val="1"/>
        </w:numPr>
        <w:tabs>
          <w:tab w:val="left" w:pos="709"/>
          <w:tab w:val="right" w:leader="dot" w:pos="8222"/>
        </w:tabs>
      </w:pPr>
      <w:r w:rsidRPr="003B6A21">
        <w:t>Satır kaydırma</w:t>
      </w:r>
      <w:r>
        <w:t xml:space="preserve"> </w:t>
      </w:r>
      <w:r w:rsidRPr="003B6A21">
        <w:t>– Ters satır kaydırma</w:t>
      </w:r>
      <w:r>
        <w:t xml:space="preserve">: </w:t>
      </w:r>
      <w:r w:rsidRPr="003B6A21">
        <w:t xml:space="preserve"> </w:t>
      </w:r>
      <w:r w:rsidRPr="0027241E">
        <w:t>Satır kaydırma işl</w:t>
      </w:r>
      <w:r>
        <w:t>emi basit bir döndürme</w:t>
      </w:r>
      <w:r w:rsidRPr="0027241E">
        <w:t xml:space="preserve"> işlemidir. Bu işlemde 4</w:t>
      </w:r>
      <w:r>
        <w:t>x4’ lük</w:t>
      </w:r>
      <w:r w:rsidRPr="0027241E">
        <w:t xml:space="preserve"> bir matris için ilk satır ötelenmez ve diğer satırlar sırası ile 1,</w:t>
      </w:r>
      <w:r>
        <w:t xml:space="preserve"> </w:t>
      </w:r>
      <w:r w:rsidRPr="0027241E">
        <w:t xml:space="preserve">2 ve 3 defa </w:t>
      </w:r>
      <w:r>
        <w:t xml:space="preserve">şifreleme işleminde </w:t>
      </w:r>
      <w:r w:rsidRPr="0027241E">
        <w:t>sola</w:t>
      </w:r>
      <w:r>
        <w:t xml:space="preserve">, çözme işleminde sağa </w:t>
      </w:r>
      <w:r w:rsidRPr="0027241E">
        <w:t>ötelenerek bu adım gerçekleştirilmektedir.</w:t>
      </w:r>
      <w:r>
        <w:t xml:space="preserve"> Şekil 2.3.’de durum matrisi üzerinde satır kaydırma operasyonu, Şekil 2.4.’de şifre çözme işleminde kullanılan ters satır kaydırma operasyonu işlemi görülmektedir.</w:t>
      </w:r>
    </w:p>
    <w:p w:rsidR="00CF32F7" w:rsidRDefault="00CF32F7" w:rsidP="003B6A21">
      <w:pPr>
        <w:pStyle w:val="ListParagraph"/>
        <w:tabs>
          <w:tab w:val="left" w:pos="709"/>
          <w:tab w:val="right" w:leader="dot" w:pos="8222"/>
        </w:tabs>
      </w:pPr>
    </w:p>
    <w:p w:rsidR="00CF32F7" w:rsidRDefault="00CF32F7" w:rsidP="00510C0F">
      <w:pPr>
        <w:pStyle w:val="ListParagraph"/>
        <w:keepNext/>
        <w:tabs>
          <w:tab w:val="left" w:pos="709"/>
          <w:tab w:val="right" w:leader="dot" w:pos="8222"/>
        </w:tabs>
        <w:jc w:val="center"/>
      </w:pPr>
      <w:r w:rsidRPr="00B173BD">
        <w:rPr>
          <w:noProof/>
          <w:lang w:eastAsia="tr-TR"/>
        </w:rPr>
        <w:pict>
          <v:shape id="Resim 31" o:spid="_x0000_i1039" type="#_x0000_t75" style="width:281.25pt;height:122.25pt;visibility:visible">
            <v:imagedata r:id="rId46" o:title=""/>
          </v:shape>
        </w:pict>
      </w:r>
    </w:p>
    <w:p w:rsidR="00CF32F7" w:rsidRDefault="00CF32F7" w:rsidP="00510C0F">
      <w:pPr>
        <w:pStyle w:val="resimyazs"/>
        <w:tabs>
          <w:tab w:val="left" w:pos="709"/>
          <w:tab w:val="right" w:leader="dot" w:pos="8222"/>
        </w:tabs>
      </w:pPr>
      <w:bookmarkStart w:id="34" w:name="_Toc470095598"/>
      <w:r>
        <w:t xml:space="preserve">        </w:t>
      </w:r>
      <w:r w:rsidRPr="005447F5">
        <w:t xml:space="preserve">Şekil </w:t>
      </w:r>
      <w:fldSimple w:instr=" STYLEREF 1 \s ">
        <w:r>
          <w:rPr>
            <w:noProof/>
          </w:rPr>
          <w:t>2</w:t>
        </w:r>
      </w:fldSimple>
      <w:r>
        <w:t>.</w:t>
      </w:r>
      <w:fldSimple w:instr=" SEQ Şekil \* ARABIC \s 1 ">
        <w:r>
          <w:rPr>
            <w:noProof/>
          </w:rPr>
          <w:t>3</w:t>
        </w:r>
      </w:fldSimple>
      <w:r w:rsidRPr="005447F5">
        <w:t>.</w:t>
      </w:r>
      <w:r>
        <w:t xml:space="preserve"> </w:t>
      </w:r>
      <w:r w:rsidRPr="005447F5">
        <w:t>Satır kaydırma operasyonu [100]</w:t>
      </w:r>
      <w:bookmarkEnd w:id="34"/>
    </w:p>
    <w:p w:rsidR="00CF32F7" w:rsidRPr="005447F5" w:rsidRDefault="00CF32F7" w:rsidP="00510C0F">
      <w:pPr>
        <w:pStyle w:val="resimyazs"/>
        <w:tabs>
          <w:tab w:val="left" w:pos="709"/>
          <w:tab w:val="right" w:leader="dot" w:pos="8222"/>
        </w:tabs>
      </w:pPr>
    </w:p>
    <w:p w:rsidR="00CF32F7" w:rsidRDefault="00CF32F7" w:rsidP="00510C0F">
      <w:pPr>
        <w:pStyle w:val="ListParagraph"/>
        <w:keepNext/>
        <w:tabs>
          <w:tab w:val="left" w:pos="709"/>
          <w:tab w:val="right" w:leader="dot" w:pos="8222"/>
        </w:tabs>
        <w:jc w:val="center"/>
      </w:pPr>
      <w:r w:rsidRPr="00B173BD">
        <w:rPr>
          <w:noProof/>
          <w:lang w:eastAsia="tr-TR"/>
        </w:rPr>
        <w:pict>
          <v:shape id="Resim 32" o:spid="_x0000_i1040" type="#_x0000_t75" style="width:273pt;height:119.25pt;visibility:visible">
            <v:imagedata r:id="rId47" o:title=""/>
          </v:shape>
        </w:pict>
      </w:r>
    </w:p>
    <w:p w:rsidR="00CF32F7" w:rsidRDefault="00CF32F7" w:rsidP="00623E27">
      <w:pPr>
        <w:pStyle w:val="resimyazs"/>
        <w:tabs>
          <w:tab w:val="left" w:pos="709"/>
          <w:tab w:val="right" w:leader="dot" w:pos="8222"/>
        </w:tabs>
      </w:pPr>
      <w:bookmarkStart w:id="35" w:name="_Toc470095599"/>
      <w:r>
        <w:t xml:space="preserve">             Şekil </w:t>
      </w:r>
      <w:fldSimple w:instr=" STYLEREF 1 \s ">
        <w:r>
          <w:rPr>
            <w:noProof/>
          </w:rPr>
          <w:t>2</w:t>
        </w:r>
      </w:fldSimple>
      <w:r>
        <w:t>.</w:t>
      </w:r>
      <w:fldSimple w:instr=" SEQ Şekil \* ARABIC \s 1 ">
        <w:r>
          <w:rPr>
            <w:noProof/>
          </w:rPr>
          <w:t>4</w:t>
        </w:r>
      </w:fldSimple>
      <w:r>
        <w:t xml:space="preserve">. </w:t>
      </w:r>
      <w:r w:rsidRPr="00D33CA1">
        <w:t>Ters Satır kaydırma operasyonu [100]</w:t>
      </w:r>
      <w:bookmarkEnd w:id="35"/>
    </w:p>
    <w:p w:rsidR="00CF32F7" w:rsidRPr="009B74D4" w:rsidRDefault="00CF32F7" w:rsidP="00ED4E10">
      <w:pPr>
        <w:pStyle w:val="ListParagraph"/>
        <w:numPr>
          <w:ilvl w:val="0"/>
          <w:numId w:val="1"/>
        </w:numPr>
        <w:tabs>
          <w:tab w:val="left" w:pos="709"/>
          <w:tab w:val="right" w:leader="dot" w:pos="8222"/>
        </w:tabs>
        <w:rPr>
          <w:szCs w:val="24"/>
        </w:rPr>
      </w:pPr>
      <w:r w:rsidRPr="003B6A21">
        <w:t>Sütun karıştırma–Ters sütu</w:t>
      </w:r>
      <w:r>
        <w:t xml:space="preserve">n karıştırma: </w:t>
      </w:r>
      <w:r w:rsidRPr="007836F0">
        <w:t xml:space="preserve">Sütun karıştırma işleminde, </w:t>
      </w:r>
      <w:r>
        <w:t>durum</w:t>
      </w:r>
      <w:r w:rsidRPr="007836F0">
        <w:t xml:space="preserve"> matrisindeki h</w:t>
      </w:r>
      <w:r>
        <w:t>er bir sütun yani 4 bayt, GF (2</w:t>
      </w:r>
      <w:r w:rsidRPr="009B74D4">
        <w:rPr>
          <w:vertAlign w:val="superscript"/>
        </w:rPr>
        <w:t>8</w:t>
      </w:r>
      <w:r w:rsidRPr="007836F0">
        <w:t>) de oluşturulan ve çarpmaya göre terslenebilir bir matris ile çarpılarak 4 b</w:t>
      </w:r>
      <w:r>
        <w:t>a</w:t>
      </w:r>
      <w:r w:rsidRPr="007836F0">
        <w:t>yt</w:t>
      </w:r>
      <w:r>
        <w:t>’</w:t>
      </w:r>
      <w:r w:rsidRPr="007836F0">
        <w:t xml:space="preserve">lık yeni değer elde </w:t>
      </w:r>
      <w:r>
        <w:t>edilir.  Her bir sü</w:t>
      </w:r>
      <w:r w:rsidRPr="007836F0">
        <w:t xml:space="preserve">tun için aynı işlem gerçekleştirilir. Son döngüde </w:t>
      </w:r>
      <w:r>
        <w:t>sütun karıştırma adımı</w:t>
      </w:r>
      <w:r w:rsidRPr="007836F0">
        <w:t xml:space="preserve"> uygulanmamaktadır. </w:t>
      </w:r>
      <w:r w:rsidRPr="009B74D4">
        <w:rPr>
          <w:szCs w:val="24"/>
        </w:rPr>
        <w:t>Bu işlem satır kaydırma operayonu ile birlikte şifreleme algoritmasındaki yayılma özelliğini sağlamaktadır. İşlemde her bir sütun için, A(x) polinomu ile modülo (x</w:t>
      </w:r>
      <w:r w:rsidRPr="009B74D4">
        <w:rPr>
          <w:szCs w:val="24"/>
          <w:vertAlign w:val="superscript"/>
        </w:rPr>
        <w:t>4</w:t>
      </w:r>
      <w:r w:rsidRPr="009B74D4">
        <w:rPr>
          <w:szCs w:val="24"/>
        </w:rPr>
        <w:t>+1)’de çarpma işlemi uygulanır. Çarpma işleminde kullanılan A(x) polinomu</w:t>
      </w:r>
      <w:r>
        <w:rPr>
          <w:szCs w:val="24"/>
        </w:rPr>
        <w:t xml:space="preserve"> </w:t>
      </w:r>
      <w:r w:rsidRPr="009B74D4">
        <w:rPr>
          <w:szCs w:val="24"/>
        </w:rPr>
        <w:t>A(x)= {03}x</w:t>
      </w:r>
      <w:r w:rsidRPr="009B74D4">
        <w:rPr>
          <w:szCs w:val="24"/>
          <w:vertAlign w:val="superscript"/>
        </w:rPr>
        <w:t>3</w:t>
      </w:r>
      <w:r w:rsidRPr="009B74D4">
        <w:rPr>
          <w:szCs w:val="24"/>
        </w:rPr>
        <w:t>+{01}x</w:t>
      </w:r>
      <w:r w:rsidRPr="009B74D4">
        <w:rPr>
          <w:szCs w:val="24"/>
          <w:vertAlign w:val="superscript"/>
        </w:rPr>
        <w:t>2</w:t>
      </w:r>
      <w:r w:rsidRPr="009B74D4">
        <w:rPr>
          <w:szCs w:val="24"/>
        </w:rPr>
        <w:t>+{01}x+{02} şeklindedir. Sütun karıştırma işlemine ait kullanılan fonksiyonun matris üzerinde gerçekleştirdiği işlem aşağıda verilmiştir. Şekil 2.5</w:t>
      </w:r>
      <w:r>
        <w:rPr>
          <w:szCs w:val="24"/>
        </w:rPr>
        <w:t>.</w:t>
      </w:r>
      <w:r w:rsidRPr="009B74D4">
        <w:rPr>
          <w:szCs w:val="24"/>
        </w:rPr>
        <w:t xml:space="preserve">’de ise matris üzerinde işlem öncesi ve sonrası durumları gösterilmiştir. </w:t>
      </w:r>
    </w:p>
    <w:p w:rsidR="00CF32F7" w:rsidRDefault="00CF32F7" w:rsidP="00510C0F">
      <w:pPr>
        <w:pStyle w:val="ListParagraph"/>
        <w:tabs>
          <w:tab w:val="left" w:pos="709"/>
          <w:tab w:val="right" w:leader="dot" w:pos="8222"/>
        </w:tabs>
        <w:rPr>
          <w:szCs w:val="24"/>
        </w:rPr>
      </w:pPr>
    </w:p>
    <w:p w:rsidR="00CF32F7" w:rsidRDefault="00CF32F7" w:rsidP="00407C51">
      <w:pPr>
        <w:pStyle w:val="Caption"/>
        <w:tabs>
          <w:tab w:val="left" w:pos="709"/>
          <w:tab w:val="right" w:leader="dot" w:pos="8222"/>
        </w:tabs>
        <w:jc w:val="center"/>
      </w:pPr>
      <w:r w:rsidRPr="002C0BD4">
        <w:rPr>
          <w:position w:val="-68"/>
          <w:szCs w:val="24"/>
        </w:rPr>
        <w:object w:dxaOrig="600" w:dyaOrig="1480">
          <v:shape id="_x0000_i1041" type="#_x0000_t75" style="width:30.75pt;height:76.5pt" o:ole="">
            <v:imagedata r:id="rId48" o:title=""/>
          </v:shape>
          <o:OLEObject Type="Embed" ProgID="Equation.DSMT4" ShapeID="_x0000_i1041" DrawAspect="Content" ObjectID="_1545738059" r:id="rId49"/>
        </w:object>
      </w:r>
      <w:r>
        <w:rPr>
          <w:szCs w:val="24"/>
        </w:rPr>
        <w:t xml:space="preserve"> = </w:t>
      </w:r>
      <w:r w:rsidRPr="002C0BD4">
        <w:rPr>
          <w:position w:val="-66"/>
          <w:szCs w:val="24"/>
        </w:rPr>
        <w:object w:dxaOrig="1920" w:dyaOrig="1440">
          <v:shape id="_x0000_i1042" type="#_x0000_t75" style="width:95.25pt;height:1in" o:ole="">
            <v:imagedata r:id="rId50" o:title=""/>
          </v:shape>
          <o:OLEObject Type="Embed" ProgID="Equation.DSMT4" ShapeID="_x0000_i1042" DrawAspect="Content" ObjectID="_1545738060" r:id="rId51"/>
        </w:object>
      </w:r>
      <w:r w:rsidRPr="002C0BD4">
        <w:rPr>
          <w:position w:val="-68"/>
          <w:szCs w:val="24"/>
        </w:rPr>
        <w:object w:dxaOrig="499" w:dyaOrig="1480">
          <v:shape id="_x0000_i1043" type="#_x0000_t75" style="width:24.75pt;height:76.5pt" o:ole="">
            <v:imagedata r:id="rId52" o:title=""/>
          </v:shape>
          <o:OLEObject Type="Embed" ProgID="Equation.DSMT4" ShapeID="_x0000_i1043" DrawAspect="Content" ObjectID="_1545738061" r:id="rId53"/>
        </w:object>
      </w:r>
    </w:p>
    <w:p w:rsidR="00CF32F7" w:rsidRDefault="00CF32F7" w:rsidP="00510C0F">
      <w:pPr>
        <w:pStyle w:val="ListParagraph"/>
        <w:keepNext/>
        <w:tabs>
          <w:tab w:val="left" w:pos="709"/>
          <w:tab w:val="right" w:leader="dot" w:pos="8222"/>
        </w:tabs>
        <w:jc w:val="center"/>
      </w:pPr>
      <w:r w:rsidRPr="00B173BD">
        <w:rPr>
          <w:noProof/>
          <w:lang w:eastAsia="tr-TR"/>
        </w:rPr>
        <w:pict>
          <v:shape id="Resim 53" o:spid="_x0000_i1044" type="#_x0000_t75" style="width:285pt;height:149.25pt;visibility:visible">
            <v:imagedata r:id="rId54" o:title=""/>
          </v:shape>
        </w:pict>
      </w:r>
    </w:p>
    <w:p w:rsidR="00CF32F7" w:rsidRDefault="00CF32F7" w:rsidP="009B74D4">
      <w:pPr>
        <w:pStyle w:val="resimyazs"/>
        <w:tabs>
          <w:tab w:val="left" w:pos="709"/>
          <w:tab w:val="right" w:leader="dot" w:pos="8222"/>
        </w:tabs>
      </w:pPr>
      <w:bookmarkStart w:id="36" w:name="_Toc470095600"/>
      <w:r>
        <w:t xml:space="preserve">Şekil </w:t>
      </w:r>
      <w:fldSimple w:instr=" STYLEREF 1 \s ">
        <w:r>
          <w:rPr>
            <w:noProof/>
          </w:rPr>
          <w:t>2</w:t>
        </w:r>
      </w:fldSimple>
      <w:r>
        <w:t>.</w:t>
      </w:r>
      <w:fldSimple w:instr=" SEQ Şekil \* ARABIC \s 1 ">
        <w:r>
          <w:rPr>
            <w:noProof/>
          </w:rPr>
          <w:t>5</w:t>
        </w:r>
      </w:fldSimple>
      <w:r>
        <w:t xml:space="preserve">. </w:t>
      </w:r>
      <w:r w:rsidRPr="00B52CDF">
        <w:t>Sütun karıştırma operasyonu [100]</w:t>
      </w:r>
      <w:bookmarkEnd w:id="36"/>
    </w:p>
    <w:p w:rsidR="00CF32F7" w:rsidRDefault="00CF32F7" w:rsidP="009B74D4">
      <w:pPr>
        <w:pStyle w:val="resimyazs"/>
        <w:tabs>
          <w:tab w:val="left" w:pos="709"/>
          <w:tab w:val="right" w:leader="dot" w:pos="8222"/>
        </w:tabs>
      </w:pPr>
    </w:p>
    <w:p w:rsidR="00CF32F7" w:rsidRDefault="00CF32F7" w:rsidP="009B74D4">
      <w:pPr>
        <w:pStyle w:val="resimyazs"/>
        <w:tabs>
          <w:tab w:val="left" w:pos="709"/>
          <w:tab w:val="right" w:leader="dot" w:pos="8222"/>
        </w:tabs>
      </w:pPr>
    </w:p>
    <w:p w:rsidR="00CF32F7" w:rsidRPr="009B4198" w:rsidRDefault="00CF32F7" w:rsidP="009B4198">
      <w:pPr>
        <w:pStyle w:val="ListParagraph"/>
        <w:tabs>
          <w:tab w:val="left" w:pos="709"/>
          <w:tab w:val="right" w:leader="dot" w:pos="8222"/>
        </w:tabs>
        <w:rPr>
          <w:vertAlign w:val="superscript"/>
        </w:rPr>
      </w:pPr>
      <w:r>
        <w:t>Ters sütun karıştırma işleminde ise, durum matrisinde yer alan sütunlar sabit bir polinom ile çarpma işlemine tabi tutulmaktadır. Şifre çözme işleminde kullanılacak olan sabit polinom GF (2</w:t>
      </w:r>
      <w:r w:rsidRPr="009711A6">
        <w:rPr>
          <w:vertAlign w:val="superscript"/>
        </w:rPr>
        <w:t>8</w:t>
      </w:r>
      <w:r w:rsidRPr="007836F0">
        <w:t>)</w:t>
      </w:r>
      <w:r>
        <w:t>’de şifreleme işleminde kullanılan sabit polinomun çarpmaya göre tersi alınarak hesaplanmakta ve bu polinom kullanılmaktadır. AES algoritmasında kullanılan A ve A</w:t>
      </w:r>
      <w:r w:rsidRPr="009711A6">
        <w:rPr>
          <w:vertAlign w:val="superscript"/>
        </w:rPr>
        <w:t>-1</w:t>
      </w:r>
      <w:r>
        <w:rPr>
          <w:vertAlign w:val="superscript"/>
        </w:rPr>
        <w:t xml:space="preserve"> </w:t>
      </w:r>
      <w:r w:rsidRPr="009711A6">
        <w:t xml:space="preserve">matrisi </w:t>
      </w:r>
      <w:r>
        <w:t>Şekil 2.6.’da gösterilmiştir.</w:t>
      </w:r>
      <w:r w:rsidRPr="00B64A48">
        <w:rPr>
          <w:vertAlign w:val="superscript"/>
        </w:rPr>
        <w:t xml:space="preserve"> </w:t>
      </w:r>
    </w:p>
    <w:p w:rsidR="00CF32F7" w:rsidRPr="00B64A48" w:rsidRDefault="00CF32F7" w:rsidP="00510C0F">
      <w:pPr>
        <w:pStyle w:val="ListParagraph"/>
        <w:tabs>
          <w:tab w:val="left" w:pos="709"/>
          <w:tab w:val="right" w:leader="dot" w:pos="8222"/>
        </w:tabs>
        <w:rPr>
          <w:sz w:val="28"/>
          <w:szCs w:val="28"/>
          <w:vertAlign w:val="superscript"/>
        </w:rPr>
      </w:pPr>
      <w:r>
        <w:rPr>
          <w:vertAlign w:val="superscript"/>
        </w:rPr>
        <w:t xml:space="preserve">    </w:t>
      </w:r>
      <w:r>
        <w:rPr>
          <w:sz w:val="28"/>
          <w:szCs w:val="28"/>
        </w:rPr>
        <w:t xml:space="preserve">                           </w:t>
      </w:r>
      <w:r w:rsidRPr="00B64A48">
        <w:rPr>
          <w:sz w:val="28"/>
          <w:szCs w:val="28"/>
        </w:rPr>
        <w:t>A</w:t>
      </w:r>
      <w:r>
        <w:rPr>
          <w:sz w:val="28"/>
          <w:szCs w:val="28"/>
          <w:vertAlign w:val="superscript"/>
        </w:rPr>
        <w:t xml:space="preserve">                                              </w:t>
      </w:r>
      <w:r w:rsidRPr="00B64A48">
        <w:rPr>
          <w:sz w:val="28"/>
          <w:szCs w:val="28"/>
        </w:rPr>
        <w:t>A</w:t>
      </w:r>
      <w:r w:rsidRPr="00B64A48">
        <w:rPr>
          <w:sz w:val="28"/>
          <w:szCs w:val="28"/>
          <w:vertAlign w:val="superscript"/>
        </w:rPr>
        <w:t>-1</w:t>
      </w:r>
    </w:p>
    <w:p w:rsidR="00CF32F7" w:rsidRDefault="00CF32F7" w:rsidP="003F4692">
      <w:pPr>
        <w:pStyle w:val="Caption"/>
        <w:keepNext/>
        <w:tabs>
          <w:tab w:val="left" w:pos="709"/>
          <w:tab w:val="right" w:leader="dot" w:pos="8222"/>
        </w:tabs>
        <w:jc w:val="center"/>
        <w:rPr>
          <w:szCs w:val="24"/>
        </w:rPr>
      </w:pPr>
      <w:r w:rsidRPr="002C0BD4">
        <w:rPr>
          <w:position w:val="-66"/>
          <w:szCs w:val="24"/>
        </w:rPr>
        <w:object w:dxaOrig="1920" w:dyaOrig="1440">
          <v:shape id="_x0000_i1045" type="#_x0000_t75" style="width:95.25pt;height:1in" o:ole="">
            <v:imagedata r:id="rId50" o:title=""/>
          </v:shape>
          <o:OLEObject Type="Embed" ProgID="Equation.DSMT4" ShapeID="_x0000_i1045" DrawAspect="Content" ObjectID="_1545738062" r:id="rId55"/>
        </w:object>
      </w:r>
      <w:r w:rsidRPr="00B64A48">
        <w:sym w:font="Wingdings" w:char="F0DF"/>
      </w:r>
      <w:r w:rsidRPr="00B64A48">
        <w:sym w:font="Wingdings" w:char="F0E0"/>
      </w:r>
      <w:r w:rsidRPr="00B64A48">
        <w:rPr>
          <w:position w:val="-66"/>
          <w:szCs w:val="24"/>
        </w:rPr>
        <w:object w:dxaOrig="2200" w:dyaOrig="1440">
          <v:shape id="_x0000_i1046" type="#_x0000_t75" style="width:110.25pt;height:1in" o:ole="">
            <v:imagedata r:id="rId56" o:title=""/>
          </v:shape>
          <o:OLEObject Type="Embed" ProgID="Equation.DSMT4" ShapeID="_x0000_i1046" DrawAspect="Content" ObjectID="_1545738063" r:id="rId57"/>
        </w:object>
      </w:r>
    </w:p>
    <w:p w:rsidR="00CF32F7" w:rsidRDefault="00CF32F7" w:rsidP="003F4692">
      <w:pPr>
        <w:pStyle w:val="Caption"/>
        <w:jc w:val="center"/>
      </w:pPr>
      <w:bookmarkStart w:id="37" w:name="_Toc470095601"/>
      <w:r>
        <w:t xml:space="preserve">Şekil </w:t>
      </w:r>
      <w:fldSimple w:instr=" STYLEREF 1 \s ">
        <w:r>
          <w:rPr>
            <w:noProof/>
          </w:rPr>
          <w:t>2</w:t>
        </w:r>
      </w:fldSimple>
      <w:r>
        <w:t>.</w:t>
      </w:r>
      <w:fldSimple w:instr=" SEQ Şekil \* ARABIC \s 1 ">
        <w:r>
          <w:rPr>
            <w:noProof/>
          </w:rPr>
          <w:t>6</w:t>
        </w:r>
      </w:fldSimple>
      <w:r>
        <w:t>. Sütun karıştırma işleminde kullanılan A ve A</w:t>
      </w:r>
      <w:r w:rsidRPr="003F4692">
        <w:rPr>
          <w:vertAlign w:val="superscript"/>
        </w:rPr>
        <w:t>-1</w:t>
      </w:r>
      <w:r>
        <w:rPr>
          <w:noProof/>
        </w:rPr>
        <w:t xml:space="preserve"> matrisi</w:t>
      </w:r>
      <w:bookmarkEnd w:id="37"/>
    </w:p>
    <w:p w:rsidR="00CF32F7" w:rsidRPr="00407C51" w:rsidRDefault="00CF32F7" w:rsidP="00407C51"/>
    <w:p w:rsidR="00CF32F7" w:rsidRDefault="00CF32F7" w:rsidP="00EF07C1">
      <w:pPr>
        <w:pStyle w:val="ListParagraph"/>
        <w:numPr>
          <w:ilvl w:val="0"/>
          <w:numId w:val="1"/>
        </w:numPr>
        <w:tabs>
          <w:tab w:val="left" w:pos="709"/>
          <w:tab w:val="right" w:leader="dot" w:pos="8222"/>
        </w:tabs>
      </w:pPr>
      <w:r>
        <w:t>Anahtar ekleme: Döngü anahtarı ekleme işlemi, şifreleme ve çözme işlemi için birbirinin aynıdır. D</w:t>
      </w:r>
      <w:r w:rsidRPr="009711A6">
        <w:t>öngüye girilmeden şifrelemede kullanılacak anahtar ile durum matrisinin yani şifrelenece</w:t>
      </w:r>
      <w:r>
        <w:t>k olan veri bloğunun sütun bazında XOR işlemi yapılmaktadır</w:t>
      </w:r>
      <w:r w:rsidRPr="009711A6">
        <w:t xml:space="preserve">. Daha sonraki her döngüde </w:t>
      </w:r>
      <w:r>
        <w:t xml:space="preserve">kullanılmak üzere </w:t>
      </w:r>
      <w:r w:rsidRPr="009711A6">
        <w:t>alt döngü anahta</w:t>
      </w:r>
      <w:r>
        <w:t xml:space="preserve">rları döngü anahtarları oluşturma algoritması ile </w:t>
      </w:r>
      <w:r w:rsidRPr="009711A6">
        <w:t xml:space="preserve">elde edilmektedir. Elde edilen alt döngü anahtarı ile her döngüde durum matrisi ile XOR işlemi </w:t>
      </w:r>
      <w:r w:rsidRPr="004623C8">
        <w:t>gerçekleştirilmektedir.</w:t>
      </w:r>
      <w:r>
        <w:t xml:space="preserve"> Şekil 2.7.’de</w:t>
      </w:r>
      <w:r w:rsidRPr="004623C8">
        <w:t xml:space="preserve"> durum </w:t>
      </w:r>
      <w:r>
        <w:t>matrisi ile oluştrulan döngü anahtarının sütun bazında XOR’lanması ve şifreli matrisin elde edilmesi görülmektedir.</w:t>
      </w:r>
    </w:p>
    <w:p w:rsidR="00CF32F7" w:rsidRDefault="00CF32F7" w:rsidP="0034002E">
      <w:pPr>
        <w:pStyle w:val="ListParagraph"/>
        <w:tabs>
          <w:tab w:val="left" w:pos="709"/>
          <w:tab w:val="right" w:leader="dot" w:pos="8222"/>
        </w:tabs>
      </w:pPr>
    </w:p>
    <w:p w:rsidR="00CF32F7" w:rsidRDefault="00CF32F7" w:rsidP="00510C0F">
      <w:pPr>
        <w:pStyle w:val="ListParagraph"/>
        <w:keepNext/>
        <w:tabs>
          <w:tab w:val="left" w:pos="709"/>
          <w:tab w:val="right" w:leader="dot" w:pos="8222"/>
        </w:tabs>
        <w:jc w:val="center"/>
      </w:pPr>
      <w:r w:rsidRPr="00B173BD">
        <w:rPr>
          <w:noProof/>
          <w:lang w:eastAsia="tr-TR"/>
        </w:rPr>
        <w:pict>
          <v:shape id="Resim 55" o:spid="_x0000_i1047" type="#_x0000_t75" style="width:333pt;height:141.75pt;visibility:visible">
            <v:imagedata r:id="rId58" o:title=""/>
          </v:shape>
        </w:pict>
      </w:r>
    </w:p>
    <w:p w:rsidR="00CF32F7" w:rsidRDefault="00CF32F7" w:rsidP="003B6A21">
      <w:pPr>
        <w:pStyle w:val="resimyazs"/>
        <w:tabs>
          <w:tab w:val="left" w:pos="709"/>
          <w:tab w:val="right" w:leader="dot" w:pos="8222"/>
        </w:tabs>
      </w:pPr>
      <w:bookmarkStart w:id="38" w:name="_Toc470095602"/>
      <w:r>
        <w:t xml:space="preserve">Şekil </w:t>
      </w:r>
      <w:fldSimple w:instr=" STYLEREF 1 \s ">
        <w:r>
          <w:rPr>
            <w:noProof/>
          </w:rPr>
          <w:t>2</w:t>
        </w:r>
      </w:fldSimple>
      <w:r>
        <w:t>.</w:t>
      </w:r>
      <w:fldSimple w:instr=" SEQ Şekil \* ARABIC \s 1 ">
        <w:r>
          <w:rPr>
            <w:noProof/>
          </w:rPr>
          <w:t>7</w:t>
        </w:r>
      </w:fldSimple>
      <w:r>
        <w:t xml:space="preserve">. </w:t>
      </w:r>
      <w:r w:rsidRPr="00F8657F">
        <w:t>Anahtar ekleme operasyonunda, döngü anahtarı ile durum matrisinin XOR işlemi [100]</w:t>
      </w:r>
      <w:bookmarkEnd w:id="38"/>
    </w:p>
    <w:p w:rsidR="00CF32F7" w:rsidRDefault="00CF32F7" w:rsidP="00510C0F">
      <w:pPr>
        <w:pStyle w:val="ListParagraph"/>
        <w:tabs>
          <w:tab w:val="left" w:pos="709"/>
          <w:tab w:val="right" w:leader="dot" w:pos="8222"/>
        </w:tabs>
        <w:jc w:val="center"/>
        <w:rPr>
          <w:sz w:val="18"/>
          <w:szCs w:val="18"/>
        </w:rPr>
      </w:pPr>
    </w:p>
    <w:p w:rsidR="00CF32F7" w:rsidRPr="0040733D" w:rsidRDefault="00CF32F7" w:rsidP="00510C0F">
      <w:pPr>
        <w:pStyle w:val="ListParagraph"/>
        <w:tabs>
          <w:tab w:val="left" w:pos="709"/>
          <w:tab w:val="right" w:leader="dot" w:pos="8222"/>
        </w:tabs>
        <w:jc w:val="center"/>
        <w:rPr>
          <w:sz w:val="18"/>
          <w:szCs w:val="18"/>
        </w:rPr>
      </w:pPr>
    </w:p>
    <w:p w:rsidR="00CF32F7" w:rsidRPr="003B6A21" w:rsidRDefault="00CF32F7" w:rsidP="00EF07C1">
      <w:pPr>
        <w:pStyle w:val="ListParagraph"/>
        <w:numPr>
          <w:ilvl w:val="0"/>
          <w:numId w:val="1"/>
        </w:numPr>
        <w:tabs>
          <w:tab w:val="left" w:pos="709"/>
          <w:tab w:val="right" w:leader="dot" w:pos="8222"/>
        </w:tabs>
      </w:pPr>
      <w:r w:rsidRPr="003B6A21">
        <w:t xml:space="preserve">Döngü anahtarlarının oluşturulması </w:t>
      </w:r>
    </w:p>
    <w:p w:rsidR="00CF32F7" w:rsidRDefault="00CF32F7" w:rsidP="00DD08D0">
      <w:pPr>
        <w:pStyle w:val="ListParagraph"/>
        <w:tabs>
          <w:tab w:val="left" w:pos="709"/>
          <w:tab w:val="right" w:leader="dot" w:pos="8222"/>
        </w:tabs>
      </w:pPr>
      <w:r w:rsidRPr="00A82D79">
        <w:t>AES algoritmasında en önemli bileşenlerden birisi döngü anahtarlarının oluşturulması işlemidir. AES algoritmasında kullanılacak olan anahtar uzunluğuna göre</w:t>
      </w:r>
      <w:r>
        <w:t xml:space="preserve"> </w:t>
      </w:r>
      <w:r w:rsidRPr="00A82D79">
        <w:t>(128 bit için 10, 192 bit için 12, 256 bit için 14) döngü sayısı değişim göstermektedir.  Algoritmada her döngünün anahtarı şifrelemede kullanılacak olan anahtar (128-192-256) üzerinden ana</w:t>
      </w:r>
      <w:r>
        <w:t>htar genişletme</w:t>
      </w:r>
      <w:r w:rsidRPr="00A82D79">
        <w:t xml:space="preserve"> fonksiyonu kullanılarak üretilmektedir. </w:t>
      </w:r>
      <w:r>
        <w:t xml:space="preserve">Şekil 2.8.’de anahtar genişletme algoritmasına ait blok diyagram görülmektedir. Döngü sayısı Nr olarak kabul edilirse, algoritma tarafından (Nr+1) adet döngü anahtarı şifreleme anahtarından elde edilmektedir. Şifrelemeye verilen ilk anahtar döngüler başlamadan önce, oluşturulan diğer anahtarlar her döngünün içinde kullanılmaktadır. Algoritmada Word (32 bit) kavramı kullanılmakta, döngü sayısına göre algoritma tarafından 4x(Nr+1) adet Word oluşturulmaktadır. 128 bitlik şifreleme için anahtar genişletme algoritması 44, 192 bitlik şifreleme için 52, 256 bitlik şifreleme için 60 adet Word oluşturmaktadır. </w:t>
      </w:r>
    </w:p>
    <w:p w:rsidR="00CF32F7" w:rsidRDefault="00CF32F7" w:rsidP="00DD08D0">
      <w:pPr>
        <w:pStyle w:val="ListParagraph"/>
        <w:tabs>
          <w:tab w:val="left" w:pos="709"/>
          <w:tab w:val="right" w:leader="dot" w:pos="8222"/>
        </w:tabs>
      </w:pPr>
    </w:p>
    <w:p w:rsidR="00CF32F7" w:rsidRDefault="00CF32F7" w:rsidP="00DD08D0">
      <w:pPr>
        <w:pStyle w:val="resimyazs"/>
        <w:tabs>
          <w:tab w:val="left" w:pos="709"/>
          <w:tab w:val="right" w:leader="dot" w:pos="8222"/>
        </w:tabs>
      </w:pPr>
      <w:r>
        <w:rPr>
          <w:noProof/>
          <w:lang w:eastAsia="tr-TR"/>
        </w:rPr>
        <w:t xml:space="preserve">                </w:t>
      </w:r>
      <w:r w:rsidRPr="00B173BD">
        <w:rPr>
          <w:noProof/>
          <w:lang w:eastAsia="tr-TR"/>
        </w:rPr>
        <w:pict>
          <v:shape id="Resim 58" o:spid="_x0000_i1048" type="#_x0000_t75" style="width:363.75pt;height:260.25pt;visibility:visible">
            <v:imagedata r:id="rId59" o:title="" cropbottom="2852f"/>
          </v:shape>
        </w:pict>
      </w:r>
    </w:p>
    <w:p w:rsidR="00CF32F7" w:rsidRDefault="00CF32F7" w:rsidP="00DD08D0">
      <w:pPr>
        <w:keepNext/>
        <w:tabs>
          <w:tab w:val="left" w:pos="709"/>
          <w:tab w:val="right" w:leader="dot" w:pos="8222"/>
        </w:tabs>
        <w:jc w:val="center"/>
      </w:pPr>
    </w:p>
    <w:p w:rsidR="00CF32F7" w:rsidRDefault="00CF32F7" w:rsidP="00DD08D0">
      <w:pPr>
        <w:pStyle w:val="Caption"/>
        <w:tabs>
          <w:tab w:val="left" w:pos="709"/>
          <w:tab w:val="right" w:leader="dot" w:pos="8222"/>
        </w:tabs>
        <w:jc w:val="center"/>
      </w:pPr>
      <w:bookmarkStart w:id="39" w:name="_Toc470095603"/>
      <w:r>
        <w:t xml:space="preserve">Şekil </w:t>
      </w:r>
      <w:fldSimple w:instr=" STYLEREF 1 \s ">
        <w:r>
          <w:rPr>
            <w:noProof/>
          </w:rPr>
          <w:t>2</w:t>
        </w:r>
      </w:fldSimple>
      <w:r>
        <w:t>.</w:t>
      </w:r>
      <w:fldSimple w:instr=" SEQ Şekil \* ARABIC \s 1 ">
        <w:r>
          <w:rPr>
            <w:noProof/>
          </w:rPr>
          <w:t>8</w:t>
        </w:r>
      </w:fldSimple>
      <w:r>
        <w:t xml:space="preserve">. </w:t>
      </w:r>
      <w:r w:rsidRPr="00F545B0">
        <w:t>AES algoritmasında anahtar genişletme fonksiyonu [131]</w:t>
      </w:r>
      <w:bookmarkEnd w:id="39"/>
    </w:p>
    <w:p w:rsidR="00CF32F7" w:rsidRPr="00DD08D0" w:rsidRDefault="00CF32F7" w:rsidP="00DD08D0"/>
    <w:p w:rsidR="00CF32F7" w:rsidRPr="00952EC7" w:rsidRDefault="00CF32F7" w:rsidP="00952EC7">
      <w:pPr>
        <w:pStyle w:val="ListParagraph"/>
        <w:tabs>
          <w:tab w:val="left" w:pos="709"/>
          <w:tab w:val="right" w:leader="dot" w:pos="8222"/>
        </w:tabs>
      </w:pPr>
      <w:r w:rsidRPr="00DB4375">
        <w:t xml:space="preserve">Algoritmada temel işlemler olarak rotword ve subword işlemi bulunmaktadır. Rotword işlemi, </w:t>
      </w:r>
      <w:r>
        <w:t>satır kaydırma</w:t>
      </w:r>
      <w:r w:rsidRPr="00DB4375">
        <w:t xml:space="preserve"> işlemine benzemektedir. Bu işl</w:t>
      </w:r>
      <w:r>
        <w:t>emde bir Word üzerinde bir bayt</w:t>
      </w:r>
      <w:r w:rsidRPr="00DB4375">
        <w:t xml:space="preserve"> sola öteleme işlemi yap</w:t>
      </w:r>
      <w:r>
        <w:t>ıl</w:t>
      </w:r>
      <w:r w:rsidRPr="00DB4375">
        <w:t xml:space="preserve">maktadır. Subword işlemi ise </w:t>
      </w:r>
      <w:r>
        <w:t xml:space="preserve">bayt değiştirme </w:t>
      </w:r>
      <w:r w:rsidRPr="00DB4375">
        <w:t>işlemine benzemektedir. S-Box kullanı</w:t>
      </w:r>
      <w:r>
        <w:t>larak her bir Word üzerinde bayt</w:t>
      </w:r>
      <w:r w:rsidRPr="00DB4375">
        <w:t xml:space="preserve"> değişim işlemi yapılmaktadır. Ayrıca anahtar genişletme işlemi sırasında, döngü sabiti olarak RCon matrisi denilen bir matris kullanılmaktadır. RCon matrisinin hesaplanmasında GF(2</w:t>
      </w:r>
      <w:r w:rsidRPr="00DB4375">
        <w:rPr>
          <w:vertAlign w:val="superscript"/>
        </w:rPr>
        <w:t>8</w:t>
      </w:r>
      <w:r w:rsidRPr="00DB4375">
        <w:t>) sonlu ci</w:t>
      </w:r>
      <w:r>
        <w:t>simler teoremi kullanılmaktadır</w:t>
      </w:r>
    </w:p>
    <w:p w:rsidR="00CF32F7" w:rsidRDefault="00CF32F7" w:rsidP="00510C0F">
      <w:pPr>
        <w:pStyle w:val="resimyazs"/>
        <w:tabs>
          <w:tab w:val="left" w:pos="709"/>
          <w:tab w:val="right" w:leader="dot" w:pos="8222"/>
        </w:tabs>
        <w:rPr>
          <w:b/>
        </w:rPr>
      </w:pPr>
    </w:p>
    <w:p w:rsidR="00CF32F7" w:rsidRDefault="00CF32F7" w:rsidP="00761A28">
      <w:pPr>
        <w:sectPr w:rsidR="00CF32F7" w:rsidSect="00D27AF0">
          <w:pgSz w:w="11906" w:h="16838"/>
          <w:pgMar w:top="1701" w:right="1418" w:bottom="1701" w:left="2268" w:header="709" w:footer="709" w:gutter="0"/>
          <w:cols w:space="708"/>
          <w:titlePg/>
          <w:docGrid w:linePitch="360"/>
        </w:sectPr>
      </w:pPr>
    </w:p>
    <w:p w:rsidR="00CF32F7" w:rsidRPr="00761A28" w:rsidRDefault="00CF32F7" w:rsidP="00761A28"/>
    <w:p w:rsidR="00CF32F7" w:rsidRPr="000D51DD" w:rsidRDefault="00CF32F7" w:rsidP="00510C0F">
      <w:pPr>
        <w:tabs>
          <w:tab w:val="left" w:pos="709"/>
          <w:tab w:val="right" w:leader="dot" w:pos="8222"/>
        </w:tabs>
        <w:rPr>
          <w:lang w:eastAsia="tr-TR"/>
        </w:rPr>
      </w:pPr>
    </w:p>
    <w:p w:rsidR="00CF32F7" w:rsidRDefault="00CF32F7" w:rsidP="00952EC7">
      <w:pPr>
        <w:pStyle w:val="Heading1"/>
        <w:tabs>
          <w:tab w:val="left" w:pos="709"/>
          <w:tab w:val="right" w:leader="dot" w:pos="8222"/>
        </w:tabs>
        <w:ind w:left="1418" w:hanging="1418"/>
        <w:jc w:val="left"/>
      </w:pPr>
      <w:bookmarkStart w:id="40" w:name="_Toc468971518"/>
      <w:r>
        <w:t xml:space="preserve"> </w:t>
      </w:r>
      <w:r w:rsidRPr="00902608">
        <w:t>YENİ KAOTİK SİSTEMLERİN TASARIMI VE ANALİZLERİ</w:t>
      </w:r>
      <w:bookmarkEnd w:id="40"/>
    </w:p>
    <w:p w:rsidR="00CF32F7" w:rsidRDefault="00CF32F7" w:rsidP="00510C0F">
      <w:pPr>
        <w:tabs>
          <w:tab w:val="left" w:pos="709"/>
          <w:tab w:val="right" w:leader="dot" w:pos="8222"/>
        </w:tabs>
        <w:rPr>
          <w:lang w:eastAsia="tr-TR"/>
        </w:rPr>
      </w:pPr>
    </w:p>
    <w:p w:rsidR="00CF32F7" w:rsidRDefault="00CF32F7" w:rsidP="00510C0F">
      <w:pPr>
        <w:tabs>
          <w:tab w:val="left" w:pos="709"/>
          <w:tab w:val="right" w:leader="dot" w:pos="8222"/>
        </w:tabs>
        <w:rPr>
          <w:lang w:eastAsia="tr-TR"/>
        </w:rPr>
      </w:pPr>
    </w:p>
    <w:p w:rsidR="00CF32F7" w:rsidRPr="0047108C" w:rsidRDefault="00CF32F7" w:rsidP="00510C0F">
      <w:pPr>
        <w:tabs>
          <w:tab w:val="left" w:pos="709"/>
          <w:tab w:val="right" w:leader="dot" w:pos="8222"/>
        </w:tabs>
        <w:rPr>
          <w:lang w:eastAsia="tr-TR"/>
        </w:rPr>
      </w:pPr>
    </w:p>
    <w:p w:rsidR="00CF32F7" w:rsidRDefault="00CF32F7" w:rsidP="00510C0F">
      <w:pPr>
        <w:tabs>
          <w:tab w:val="left" w:pos="709"/>
          <w:tab w:val="right" w:leader="dot" w:pos="8222"/>
        </w:tabs>
      </w:pPr>
      <w:r w:rsidRPr="005619E2">
        <w:t xml:space="preserve">Bu bölümde geliştirilecek olan şifreleme algoritmalarında kullanılmak üzere, daha rassal ve zengin dinamik özelliklere sahip yeni kaotik sistem tasarımları gerçekleştirilmiştir. Dinamik özellikleri yüksek ve daha zengin dinamik özelliklere sahip sistemlerin şifreleme algoritmalarında kullanımı şifrelemenin kalitesini doğrudan etkilemektedir. </w:t>
      </w:r>
      <w:r>
        <w:t xml:space="preserve">Yeni kaotik sistem tasarımı için yapılan işlemler Şekil 3.1.’ deki blok diyagramda detaylı olarak gösterilmiştir. </w:t>
      </w:r>
      <w:r w:rsidRPr="003C1CEF">
        <w:t>Yeni kaotik sistem tasarımında, doğrusal olmayan diferansiyel denklemlerin veya denklem sistemlerinin seçiminin ardından, sistemin durum değişkenlerine ayrılması, sisteme parametre veya terim ekleme, çıkarma</w:t>
      </w:r>
      <w:r>
        <w:t xml:space="preserve"> işlemleri gerçekleştirilmiştir</w:t>
      </w:r>
      <w:r w:rsidRPr="003C1CEF">
        <w:t>.  Bu işlemlerin ardından</w:t>
      </w:r>
      <w:r>
        <w:t xml:space="preserve"> faz portresi ve zaman serileri analizi, </w:t>
      </w:r>
      <w:r w:rsidRPr="003C1CEF">
        <w:t>lyapunov üstelleri testleri</w:t>
      </w:r>
      <w:r>
        <w:t>, çatallaşma diyagramı, denge noktaları</w:t>
      </w:r>
      <w:r w:rsidRPr="003C1CEF">
        <w:t xml:space="preserve"> gibi analizler ile dinamik özelliklerinin yeterl</w:t>
      </w:r>
      <w:r>
        <w:t>i olup olmadığı test edilmiştir</w:t>
      </w:r>
      <w:r w:rsidRPr="003C1CEF">
        <w:t xml:space="preserve">. Yeterli bulunması durumunda, kaotik sistemlerin RSÜ tasarımında kullanımı mümkün olacaktır. </w:t>
      </w:r>
      <w:r w:rsidRPr="005619E2">
        <w:t>Yeni kaotik sistem tasarımlarından önce</w:t>
      </w:r>
      <w:r>
        <w:t>,</w:t>
      </w:r>
      <w:r w:rsidRPr="005619E2">
        <w:t xml:space="preserve"> bir sistemin kaotik olup olmadığını ve kaotik özellikler göstermesi durumunda dinamik özelliklerinin belirlenmesi için kullanılan analiz yöntemleri hakkında bilgi verilmiştir.</w:t>
      </w:r>
    </w:p>
    <w:p w:rsidR="00CF32F7" w:rsidRPr="005619E2" w:rsidRDefault="00CF32F7" w:rsidP="00510C0F">
      <w:pPr>
        <w:tabs>
          <w:tab w:val="left" w:pos="709"/>
          <w:tab w:val="right" w:leader="dot" w:pos="8222"/>
        </w:tabs>
      </w:pPr>
    </w:p>
    <w:p w:rsidR="00CF32F7" w:rsidRDefault="00CF32F7" w:rsidP="00510C0F">
      <w:pPr>
        <w:pStyle w:val="Heading2"/>
        <w:tabs>
          <w:tab w:val="left" w:pos="709"/>
          <w:tab w:val="right" w:leader="dot" w:pos="8222"/>
        </w:tabs>
      </w:pPr>
      <w:bookmarkStart w:id="41" w:name="_Toc468971519"/>
      <w:r w:rsidRPr="005619E2">
        <w:t>3.1. Kaotik Sistem Analiz Yöntemleri</w:t>
      </w:r>
      <w:bookmarkEnd w:id="41"/>
    </w:p>
    <w:p w:rsidR="00CF32F7" w:rsidRPr="005619E2" w:rsidRDefault="00CF32F7" w:rsidP="00510C0F">
      <w:pPr>
        <w:tabs>
          <w:tab w:val="left" w:pos="709"/>
          <w:tab w:val="right" w:leader="dot" w:pos="8222"/>
        </w:tabs>
      </w:pPr>
    </w:p>
    <w:p w:rsidR="00CF32F7" w:rsidRDefault="00CF32F7" w:rsidP="00510C0F">
      <w:pPr>
        <w:tabs>
          <w:tab w:val="left" w:pos="709"/>
          <w:tab w:val="right" w:leader="dot" w:pos="8222"/>
        </w:tabs>
      </w:pPr>
      <w:r w:rsidRPr="005619E2">
        <w:t>Kaotik sistemlerin analizi için geliştirilen birçok metot bulunmaktadır. Faz portreleri analizi, zaman serileri analizi, denge noktaları analizi, lyapunov üstelleri analizi, çatallaşma analizi bu yöntemlerden bazılarıdır</w:t>
      </w:r>
      <w:r>
        <w:fldChar w:fldCharType="begin" w:fldLock="1"/>
      </w:r>
      <w:r>
        <w:instrText>ADDIN CSL_CITATION { "citationItems" : [ { "id" : "ITEM-1", "itemData" : { "author" : [ { "dropping-particle" : "", "family" : "L\u00fc J., Chen G., Zhang", "given" : "S.", "non-dropping-particle" : "", "parse-names" : false, "suffix" : "" } ], "container-title" : "International Journal of Bifurcation and Chaos", "id" : "ITEM-1", "issue" : "5", "issued" : { "date-parts" : [ [ "2002" ] ] }, "page" : "1001-1015", "title" : "Dynamical analysis of a new chaotic attractor", "type" : "article-journal", "volume" : "12" }, "uris" : [ "http://www.mendeley.com/documents/?uuid=1dff5ee8-1eb0-421d-8b13-97cefc5e0641" ] } ], "mendeley" : { "formattedCitation" : "[114]", "plainTextFormattedCitation" : "[114]", "previouslyFormattedCitation" : "[114]" }, "properties" : { "noteIndex" : 0 }, "schema" : "https://github.com/citation-style-language/schema/raw/master/csl-citation.json" }</w:instrText>
      </w:r>
      <w:r>
        <w:fldChar w:fldCharType="separate"/>
      </w:r>
      <w:r w:rsidRPr="000D3326">
        <w:rPr>
          <w:noProof/>
        </w:rPr>
        <w:t>[114]</w:t>
      </w:r>
      <w:r>
        <w:fldChar w:fldCharType="end"/>
      </w:r>
      <w:r w:rsidRPr="005619E2">
        <w:t>. Bu yöntemlerden bir kaçı analiz edilerek sistemin kaotik özelliğe sahip olup olmadığı tespit edilebilir. Sistem hakkında daha detaylı bir bilgi için diğer analizlerin</w:t>
      </w:r>
      <w:r>
        <w:t xml:space="preserve"> </w:t>
      </w:r>
      <w:r w:rsidRPr="005619E2">
        <w:t xml:space="preserve">de yapılmasına ihtiyaç vardır. Kaotik sistem analiz yöntemlerinin açıklanmasında, literatürde yaygın olarak </w:t>
      </w:r>
      <w:r w:rsidRPr="00DE37CD">
        <w:t>kullanılan Denklem 3.1’</w:t>
      </w:r>
      <w:r>
        <w:t>de görülen L</w:t>
      </w:r>
      <w:r w:rsidRPr="00DE37CD">
        <w:t xml:space="preserve">orenz kaotik sistemi kullanılacaktır. </w:t>
      </w:r>
      <w:r w:rsidRPr="007D173E">
        <w:t>Denklem takımı toplamda yedi terimden ol</w:t>
      </w:r>
      <w:r>
        <w:t>uşmaktadır. Başlangıç şartları x</w:t>
      </w:r>
      <w:r w:rsidRPr="005733E3">
        <w:rPr>
          <w:vertAlign w:val="subscript"/>
        </w:rPr>
        <w:t>0</w:t>
      </w:r>
      <w:r>
        <w:t>=0,  y</w:t>
      </w:r>
      <w:r w:rsidRPr="005733E3">
        <w:rPr>
          <w:vertAlign w:val="subscript"/>
        </w:rPr>
        <w:t>0</w:t>
      </w:r>
      <w:r>
        <w:t>= -0.1, z</w:t>
      </w:r>
      <w:r w:rsidRPr="005733E3">
        <w:rPr>
          <w:vertAlign w:val="subscript"/>
        </w:rPr>
        <w:t>0</w:t>
      </w:r>
      <w:r w:rsidRPr="007D173E">
        <w:t xml:space="preserve">=9 ve sistem parametreleri a=10, r=28 </w:t>
      </w:r>
      <w:r>
        <w:t>ve b=8/3 olarak belirlenmiştir.</w:t>
      </w:r>
    </w:p>
    <w:p w:rsidR="00CF32F7" w:rsidRDefault="00CF32F7" w:rsidP="00510C0F">
      <w:pPr>
        <w:tabs>
          <w:tab w:val="left" w:pos="709"/>
          <w:tab w:val="right" w:leader="dot" w:pos="8222"/>
        </w:tabs>
      </w:pPr>
    </w:p>
    <w:p w:rsidR="00CF32F7" w:rsidRDefault="00CF32F7" w:rsidP="00F32229">
      <w:pPr>
        <w:pStyle w:val="Caption"/>
        <w:keepNext/>
        <w:tabs>
          <w:tab w:val="left" w:pos="709"/>
          <w:tab w:val="right" w:leader="dot" w:pos="8222"/>
        </w:tabs>
        <w:jc w:val="center"/>
        <w:rPr>
          <w:sz w:val="24"/>
          <w:szCs w:val="24"/>
        </w:rPr>
      </w:pPr>
      <w:r w:rsidRPr="00560C89">
        <w:rPr>
          <w:position w:val="-46"/>
        </w:rPr>
        <w:object w:dxaOrig="1640" w:dyaOrig="1040">
          <v:shape id="_x0000_i1049" type="#_x0000_t75" style="width:80.25pt;height:51pt" o:ole="">
            <v:imagedata r:id="rId60" o:title=""/>
          </v:shape>
          <o:OLEObject Type="Embed" ProgID="Equation.DSMT4" ShapeID="_x0000_i1049" DrawAspect="Content" ObjectID="_1545738064" r:id="rId61"/>
        </w:object>
      </w:r>
      <w:r>
        <w:t xml:space="preserve">                                                                                                                                        </w:t>
      </w:r>
      <w:r w:rsidRPr="00B64A48">
        <w:rPr>
          <w:sz w:val="24"/>
          <w:szCs w:val="24"/>
        </w:rPr>
        <w:t>(</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3</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1</w:t>
      </w:r>
      <w:r>
        <w:rPr>
          <w:sz w:val="24"/>
          <w:szCs w:val="24"/>
        </w:rPr>
        <w:fldChar w:fldCharType="end"/>
      </w:r>
      <w:r>
        <w:rPr>
          <w:sz w:val="24"/>
          <w:szCs w:val="24"/>
        </w:rPr>
        <w:t>)</w:t>
      </w:r>
    </w:p>
    <w:p w:rsidR="00CF32F7" w:rsidRDefault="00CF32F7" w:rsidP="00F32229"/>
    <w:p w:rsidR="00CF32F7" w:rsidRDefault="00CF32F7" w:rsidP="007C1D54">
      <w:pPr>
        <w:keepNext/>
        <w:jc w:val="center"/>
      </w:pPr>
      <w:r w:rsidRPr="00B173BD">
        <w:rPr>
          <w:noProof/>
          <w:lang w:eastAsia="tr-TR"/>
        </w:rPr>
        <w:pict>
          <v:shape id="Resim 7" o:spid="_x0000_i1050" type="#_x0000_t75" style="width:277.5pt;height:472.5pt;visibility:visible">
            <v:imagedata r:id="rId62" o:title=""/>
          </v:shape>
        </w:pict>
      </w:r>
    </w:p>
    <w:p w:rsidR="00CF32F7" w:rsidRDefault="00CF32F7" w:rsidP="007C1D54">
      <w:pPr>
        <w:pStyle w:val="Caption"/>
        <w:jc w:val="center"/>
      </w:pPr>
      <w:bookmarkStart w:id="42" w:name="_Toc470095604"/>
      <w:r>
        <w:t xml:space="preserve">Şekil </w:t>
      </w:r>
      <w:fldSimple w:instr=" STYLEREF 1 \s ">
        <w:r>
          <w:rPr>
            <w:noProof/>
          </w:rPr>
          <w:t>3</w:t>
        </w:r>
      </w:fldSimple>
      <w:r>
        <w:t>.</w:t>
      </w:r>
      <w:fldSimple w:instr=" SEQ Şekil \* ARABIC \s 1 ">
        <w:r>
          <w:rPr>
            <w:noProof/>
          </w:rPr>
          <w:t>1</w:t>
        </w:r>
      </w:fldSimple>
      <w:r>
        <w:t>. Kaotik sistem tasarım blok diyagramı</w:t>
      </w:r>
      <w:bookmarkEnd w:id="42"/>
    </w:p>
    <w:p w:rsidR="00CF32F7" w:rsidRPr="00F32229" w:rsidRDefault="00CF32F7" w:rsidP="00F32229"/>
    <w:p w:rsidR="00CF32F7" w:rsidRPr="008110B3" w:rsidRDefault="00CF32F7" w:rsidP="00510C0F">
      <w:pPr>
        <w:pStyle w:val="Heading3"/>
        <w:tabs>
          <w:tab w:val="left" w:pos="709"/>
          <w:tab w:val="right" w:leader="dot" w:pos="8222"/>
        </w:tabs>
      </w:pPr>
      <w:bookmarkStart w:id="43" w:name="_Toc468971520"/>
      <w:r>
        <w:t>3.1.1. Faz portreleri a</w:t>
      </w:r>
      <w:r w:rsidRPr="008110B3">
        <w:t>nalizi</w:t>
      </w:r>
      <w:bookmarkEnd w:id="43"/>
    </w:p>
    <w:p w:rsidR="00CF32F7" w:rsidRPr="008110B3" w:rsidRDefault="00CF32F7" w:rsidP="00510C0F">
      <w:pPr>
        <w:tabs>
          <w:tab w:val="left" w:pos="709"/>
          <w:tab w:val="right" w:leader="dot" w:pos="8222"/>
        </w:tabs>
      </w:pPr>
    </w:p>
    <w:p w:rsidR="00CF32F7" w:rsidRPr="008110B3" w:rsidRDefault="00CF32F7" w:rsidP="00435F74">
      <w:pPr>
        <w:tabs>
          <w:tab w:val="left" w:pos="709"/>
          <w:tab w:val="right" w:leader="dot" w:pos="8222"/>
        </w:tabs>
        <w:rPr>
          <w:szCs w:val="24"/>
          <w:lang w:val="en-US"/>
        </w:rPr>
      </w:pPr>
      <w:r>
        <w:t xml:space="preserve">Faz uzayı, sistemin durum değişkenleri ve türevlerinin oluşturduğu uzaydır. </w:t>
      </w:r>
      <w:r w:rsidRPr="008110B3">
        <w:t>Faz portreleri analizind</w:t>
      </w:r>
      <w:r>
        <w:t>e bir sistemin takip ettiği yörünge görüntülenebilir</w:t>
      </w:r>
      <w:r w:rsidRPr="008110B3">
        <w:t>. Dinamik sistemlerin analiz</w:t>
      </w:r>
      <w:r>
        <w:t>inde sistem hakkında bilgi sahibi</w:t>
      </w:r>
      <w:r w:rsidRPr="008110B3">
        <w:t xml:space="preserve"> olmak için sistemin takip ettiği yörünge</w:t>
      </w:r>
      <w:r>
        <w:t>nin bilinmesi</w:t>
      </w:r>
      <w:r w:rsidRPr="008110B3">
        <w:t xml:space="preserve"> çok önemlidir. Sistemin zaman sonsuza doğru giderken almış olduğu değerlerin kümesi sistemin haritası veya faz portresi olarak tanımlanmaktadır. K</w:t>
      </w:r>
      <w:r>
        <w:t>ararlı periyodik bir sistemin</w:t>
      </w:r>
      <w:r w:rsidRPr="008110B3">
        <w:t xml:space="preserve"> faz portresi kapa</w:t>
      </w:r>
      <w:r>
        <w:t xml:space="preserve">lı bir geometrik şekil oluşturur. </w:t>
      </w:r>
      <w:r w:rsidRPr="008110B3">
        <w:t>Kaotik sistemlerde yörüngeler aynı nok</w:t>
      </w:r>
      <w:r>
        <w:t xml:space="preserve">ta üzerinden tekrar geçmezler. Bu durum periyodik </w:t>
      </w:r>
      <w:r w:rsidRPr="008110B3">
        <w:t xml:space="preserve"> sistem olmamalarına sebep olmaktadır. Dolayısıyla bir sisteme ait faz portresi sistemin kaotik olup olmadığı ve dinamik özellikleri hakkında önemli bilgi</w:t>
      </w:r>
      <w:r>
        <w:t>ler vermektedir</w:t>
      </w:r>
      <w:r w:rsidRPr="008110B3">
        <w:t xml:space="preserve">. </w:t>
      </w:r>
      <w:r w:rsidRPr="008110B3">
        <w:rPr>
          <w:szCs w:val="24"/>
          <w:lang w:val="en-US"/>
        </w:rPr>
        <w:t>Üç boyutlu bir sistem için x-y, x-z, y-z ve x-y-z olarak dört farklı şekilde bir sistemin kaotik çekicileri yani faz portrelerine bakılabilir</w:t>
      </w:r>
      <w:r w:rsidRPr="004623C8">
        <w:rPr>
          <w:szCs w:val="24"/>
          <w:lang w:val="en-US"/>
        </w:rPr>
        <w:t>. Ş</w:t>
      </w:r>
      <w:r>
        <w:rPr>
          <w:szCs w:val="24"/>
          <w:lang w:val="en-US"/>
        </w:rPr>
        <w:t>ekil 3.2.</w:t>
      </w:r>
      <w:r w:rsidRPr="004623C8">
        <w:rPr>
          <w:szCs w:val="24"/>
          <w:lang w:val="en-US"/>
        </w:rPr>
        <w:t xml:space="preserve">’de </w:t>
      </w:r>
      <w:r w:rsidRPr="008110B3">
        <w:rPr>
          <w:szCs w:val="24"/>
          <w:lang w:val="en-US"/>
        </w:rPr>
        <w:t>Lorenz sistemine ait xy, xz, yz ve xyz fazlarına ait portreler görülmektedir.</w:t>
      </w:r>
      <w:r>
        <w:rPr>
          <w:szCs w:val="24"/>
          <w:lang w:val="en-US"/>
        </w:rPr>
        <w:t xml:space="preserve"> Lorenz sistemine ait faz portreleri incelendiğinde, sistemin takip ettiği yörünge ve değer aralıkları net olarak görülebilmektedir. </w:t>
      </w:r>
    </w:p>
    <w:p w:rsidR="00CF32F7" w:rsidRDefault="00CF32F7" w:rsidP="00510C0F">
      <w:pPr>
        <w:tabs>
          <w:tab w:val="left" w:pos="709"/>
          <w:tab w:val="right" w:leader="dot" w:pos="8222"/>
        </w:tabs>
      </w:pPr>
    </w:p>
    <w:p w:rsidR="00CF32F7" w:rsidRPr="008110B3" w:rsidRDefault="00CF32F7" w:rsidP="00510C0F">
      <w:pPr>
        <w:tabs>
          <w:tab w:val="left" w:pos="709"/>
          <w:tab w:val="right" w:leader="dot" w:pos="8222"/>
        </w:tabs>
        <w:rPr>
          <w:szCs w:val="24"/>
          <w:lang w:val="en-US"/>
        </w:rPr>
      </w:pPr>
    </w:p>
    <w:p w:rsidR="00CF32F7" w:rsidRDefault="00CF32F7" w:rsidP="00510C0F">
      <w:pPr>
        <w:keepNext/>
        <w:tabs>
          <w:tab w:val="left" w:pos="709"/>
          <w:tab w:val="right" w:leader="dot" w:pos="8222"/>
        </w:tabs>
        <w:jc w:val="center"/>
      </w:pPr>
      <w:r w:rsidRPr="00CA35D2">
        <w:rPr>
          <w:noProof/>
          <w:color w:val="FF0000"/>
          <w:szCs w:val="24"/>
          <w:lang w:eastAsia="tr-TR"/>
        </w:rPr>
        <w:pict>
          <v:shape id="Resim 6727" o:spid="_x0000_i1051" type="#_x0000_t75" alt="lorenz-xy" style="width:162pt;height:129pt;visibility:visible">
            <v:imagedata r:id="rId63" o:title=""/>
          </v:shape>
        </w:pict>
      </w:r>
      <w:r w:rsidRPr="00CA35D2">
        <w:rPr>
          <w:noProof/>
          <w:color w:val="FF0000"/>
          <w:szCs w:val="24"/>
          <w:lang w:eastAsia="tr-TR"/>
        </w:rPr>
        <w:pict>
          <v:shape id="Resim 6726" o:spid="_x0000_i1052" type="#_x0000_t75" alt="lorenz-xz" style="width:200.25pt;height:132pt;visibility:visible">
            <v:imagedata r:id="rId64" o:title=""/>
          </v:shape>
        </w:pict>
      </w:r>
    </w:p>
    <w:p w:rsidR="00CF32F7" w:rsidRDefault="00CF32F7" w:rsidP="00510C0F">
      <w:pPr>
        <w:tabs>
          <w:tab w:val="left" w:pos="709"/>
          <w:tab w:val="right" w:leader="dot" w:pos="8222"/>
        </w:tabs>
        <w:jc w:val="center"/>
        <w:rPr>
          <w:color w:val="FF0000"/>
          <w:szCs w:val="24"/>
          <w:lang w:val="en-US"/>
        </w:rPr>
      </w:pPr>
      <w:r w:rsidRPr="00CA35D2">
        <w:rPr>
          <w:noProof/>
          <w:color w:val="FF0000"/>
          <w:szCs w:val="24"/>
          <w:lang w:eastAsia="tr-TR"/>
        </w:rPr>
        <w:pict>
          <v:shape id="Resim 6725" o:spid="_x0000_i1053" type="#_x0000_t75" alt="lorenz-yz" style="width:186pt;height:120pt;visibility:visible">
            <v:imagedata r:id="rId65" o:title=""/>
          </v:shape>
        </w:pict>
      </w:r>
      <w:r w:rsidRPr="00CA35D2">
        <w:rPr>
          <w:noProof/>
          <w:color w:val="FF0000"/>
          <w:szCs w:val="24"/>
          <w:lang w:eastAsia="tr-TR"/>
        </w:rPr>
        <w:pict>
          <v:shape id="Resim 2" o:spid="_x0000_i1054" type="#_x0000_t75" style="width:180.75pt;height:117pt;visibility:visible">
            <v:imagedata r:id="rId66" o:title=""/>
          </v:shape>
        </w:pict>
      </w:r>
    </w:p>
    <w:p w:rsidR="00CF32F7" w:rsidRDefault="00CF32F7" w:rsidP="00510C0F">
      <w:pPr>
        <w:pStyle w:val="resimyazs"/>
        <w:tabs>
          <w:tab w:val="left" w:pos="709"/>
          <w:tab w:val="right" w:leader="dot" w:pos="8222"/>
        </w:tabs>
      </w:pPr>
      <w:bookmarkStart w:id="44" w:name="_Toc470095605"/>
      <w:r>
        <w:t xml:space="preserve">Şekil </w:t>
      </w:r>
      <w:fldSimple w:instr=" STYLEREF 1 \s ">
        <w:r>
          <w:rPr>
            <w:noProof/>
          </w:rPr>
          <w:t>3</w:t>
        </w:r>
      </w:fldSimple>
      <w:r>
        <w:t>.</w:t>
      </w:r>
      <w:fldSimple w:instr=" SEQ Şekil \* ARABIC \s 1 ">
        <w:r>
          <w:rPr>
            <w:noProof/>
          </w:rPr>
          <w:t>2</w:t>
        </w:r>
      </w:fldSimple>
      <w:r>
        <w:t>. Lorenz sistemi faz portreleri</w:t>
      </w:r>
      <w:bookmarkEnd w:id="44"/>
    </w:p>
    <w:p w:rsidR="00CF32F7" w:rsidRPr="003C63E7" w:rsidRDefault="00CF32F7" w:rsidP="0086585A">
      <w:pPr>
        <w:pStyle w:val="resimyazs"/>
        <w:tabs>
          <w:tab w:val="left" w:pos="709"/>
          <w:tab w:val="right" w:leader="dot" w:pos="8222"/>
        </w:tabs>
        <w:jc w:val="both"/>
        <w:rPr>
          <w:color w:val="FF0000"/>
          <w:szCs w:val="24"/>
          <w:lang w:val="en-US"/>
        </w:rPr>
      </w:pPr>
    </w:p>
    <w:p w:rsidR="00CF32F7" w:rsidRPr="00130817" w:rsidRDefault="00CF32F7" w:rsidP="00510C0F">
      <w:pPr>
        <w:pStyle w:val="Heading3"/>
        <w:tabs>
          <w:tab w:val="left" w:pos="709"/>
          <w:tab w:val="right" w:leader="dot" w:pos="8222"/>
        </w:tabs>
      </w:pPr>
      <w:bookmarkStart w:id="45" w:name="_Toc468971521"/>
      <w:r>
        <w:t>3.1.2. Zaman serileri a</w:t>
      </w:r>
      <w:r w:rsidRPr="00130817">
        <w:t>nalizi</w:t>
      </w:r>
      <w:bookmarkEnd w:id="45"/>
    </w:p>
    <w:p w:rsidR="00CF32F7" w:rsidRPr="00130817" w:rsidRDefault="00CF32F7" w:rsidP="00510C0F">
      <w:pPr>
        <w:tabs>
          <w:tab w:val="left" w:pos="709"/>
          <w:tab w:val="right" w:leader="dot" w:pos="8222"/>
        </w:tabs>
      </w:pPr>
    </w:p>
    <w:p w:rsidR="00CF32F7" w:rsidRDefault="00CF32F7" w:rsidP="00510C0F">
      <w:pPr>
        <w:tabs>
          <w:tab w:val="left" w:pos="709"/>
          <w:tab w:val="right" w:leader="dot" w:pos="8222"/>
        </w:tabs>
      </w:pPr>
      <w:r w:rsidRPr="00130817">
        <w:t>Zaman serileri analizi sistemin durum değişkenlerinin zaman içinde almış oldukları değerleri tespit etmek için kullanılan bir yöntemdir. Bu yöntemde sisteme ait değişkenlerin nasıl bir değişim izlediği tespit edilebilmektedir. Eğer sistem düzensiz, sabit ve periyodik olmayan davranışlar gösteriyor ise, sistem kaotik bir sistem</w:t>
      </w:r>
      <w:r>
        <w:t>dir.</w:t>
      </w:r>
      <w:r w:rsidRPr="00130817">
        <w:t xml:space="preserve"> Fakat bu analiz sistemin kaotik olup olmadığını tespit etmek için yeterli değildir. Çünkü bu analiz yönteminde sistemin üretmiş olduğu belli bir aralıktaki değerler gözlemlenebilmektedir. Bunun için başka analizlerin uygulanmasına ihtiyaç vardır.  Zaman serileri analizi ayrıca sistemin başlangıç değerlerine olan hassas bağımlılığını da tespit etmek için kullanılan bir yöntemdir. Başlangıç şartlarındaki ufak bir değişimin sistemin üretmiş olduğu çıktıların tamamen değiştiğini gösterebilmektedir</w:t>
      </w:r>
      <w:r w:rsidRPr="004623C8">
        <w:t xml:space="preserve">. </w:t>
      </w:r>
      <w:r>
        <w:t>Şekil 3.3.</w:t>
      </w:r>
      <w:r w:rsidRPr="004623C8">
        <w:t>’de</w:t>
      </w:r>
      <w:r>
        <w:t xml:space="preserve"> L</w:t>
      </w:r>
      <w:r w:rsidRPr="004623C8">
        <w:t xml:space="preserve">orenz </w:t>
      </w:r>
      <w:r w:rsidRPr="00130817">
        <w:t xml:space="preserve">sistemine ait 50 iterasyon sonucu elde edilen x, y ve z faz çıktılarına ait zaman serisi analizi grafiği görülmektedir. </w:t>
      </w:r>
    </w:p>
    <w:p w:rsidR="00CF32F7" w:rsidRPr="00130817"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CA35D2">
        <w:rPr>
          <w:noProof/>
          <w:color w:val="FF0000"/>
          <w:lang w:eastAsia="tr-TR"/>
        </w:rPr>
        <w:pict>
          <v:shape id="Resim 6728" o:spid="_x0000_i1055" type="#_x0000_t75" alt="time-series-xyz" style="width:342pt;height:199.5pt;visibility:visible">
            <v:imagedata r:id="rId67" o:title="" cropleft="2485f" cropright="11854f"/>
          </v:shape>
        </w:pict>
      </w:r>
    </w:p>
    <w:p w:rsidR="00CF32F7" w:rsidRDefault="00CF32F7" w:rsidP="00E208A6">
      <w:pPr>
        <w:pStyle w:val="Caption"/>
        <w:tabs>
          <w:tab w:val="left" w:pos="709"/>
          <w:tab w:val="right" w:leader="dot" w:pos="8222"/>
        </w:tabs>
        <w:jc w:val="center"/>
      </w:pPr>
      <w:bookmarkStart w:id="46" w:name="_Toc470095606"/>
      <w:r>
        <w:t xml:space="preserve">Şekil </w:t>
      </w:r>
      <w:fldSimple w:instr=" STYLEREF 1 \s ">
        <w:r>
          <w:rPr>
            <w:noProof/>
          </w:rPr>
          <w:t>3</w:t>
        </w:r>
      </w:fldSimple>
      <w:r>
        <w:t>.</w:t>
      </w:r>
      <w:fldSimple w:instr=" SEQ Şekil \* ARABIC \s 1 ">
        <w:r>
          <w:rPr>
            <w:noProof/>
          </w:rPr>
          <w:t>3</w:t>
        </w:r>
      </w:fldSimple>
      <w:r>
        <w:t xml:space="preserve">. </w:t>
      </w:r>
      <w:r w:rsidRPr="00F47477">
        <w:t>Lorenz sistemine ait zaman serileri analizi (x, y, z)</w:t>
      </w:r>
      <w:bookmarkEnd w:id="46"/>
    </w:p>
    <w:p w:rsidR="00CF32F7" w:rsidRPr="00E208A6" w:rsidRDefault="00CF32F7" w:rsidP="00E208A6"/>
    <w:p w:rsidR="00CF32F7" w:rsidRPr="00250139" w:rsidRDefault="00CF32F7" w:rsidP="00510C0F">
      <w:pPr>
        <w:pStyle w:val="Heading3"/>
        <w:tabs>
          <w:tab w:val="left" w:pos="709"/>
          <w:tab w:val="right" w:leader="dot" w:pos="8222"/>
        </w:tabs>
      </w:pPr>
      <w:bookmarkStart w:id="47" w:name="_Toc468971522"/>
      <w:r>
        <w:t>3.1.3. Denge noktaları a</w:t>
      </w:r>
      <w:r w:rsidRPr="00250139">
        <w:t>nalizi</w:t>
      </w:r>
      <w:bookmarkEnd w:id="47"/>
    </w:p>
    <w:p w:rsidR="00CF32F7" w:rsidRPr="00250139" w:rsidRDefault="00CF32F7" w:rsidP="00510C0F">
      <w:pPr>
        <w:tabs>
          <w:tab w:val="left" w:pos="709"/>
          <w:tab w:val="right" w:leader="dot" w:pos="8222"/>
        </w:tabs>
      </w:pPr>
    </w:p>
    <w:p w:rsidR="00CF32F7" w:rsidRDefault="00CF32F7" w:rsidP="00510C0F">
      <w:pPr>
        <w:tabs>
          <w:tab w:val="left" w:pos="709"/>
          <w:tab w:val="right" w:leader="dot" w:pos="8222"/>
        </w:tabs>
      </w:pPr>
      <w:r w:rsidRPr="00250139">
        <w:t xml:space="preserve">Denge noktaları analizi, dinamik sistemlerin davranışları hakkında bilgi veren bir diğer analiz yöntemidir. Bulunan denge noktaları </w:t>
      </w:r>
      <w:r>
        <w:t>gerçek</w:t>
      </w:r>
      <w:r w:rsidRPr="00250139">
        <w:t xml:space="preserve"> sayılar kümesine dahil ise sistem denge noktalarına sahiptir. Sistem, bulunan denge noktaları etrafında bir yörüngede kalıyor ise sistem kararlıdır.  Aksi durumda sistemin kararsız bir yapıda olduğu anlaşılmaktadır.  Sistem denge noktalarının bulunması için sistemde bulunan her bir denklem 0’ a eşitlenir ve çözüm gerçekleştirilir. Daha sonra bulunan denge noktaları sistemin </w:t>
      </w:r>
      <w:r>
        <w:t>J</w:t>
      </w:r>
      <w:r w:rsidRPr="00250139">
        <w:t>acobian matrisi üzerinde yerine yazılarak |J-</w:t>
      </w:r>
      <w:r w:rsidRPr="00250139">
        <w:rPr>
          <w:rFonts w:cs="Calibri"/>
        </w:rPr>
        <w:t>λ</w:t>
      </w:r>
      <w:r w:rsidRPr="00250139">
        <w:t>I|=0 karakteristik</w:t>
      </w:r>
      <w:r>
        <w:t xml:space="preserve"> denge çözümü gerçekleştirilip</w:t>
      </w:r>
      <w:r w:rsidRPr="00250139">
        <w:t xml:space="preserve"> sistemin öz değerleri tespit edilir. Sistemin öz değerlerinden en az bir tanesinin </w:t>
      </w:r>
      <w:r>
        <w:t>gerçek</w:t>
      </w:r>
      <w:r w:rsidRPr="00250139">
        <w:t xml:space="preserve"> kısmının pozitif olması sistemin kaotik bir davranış gösterdiğine işaret etmektedir</w:t>
      </w:r>
      <w:r>
        <w:t xml:space="preserve"> </w:t>
      </w:r>
      <w:r>
        <w:fldChar w:fldCharType="begin" w:fldLock="1"/>
      </w:r>
      <w:r>
        <w:instrText>ADDIN CSL_CITATION { "citationItems" : [ { "id" : "ITEM-1", "itemData" : { "author" : [ { "dropping-particle" : "", "family" : "Pehlivan \u0130.", "given" : "", "non-dropping-particle" : "", "parse-names" : false, "suffix" : "" } ], "id" : "ITEM-1", "issued" : { "date-parts" : [ [ "2007" ] ] }, "publisher" : "Sakarya \u00dcniversitesi", "title" : "Yeni kaotik sistemler: Elektronik devre ger\u00e7eklemeleri, senkronizasyon ve g\u00fcvenli haberle\u015fme uygulamalar\u0131", "type" : "thesis" }, "uris" : [ "http://www.mendeley.com/documents/?uuid=82103211-a3be-451c-89a4-c2770f1c34aa" ] } ], "mendeley" : { "formattedCitation" : "[134]", "plainTextFormattedCitation" : "[134]", "previouslyFormattedCitation" : "[134]" }, "properties" : { "noteIndex" : 0 }, "schema" : "https://github.com/citation-style-language/schema/raw/master/csl-citation.json" }</w:instrText>
      </w:r>
      <w:r>
        <w:fldChar w:fldCharType="separate"/>
      </w:r>
      <w:r w:rsidRPr="000D3326">
        <w:rPr>
          <w:noProof/>
        </w:rPr>
        <w:t>[134]</w:t>
      </w:r>
      <w:r>
        <w:fldChar w:fldCharType="end"/>
      </w:r>
      <w:r w:rsidRPr="00250139">
        <w:t xml:space="preserve">. </w:t>
      </w:r>
    </w:p>
    <w:p w:rsidR="00CF32F7" w:rsidRPr="00250139" w:rsidRDefault="00CF32F7" w:rsidP="00510C0F">
      <w:pPr>
        <w:tabs>
          <w:tab w:val="left" w:pos="709"/>
          <w:tab w:val="right" w:leader="dot" w:pos="8222"/>
        </w:tabs>
      </w:pPr>
    </w:p>
    <w:p w:rsidR="00CF32F7" w:rsidRPr="00A729BC" w:rsidRDefault="00CF32F7" w:rsidP="00510C0F">
      <w:pPr>
        <w:pStyle w:val="Heading3"/>
        <w:tabs>
          <w:tab w:val="left" w:pos="709"/>
          <w:tab w:val="right" w:leader="dot" w:pos="8222"/>
        </w:tabs>
      </w:pPr>
      <w:bookmarkStart w:id="48" w:name="_Toc468971523"/>
      <w:r>
        <w:t>3.1.4. Lyapunov ü</w:t>
      </w:r>
      <w:r w:rsidRPr="00A729BC">
        <w:t>stell</w:t>
      </w:r>
      <w:r>
        <w:t>eri a</w:t>
      </w:r>
      <w:r w:rsidRPr="00A729BC">
        <w:t>nalizi</w:t>
      </w:r>
      <w:bookmarkEnd w:id="48"/>
    </w:p>
    <w:p w:rsidR="00CF32F7" w:rsidRPr="003C63E7" w:rsidRDefault="00CF32F7" w:rsidP="00510C0F">
      <w:pPr>
        <w:tabs>
          <w:tab w:val="left" w:pos="709"/>
          <w:tab w:val="right" w:leader="dot" w:pos="8222"/>
        </w:tabs>
        <w:rPr>
          <w:color w:val="FF0000"/>
        </w:rPr>
      </w:pPr>
    </w:p>
    <w:p w:rsidR="00CF32F7" w:rsidRDefault="00CF32F7" w:rsidP="00510C0F">
      <w:pPr>
        <w:tabs>
          <w:tab w:val="left" w:pos="709"/>
          <w:tab w:val="right" w:leader="dot" w:pos="8222"/>
        </w:tabs>
        <w:rPr>
          <w:rFonts w:cs="Arial"/>
          <w:shd w:val="clear" w:color="auto" w:fill="FFFFFF"/>
        </w:rPr>
      </w:pPr>
      <w:r w:rsidRPr="00250139">
        <w:t xml:space="preserve">Lyapunov üstelleri analizi, dinamik sistemlerin davranışlarını analiz etmek için kullanılan en önemli yöntemlerden birisidir. Bu analiz sonucunda sistemin kaotik özelliklere sahip olup olmadığı tespit edilebilmektedir. Bu analiz başlangıç şartlarındaki değişimlere sistemin tepkisini tespit etmektedir. N boyutlu bir sistem için n adet </w:t>
      </w:r>
      <w:r w:rsidRPr="00250139">
        <w:rPr>
          <w:rFonts w:cs="Arial"/>
          <w:shd w:val="clear" w:color="auto" w:fill="FFFFFF"/>
        </w:rPr>
        <w:t xml:space="preserve">λ </w:t>
      </w:r>
      <w:r w:rsidRPr="00250139">
        <w:t xml:space="preserve">değeri hesaplanmaktadır. </w:t>
      </w:r>
      <w:r w:rsidRPr="00250139">
        <w:rPr>
          <w:rFonts w:cs="Arial"/>
          <w:shd w:val="clear" w:color="auto" w:fill="FFFFFF"/>
        </w:rPr>
        <w:t xml:space="preserve"> Eğer bulunan λ değeri pozitif ise başlangıç şartları arasındaki fark gittikçe artmakta, eğer negatif ise </w:t>
      </w:r>
      <w:r>
        <w:rPr>
          <w:rFonts w:cs="Arial"/>
          <w:shd w:val="clear" w:color="auto" w:fill="FFFFFF"/>
        </w:rPr>
        <w:t>bu değer birbirine yakınlaşmaktadır.</w:t>
      </w:r>
      <w:r w:rsidRPr="00250139">
        <w:rPr>
          <w:rFonts w:cs="Arial"/>
          <w:shd w:val="clear" w:color="auto" w:fill="FFFFFF"/>
        </w:rPr>
        <w:t xml:space="preserve"> Bunun sonucu olarak λ değeri negatif olduğunda sistem yakın başlangıç şartları için aynı değerleri üretebilir. Bulunan λ değerlerinden en az birinin pozitif olması durumunda ise sistemin kaotik davranış gösterdiği sonucuna varılabilmektedir. Kaotik bir sistemden beklenen davranış başlangıç şartlarındaki en ufak bir değişiklikte birbirinden tamamen bağımsız çıktılar üretmesidir. Lyapunov üstelleri diyagramında sistemin (+,</w:t>
      </w:r>
      <w:r>
        <w:rPr>
          <w:rFonts w:cs="Arial"/>
          <w:shd w:val="clear" w:color="auto" w:fill="FFFFFF"/>
        </w:rPr>
        <w:t xml:space="preserve"> </w:t>
      </w:r>
      <w:r w:rsidRPr="00250139">
        <w:rPr>
          <w:rFonts w:cs="Arial"/>
          <w:shd w:val="clear" w:color="auto" w:fill="FFFFFF"/>
        </w:rPr>
        <w:t>0,</w:t>
      </w:r>
      <w:r>
        <w:rPr>
          <w:rFonts w:cs="Arial"/>
          <w:shd w:val="clear" w:color="auto" w:fill="FFFFFF"/>
        </w:rPr>
        <w:t xml:space="preserve"> </w:t>
      </w:r>
      <w:r w:rsidRPr="00250139">
        <w:rPr>
          <w:rFonts w:cs="Arial"/>
          <w:shd w:val="clear" w:color="auto" w:fill="FFFFFF"/>
        </w:rPr>
        <w:t>-) olarak üç farklı değer aldığı bölgelerde sistem kaotik özellik göstermekte, diğer kısımlarda kaostan çıkmaktadır</w:t>
      </w:r>
      <w:r>
        <w:rPr>
          <w:rFonts w:cs="Arial"/>
          <w:shd w:val="clear" w:color="auto" w:fill="FFFFFF"/>
        </w:rPr>
        <w:t xml:space="preserve"> </w:t>
      </w:r>
      <w:r>
        <w:rPr>
          <w:rFonts w:cs="Arial"/>
          <w:shd w:val="clear" w:color="auto" w:fill="FFFFFF"/>
        </w:rPr>
        <w:fldChar w:fldCharType="begin" w:fldLock="1"/>
      </w:r>
      <w:r>
        <w:rPr>
          <w:rFonts w:cs="Arial"/>
          <w:shd w:val="clear" w:color="auto" w:fill="FFFFFF"/>
        </w:rPr>
        <w:instrText>ADDIN CSL_CITATION { "citationItems" : [ { "id" : "ITEM-1", "itemData" : { "author" : [ { "dropping-particle" : "", "family" : "Hilborn, R. C., Coppersmith, S., Mallinckrodt, A. J., McKay", "given" : "S.", "non-dropping-particle" : "", "parse-names" : false, "suffix" : "" } ], "container-title" : "Computers in Physics", "id" : "ITEM-1", "issue" : "6", "issued" : { "date-parts" : [ [ "1994" ] ] }, "title" : "Chaos and nonlinear dynamics: an introduction for scientists and engineers", "type" : "article-journal", "volume" : "8" }, "uris" : [ "http://www.mendeley.com/documents/?uuid=4f58174f-6810-4fc4-8ceb-50af0e16cd1d" ] } ], "mendeley" : { "formattedCitation" : "[135]", "plainTextFormattedCitation" : "[135]", "previouslyFormattedCitation" : "[135]" }, "properties" : { "noteIndex" : 0 }, "schema" : "https://github.com/citation-style-language/schema/raw/master/csl-citation.json" }</w:instrText>
      </w:r>
      <w:r>
        <w:rPr>
          <w:rFonts w:cs="Arial"/>
          <w:shd w:val="clear" w:color="auto" w:fill="FFFFFF"/>
        </w:rPr>
        <w:fldChar w:fldCharType="separate"/>
      </w:r>
      <w:r w:rsidRPr="000D3326">
        <w:rPr>
          <w:rFonts w:cs="Arial"/>
          <w:noProof/>
          <w:shd w:val="clear" w:color="auto" w:fill="FFFFFF"/>
        </w:rPr>
        <w:t>[135]</w:t>
      </w:r>
      <w:r>
        <w:rPr>
          <w:rFonts w:cs="Arial"/>
          <w:shd w:val="clear" w:color="auto" w:fill="FFFFFF"/>
        </w:rPr>
        <w:fldChar w:fldCharType="end"/>
      </w:r>
      <w:r w:rsidRPr="00250139">
        <w:rPr>
          <w:rFonts w:cs="Arial"/>
          <w:shd w:val="clear" w:color="auto" w:fill="FFFFFF"/>
        </w:rPr>
        <w:t xml:space="preserve">. </w:t>
      </w:r>
    </w:p>
    <w:p w:rsidR="00CF32F7" w:rsidRPr="003C63E7" w:rsidRDefault="00CF32F7" w:rsidP="00510C0F">
      <w:pPr>
        <w:tabs>
          <w:tab w:val="left" w:pos="709"/>
          <w:tab w:val="right" w:leader="dot" w:pos="8222"/>
        </w:tabs>
        <w:rPr>
          <w:color w:val="FF0000"/>
        </w:rPr>
      </w:pPr>
    </w:p>
    <w:p w:rsidR="00CF32F7" w:rsidRDefault="00CF32F7" w:rsidP="00510C0F">
      <w:pPr>
        <w:keepNext/>
        <w:tabs>
          <w:tab w:val="left" w:pos="709"/>
          <w:tab w:val="right" w:leader="dot" w:pos="8222"/>
        </w:tabs>
        <w:jc w:val="center"/>
      </w:pPr>
      <w:r w:rsidRPr="00B173BD">
        <w:rPr>
          <w:noProof/>
          <w:lang w:eastAsia="tr-TR"/>
        </w:rPr>
        <w:pict>
          <v:shape id="Resim 59" o:spid="_x0000_i1056" type="#_x0000_t75" style="width:296.25pt;height:176.25pt;visibility:visible">
            <v:imagedata r:id="rId68" o:title=""/>
          </v:shape>
        </w:pict>
      </w:r>
    </w:p>
    <w:p w:rsidR="00CF32F7" w:rsidRDefault="00CF32F7" w:rsidP="00510C0F">
      <w:pPr>
        <w:pStyle w:val="Caption"/>
        <w:tabs>
          <w:tab w:val="left" w:pos="709"/>
          <w:tab w:val="right" w:leader="dot" w:pos="8222"/>
        </w:tabs>
        <w:jc w:val="center"/>
      </w:pPr>
      <w:bookmarkStart w:id="49" w:name="_Toc470095607"/>
      <w:r>
        <w:t xml:space="preserve">Şekil </w:t>
      </w:r>
      <w:fldSimple w:instr=" STYLEREF 1 \s ">
        <w:r>
          <w:rPr>
            <w:noProof/>
          </w:rPr>
          <w:t>3</w:t>
        </w:r>
      </w:fldSimple>
      <w:r>
        <w:t>.</w:t>
      </w:r>
      <w:fldSimple w:instr=" SEQ Şekil \* ARABIC \s 1 ">
        <w:r>
          <w:rPr>
            <w:noProof/>
          </w:rPr>
          <w:t>4</w:t>
        </w:r>
      </w:fldSimple>
      <w:r>
        <w:t xml:space="preserve">. </w:t>
      </w:r>
      <w:r w:rsidRPr="001E68AF">
        <w:t>Lorenz sistemine ait lyapunov üstelleri grafiği</w:t>
      </w:r>
      <w:bookmarkEnd w:id="49"/>
    </w:p>
    <w:p w:rsidR="00CF32F7" w:rsidRDefault="00CF32F7" w:rsidP="00643422">
      <w:pPr>
        <w:tabs>
          <w:tab w:val="left" w:pos="709"/>
          <w:tab w:val="right" w:leader="dot" w:pos="8222"/>
        </w:tabs>
        <w:rPr>
          <w:rFonts w:cs="Arial"/>
          <w:shd w:val="clear" w:color="auto" w:fill="FFFFFF"/>
        </w:rPr>
      </w:pPr>
      <w:r>
        <w:rPr>
          <w:rFonts w:cs="Arial"/>
          <w:shd w:val="clear" w:color="auto" w:fill="FFFFFF"/>
        </w:rPr>
        <w:t>Lorenz sistemine ait L</w:t>
      </w:r>
      <w:r w:rsidRPr="00250139">
        <w:rPr>
          <w:rFonts w:cs="Arial"/>
          <w:shd w:val="clear" w:color="auto" w:fill="FFFFFF"/>
        </w:rPr>
        <w:t xml:space="preserve">yapunov üstelleri grafiği </w:t>
      </w:r>
      <w:r>
        <w:rPr>
          <w:rFonts w:cs="Arial"/>
          <w:shd w:val="clear" w:color="auto" w:fill="FFFFFF"/>
        </w:rPr>
        <w:t>Şekil 3.4.</w:t>
      </w:r>
      <w:r w:rsidRPr="004623C8">
        <w:rPr>
          <w:rFonts w:cs="Arial"/>
          <w:shd w:val="clear" w:color="auto" w:fill="FFFFFF"/>
        </w:rPr>
        <w:t>’de görülmektedir</w:t>
      </w:r>
      <w:r>
        <w:rPr>
          <w:rFonts w:cs="Arial"/>
          <w:shd w:val="clear" w:color="auto" w:fill="FFFFFF"/>
        </w:rPr>
        <w:t>. L</w:t>
      </w:r>
      <w:r w:rsidRPr="00250139">
        <w:rPr>
          <w:rFonts w:cs="Arial"/>
          <w:shd w:val="clear" w:color="auto" w:fill="FFFFFF"/>
        </w:rPr>
        <w:t xml:space="preserve">orenz sisteminin λ değerleri </w:t>
      </w:r>
      <w:r>
        <w:rPr>
          <w:rFonts w:cs="Arial"/>
          <w:shd w:val="clear" w:color="auto" w:fill="FFFFFF"/>
        </w:rPr>
        <w:t>(</w:t>
      </w:r>
      <w:r w:rsidRPr="00250139">
        <w:rPr>
          <w:rFonts w:cs="Calibri"/>
        </w:rPr>
        <w:t>λ</w:t>
      </w:r>
      <w:r w:rsidRPr="00A729BC">
        <w:rPr>
          <w:rFonts w:cs="Calibri"/>
          <w:vertAlign w:val="subscript"/>
        </w:rPr>
        <w:t>1</w:t>
      </w:r>
      <w:r>
        <w:rPr>
          <w:rFonts w:cs="Calibri"/>
        </w:rPr>
        <w:t xml:space="preserve">=0.901,  </w:t>
      </w:r>
      <w:r w:rsidRPr="00250139">
        <w:rPr>
          <w:rFonts w:cs="Calibri"/>
        </w:rPr>
        <w:t>λ</w:t>
      </w:r>
      <w:r w:rsidRPr="00A729BC">
        <w:rPr>
          <w:rFonts w:cs="Calibri"/>
          <w:vertAlign w:val="subscript"/>
        </w:rPr>
        <w:t>2</w:t>
      </w:r>
      <w:r>
        <w:rPr>
          <w:rFonts w:cs="Calibri"/>
        </w:rPr>
        <w:t xml:space="preserve">=0 , </w:t>
      </w:r>
      <w:r w:rsidRPr="00250139">
        <w:rPr>
          <w:rFonts w:cs="Calibri"/>
        </w:rPr>
        <w:t>λ</w:t>
      </w:r>
      <w:r w:rsidRPr="00A729BC">
        <w:rPr>
          <w:rFonts w:cs="Calibri"/>
          <w:vertAlign w:val="subscript"/>
        </w:rPr>
        <w:t>3</w:t>
      </w:r>
      <w:r>
        <w:rPr>
          <w:rFonts w:cs="Calibri"/>
        </w:rPr>
        <w:t>= -14.56</w:t>
      </w:r>
      <w:r>
        <w:rPr>
          <w:rFonts w:cs="Arial"/>
          <w:shd w:val="clear" w:color="auto" w:fill="FFFFFF"/>
        </w:rPr>
        <w:t xml:space="preserve">) </w:t>
      </w:r>
      <w:r w:rsidRPr="00250139">
        <w:rPr>
          <w:rFonts w:cs="Arial"/>
          <w:shd w:val="clear" w:color="auto" w:fill="FFFFFF"/>
        </w:rPr>
        <w:t>incelendiğinde bir değerinin pozitif, birinin 0 ve birinin de negatif olduğ</w:t>
      </w:r>
      <w:r>
        <w:rPr>
          <w:rFonts w:cs="Arial"/>
          <w:shd w:val="clear" w:color="auto" w:fill="FFFFFF"/>
        </w:rPr>
        <w:t>u, yani istenen kaotik davranış</w:t>
      </w:r>
      <w:r w:rsidRPr="00250139">
        <w:rPr>
          <w:rFonts w:cs="Arial"/>
          <w:shd w:val="clear" w:color="auto" w:fill="FFFFFF"/>
        </w:rPr>
        <w:t xml:space="preserve"> özelliklerini taşıdığı görülmektedir.</w:t>
      </w:r>
    </w:p>
    <w:p w:rsidR="00CF32F7" w:rsidRPr="00A95ABF" w:rsidRDefault="00CF32F7" w:rsidP="00510C0F">
      <w:pPr>
        <w:tabs>
          <w:tab w:val="left" w:pos="709"/>
          <w:tab w:val="right" w:leader="dot" w:pos="8222"/>
        </w:tabs>
      </w:pPr>
    </w:p>
    <w:p w:rsidR="00CF32F7" w:rsidRPr="006E513F" w:rsidRDefault="00CF32F7" w:rsidP="00510C0F">
      <w:pPr>
        <w:pStyle w:val="Heading3"/>
        <w:tabs>
          <w:tab w:val="left" w:pos="709"/>
          <w:tab w:val="right" w:leader="dot" w:pos="8222"/>
        </w:tabs>
      </w:pPr>
      <w:bookmarkStart w:id="50" w:name="_Toc468971524"/>
      <w:r w:rsidRPr="006E513F">
        <w:t>3.1.5</w:t>
      </w:r>
      <w:r>
        <w:t>. Çatallaşma a</w:t>
      </w:r>
      <w:r w:rsidRPr="006E513F">
        <w:t>nalizi</w:t>
      </w:r>
      <w:bookmarkEnd w:id="50"/>
    </w:p>
    <w:p w:rsidR="00CF32F7" w:rsidRPr="006E513F" w:rsidRDefault="00CF32F7" w:rsidP="00510C0F">
      <w:pPr>
        <w:tabs>
          <w:tab w:val="left" w:pos="709"/>
          <w:tab w:val="right" w:leader="dot" w:pos="8222"/>
        </w:tabs>
      </w:pPr>
    </w:p>
    <w:p w:rsidR="00CF32F7" w:rsidRDefault="00CF32F7" w:rsidP="00510C0F">
      <w:pPr>
        <w:tabs>
          <w:tab w:val="left" w:pos="709"/>
          <w:tab w:val="right" w:leader="dot" w:pos="8222"/>
        </w:tabs>
      </w:pPr>
      <w:r w:rsidRPr="006E513F">
        <w:t>Sistemin herhangi bir parametresindeki değişimin sistem üzerinde nasıl bir değişikliğe yol açtığını görmek için en iyi yöntemlerden birisi çatallaşma analizidir. Bu analiz sonucunda ilgili parametrenin değişimine bağlı olarak sistemin kaosa girdiği ve çıktığı değer aralıklarını tespit etmek mümkündür. Parametreler üzerinde ufak değişimler ile sistemin davranışı tespit edilebilmektedir</w:t>
      </w:r>
      <w:r>
        <w:t xml:space="preserve"> </w:t>
      </w:r>
      <w:r>
        <w:fldChar w:fldCharType="begin" w:fldLock="1"/>
      </w:r>
      <w:r>
        <w:instrText>ADDIN CSL_CITATION { "citationItems" : [ { "id" : "ITEM-1", "itemData" : { "author" : [ { "dropping-particle" : "", "family" : "Pehlivan \u0130.", "given" : "", "non-dropping-particle" : "", "parse-names" : false, "suffix" : "" } ], "id" : "ITEM-1", "issued" : { "date-parts" : [ [ "2007" ] ] }, "publisher" : "Sakarya \u00dcniversitesi", "title" : "Yeni kaotik sistemler: Elektronik devre ger\u00e7eklemeleri, senkronizasyon ve g\u00fcvenli haberle\u015fme uygulamalar\u0131", "type" : "thesis" }, "uris" : [ "http://www.mendeley.com/documents/?uuid=82103211-a3be-451c-89a4-c2770f1c34aa" ] } ], "mendeley" : { "formattedCitation" : "[134]", "plainTextFormattedCitation" : "[134]", "previouslyFormattedCitation" : "[134]" }, "properties" : { "noteIndex" : 0 }, "schema" : "https://github.com/citation-style-language/schema/raw/master/csl-citation.json" }</w:instrText>
      </w:r>
      <w:r>
        <w:fldChar w:fldCharType="separate"/>
      </w:r>
      <w:r w:rsidRPr="000D3326">
        <w:rPr>
          <w:noProof/>
        </w:rPr>
        <w:t>[134]</w:t>
      </w:r>
      <w:r>
        <w:fldChar w:fldCharType="end"/>
      </w:r>
      <w:r w:rsidRPr="004623C8">
        <w:t xml:space="preserve">.  </w:t>
      </w:r>
      <w:r>
        <w:t>Şekil 3.5.’te L</w:t>
      </w:r>
      <w:r w:rsidRPr="004623C8">
        <w:t xml:space="preserve">orenz </w:t>
      </w:r>
      <w:r w:rsidRPr="006E513F">
        <w:t xml:space="preserve">sisteminin r parametresinin 0-100 </w:t>
      </w:r>
      <w:r>
        <w:t>değerleri arasında çizdirilen</w:t>
      </w:r>
      <w:r w:rsidRPr="006E513F">
        <w:t xml:space="preserve"> çatallaşma diyagramı görülmektedir. Diyagram incelendiğinde sistemin r parametresi için 25 ile 100 değerleri arasında kaosa girip çıktığı görülmektedir.</w:t>
      </w:r>
    </w:p>
    <w:p w:rsidR="00CF32F7" w:rsidRPr="00A90C0C"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B173BD">
        <w:rPr>
          <w:noProof/>
          <w:lang w:eastAsia="tr-TR"/>
        </w:rPr>
        <w:pict>
          <v:shape id="Resim 62" o:spid="_x0000_i1057" type="#_x0000_t75" style="width:252.75pt;height:162.75pt;visibility:visible">
            <v:imagedata r:id="rId69" o:title=""/>
          </v:shape>
        </w:pict>
      </w:r>
    </w:p>
    <w:p w:rsidR="00CF32F7" w:rsidRDefault="00CF32F7" w:rsidP="00510C0F">
      <w:pPr>
        <w:pStyle w:val="Caption"/>
        <w:tabs>
          <w:tab w:val="left" w:pos="709"/>
          <w:tab w:val="right" w:leader="dot" w:pos="8222"/>
        </w:tabs>
        <w:jc w:val="center"/>
      </w:pPr>
      <w:bookmarkStart w:id="51" w:name="_Toc470095608"/>
      <w:r>
        <w:t xml:space="preserve">Şekil </w:t>
      </w:r>
      <w:fldSimple w:instr=" STYLEREF 1 \s ">
        <w:r>
          <w:rPr>
            <w:noProof/>
          </w:rPr>
          <w:t>3</w:t>
        </w:r>
      </w:fldSimple>
      <w:r>
        <w:t>.</w:t>
      </w:r>
      <w:fldSimple w:instr=" SEQ Şekil \* ARABIC \s 1 ">
        <w:r>
          <w:rPr>
            <w:noProof/>
          </w:rPr>
          <w:t>5</w:t>
        </w:r>
      </w:fldSimple>
      <w:r>
        <w:t xml:space="preserve">. </w:t>
      </w:r>
      <w:r w:rsidRPr="00EB5FC2">
        <w:t>Lorenz sistemi çatallaşma diyagramı (r parametresi [0-100] aralığında)[134]</w:t>
      </w:r>
      <w:bookmarkEnd w:id="51"/>
    </w:p>
    <w:p w:rsidR="00CF32F7" w:rsidRPr="00583D6D"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52" w:name="_Toc468971525"/>
      <w:r w:rsidRPr="003C63E7">
        <w:t>3.1.</w:t>
      </w:r>
      <w:r>
        <w:t>6</w:t>
      </w:r>
      <w:r w:rsidRPr="003C63E7">
        <w:t xml:space="preserve">. </w:t>
      </w:r>
      <w:r>
        <w:t xml:space="preserve"> Frekans spektrum a</w:t>
      </w:r>
      <w:r w:rsidRPr="003C63E7">
        <w:t>nalizi</w:t>
      </w:r>
      <w:bookmarkEnd w:id="52"/>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Frekans spektrum analizi, kaotik sistemin davranışının tespitinde önemli bir kriterdir. Bu analizde test edilen parametre değerinde sistemin hangi frekansta hangi genlikte değerler ürettiği tespit edilebilmektedir. Kaotik sistemlerin özellikle şifreleme uygulamalarında daha rasgele değerler üretmesi istenmektedir. Geniş bant aralığında çıktı üreten sistemler şifreleme ve rasgele sayı üretiminde kullanım için daha elverişlidir </w:t>
      </w:r>
      <w:r>
        <w:fldChar w:fldCharType="begin" w:fldLock="1"/>
      </w:r>
      <w:r>
        <w:instrText>ADDIN CSL_CITATION { "citationItems" : [ { "id" : "ITEM-1", "itemData" : { "DOI" : "10.4304/jmm.9.3.408-415", "author" : [ { "dropping-particle" : "", "family" : "Zhongtang", "given" : "Wu", "non-dropping-particle" : "", "parse-names" : false, "suffix" : "" }, { "dropping-particle" : "", "family" : "Wang", "given" : "Mengjiao", "non-dropping-particle" : "", "parse-names" : false, "suffix" : "" }, { "dropping-particle" : "", "family" : "Jianxiu", "given" : "Jin", "non-dropping-particle" : "", "parse-names" : false, "suffix" : "" }, { "dropping-particle" : "", "family" : "Jiuchao", "given" : "Feng", "non-dropping-particle" : "", "parse-names" : false, "suffix" : "" } ], "id" : "ITEM-1", "issue" : "3", "issued" : { "date-parts" : [ [ "2014" ] ] }, "page" : "408-415", "title" : "A Novel Strange Attractor and its Dynamic Analysis", "type" : "article-journal", "volume" : "9" }, "uris" : [ "http://www.mendeley.com/documents/?uuid=f7a533b2-fbf3-42c9-b164-56a9062cbc6d" ] } ], "mendeley" : { "formattedCitation" : "[136]", "plainTextFormattedCitation" : "[136]", "previouslyFormattedCitation" : "[136]" }, "properties" : { "noteIndex" : 0 }, "schema" : "https://github.com/citation-style-language/schema/raw/master/csl-citation.json" }</w:instrText>
      </w:r>
      <w:r>
        <w:fldChar w:fldCharType="separate"/>
      </w:r>
      <w:r w:rsidRPr="000D3326">
        <w:rPr>
          <w:noProof/>
        </w:rPr>
        <w:t>[136]</w:t>
      </w:r>
      <w:r>
        <w:fldChar w:fldCharType="end"/>
      </w:r>
      <w:r>
        <w:t>. Şekil 3.6.’da L</w:t>
      </w:r>
      <w:r w:rsidRPr="004623C8">
        <w:t xml:space="preserve">orenz </w:t>
      </w:r>
      <w:r>
        <w:t xml:space="preserve">sisteminin r=14,5463 parametre değeri için çizdirilen frekans spekturm grafiği görülmektedir. </w:t>
      </w:r>
    </w:p>
    <w:p w:rsidR="00CF32F7"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B173BD">
        <w:rPr>
          <w:noProof/>
          <w:lang w:eastAsia="tr-TR"/>
        </w:rPr>
        <w:pict>
          <v:shape id="Resim 6758" o:spid="_x0000_i1058" type="#_x0000_t75" style="width:303.75pt;height:191.25pt;visibility:visible">
            <v:imagedata r:id="rId70" o:title=""/>
          </v:shape>
        </w:pict>
      </w:r>
    </w:p>
    <w:p w:rsidR="00CF32F7" w:rsidRDefault="00CF32F7" w:rsidP="00510C0F">
      <w:pPr>
        <w:pStyle w:val="Caption"/>
        <w:tabs>
          <w:tab w:val="left" w:pos="709"/>
          <w:tab w:val="right" w:leader="dot" w:pos="8222"/>
        </w:tabs>
        <w:jc w:val="center"/>
      </w:pPr>
      <w:bookmarkStart w:id="53" w:name="_Toc470095609"/>
      <w:r>
        <w:t xml:space="preserve">Şekil </w:t>
      </w:r>
      <w:fldSimple w:instr=" STYLEREF 1 \s ">
        <w:r>
          <w:rPr>
            <w:noProof/>
          </w:rPr>
          <w:t>3</w:t>
        </w:r>
      </w:fldSimple>
      <w:r>
        <w:t>.</w:t>
      </w:r>
      <w:fldSimple w:instr=" SEQ Şekil \* ARABIC \s 1 ">
        <w:r>
          <w:rPr>
            <w:noProof/>
          </w:rPr>
          <w:t>6</w:t>
        </w:r>
      </w:fldSimple>
      <w:r>
        <w:t xml:space="preserve">. </w:t>
      </w:r>
      <w:r w:rsidRPr="00C27B49">
        <w:t>Lorenz sisteminin frekans spektrum analizi (r=14,5463) [136]</w:t>
      </w:r>
      <w:bookmarkEnd w:id="53"/>
    </w:p>
    <w:p w:rsidR="00CF32F7" w:rsidRPr="00583D6D" w:rsidRDefault="00CF32F7" w:rsidP="00510C0F">
      <w:pPr>
        <w:tabs>
          <w:tab w:val="left" w:pos="709"/>
          <w:tab w:val="right" w:leader="dot" w:pos="8222"/>
        </w:tabs>
      </w:pPr>
    </w:p>
    <w:p w:rsidR="00CF32F7" w:rsidRPr="00125DD0" w:rsidRDefault="00CF32F7" w:rsidP="00510C0F">
      <w:pPr>
        <w:pStyle w:val="Heading2"/>
        <w:tabs>
          <w:tab w:val="left" w:pos="709"/>
          <w:tab w:val="right" w:leader="dot" w:pos="8222"/>
        </w:tabs>
      </w:pPr>
      <w:bookmarkStart w:id="54" w:name="_Toc468971526"/>
      <w:r w:rsidRPr="00125DD0">
        <w:t xml:space="preserve">3.2. </w:t>
      </w:r>
      <w:r>
        <w:t xml:space="preserve">Yeni </w:t>
      </w:r>
      <w:r w:rsidRPr="00125DD0">
        <w:t xml:space="preserve">NCS </w:t>
      </w:r>
      <w:r>
        <w:t>Kaotik S</w:t>
      </w:r>
      <w:r w:rsidRPr="00125DD0">
        <w:t xml:space="preserve">istemi </w:t>
      </w:r>
      <w:r>
        <w:t>Tasarımı ve A</w:t>
      </w:r>
      <w:r w:rsidRPr="00125DD0">
        <w:t>nalizleri</w:t>
      </w:r>
      <w:bookmarkEnd w:id="54"/>
    </w:p>
    <w:p w:rsidR="00CF32F7" w:rsidRPr="003C63E7" w:rsidRDefault="00CF32F7" w:rsidP="00510C0F">
      <w:pPr>
        <w:tabs>
          <w:tab w:val="left" w:pos="709"/>
          <w:tab w:val="right" w:leader="dot" w:pos="8222"/>
        </w:tabs>
        <w:rPr>
          <w:color w:val="FF0000"/>
        </w:rPr>
      </w:pPr>
    </w:p>
    <w:p w:rsidR="00CF32F7" w:rsidRDefault="00CF32F7" w:rsidP="00510C0F">
      <w:pPr>
        <w:tabs>
          <w:tab w:val="left" w:pos="709"/>
          <w:tab w:val="right" w:leader="dot" w:pos="8222"/>
        </w:tabs>
        <w:rPr>
          <w:szCs w:val="24"/>
          <w:lang w:val="en-US"/>
        </w:rPr>
      </w:pPr>
      <w:r w:rsidRPr="00FB241D">
        <w:t xml:space="preserve">Çalışmada geliştirilecek olan şifreleme algoritmalarında kullanılmak üzere, zengin dinamik özelliklere sahip iki adet yeni kaotik sistem geliştirilmiştir. Bu sistemlerden birincisi yeni NCS kaotik sistemidir. </w:t>
      </w:r>
      <w:r w:rsidRPr="00FB241D">
        <w:rPr>
          <w:szCs w:val="24"/>
        </w:rPr>
        <w:t>Yeni kaotik sistemin tasarımı için, bir araya getirilen denklem takımları üzerinde terim ekleme</w:t>
      </w:r>
      <w:r>
        <w:rPr>
          <w:szCs w:val="24"/>
        </w:rPr>
        <w:t>-çıkarma</w:t>
      </w:r>
      <w:r w:rsidRPr="00FB241D">
        <w:rPr>
          <w:szCs w:val="24"/>
        </w:rPr>
        <w:t xml:space="preserve"> ve parametreler üzerinde değişiklikler gerçekleştirilmiştir. </w:t>
      </w:r>
      <w:r>
        <w:rPr>
          <w:szCs w:val="24"/>
          <w:lang w:val="en-US"/>
        </w:rPr>
        <w:t>G</w:t>
      </w:r>
      <w:r w:rsidRPr="00FB241D">
        <w:rPr>
          <w:szCs w:val="24"/>
          <w:lang w:val="en-US"/>
        </w:rPr>
        <w:t>eliştirilen yeni kaotik si</w:t>
      </w:r>
      <w:r>
        <w:rPr>
          <w:szCs w:val="24"/>
          <w:lang w:val="en-US"/>
        </w:rPr>
        <w:t xml:space="preserve">steme </w:t>
      </w:r>
      <w:r w:rsidRPr="00FB241D">
        <w:rPr>
          <w:szCs w:val="24"/>
          <w:lang w:val="en-US"/>
        </w:rPr>
        <w:t xml:space="preserve">(NCS) ait denklem takımları </w:t>
      </w:r>
      <w:r>
        <w:rPr>
          <w:szCs w:val="24"/>
          <w:lang w:val="en-US"/>
        </w:rPr>
        <w:t xml:space="preserve">aşağıda </w:t>
      </w:r>
      <w:r w:rsidRPr="00FB241D">
        <w:rPr>
          <w:szCs w:val="24"/>
          <w:lang w:val="en-US"/>
        </w:rPr>
        <w:t>verilmiştir.</w:t>
      </w:r>
      <w:r>
        <w:rPr>
          <w:szCs w:val="24"/>
          <w:lang w:val="en-US"/>
        </w:rPr>
        <w:t xml:space="preserve"> (Denklem 3.2)</w:t>
      </w:r>
    </w:p>
    <w:p w:rsidR="00CF32F7" w:rsidRDefault="00CF32F7" w:rsidP="00510C0F">
      <w:pPr>
        <w:tabs>
          <w:tab w:val="left" w:pos="709"/>
          <w:tab w:val="right" w:leader="dot" w:pos="8222"/>
        </w:tabs>
        <w:rPr>
          <w:szCs w:val="24"/>
          <w:lang w:val="en-US"/>
        </w:rPr>
      </w:pPr>
    </w:p>
    <w:p w:rsidR="00CF32F7" w:rsidRPr="00560C89" w:rsidRDefault="00CF32F7" w:rsidP="00470540">
      <w:pPr>
        <w:pStyle w:val="Caption"/>
        <w:tabs>
          <w:tab w:val="left" w:pos="709"/>
          <w:tab w:val="right" w:leader="dot" w:pos="8222"/>
        </w:tabs>
        <w:jc w:val="center"/>
        <w:rPr>
          <w:szCs w:val="24"/>
          <w:lang w:val="en-US"/>
        </w:rPr>
      </w:pPr>
      <w:r w:rsidRPr="00560C89">
        <w:rPr>
          <w:position w:val="-46"/>
          <w:szCs w:val="24"/>
          <w:lang w:val="en-US"/>
        </w:rPr>
        <w:object w:dxaOrig="1719" w:dyaOrig="1040">
          <v:shape id="_x0000_i1059" type="#_x0000_t75" style="width:84.75pt;height:51pt" o:ole="">
            <v:imagedata r:id="rId71" o:title=""/>
          </v:shape>
          <o:OLEObject Type="Embed" ProgID="Equation.DSMT4" ShapeID="_x0000_i1059" DrawAspect="Content" ObjectID="_1545738065" r:id="rId72"/>
        </w:object>
      </w:r>
      <w:r>
        <w:rPr>
          <w:szCs w:val="24"/>
          <w:lang w:val="en-US"/>
        </w:rPr>
        <w:t xml:space="preserve">                                                                                                                                      </w:t>
      </w:r>
      <w:r w:rsidRPr="00B64A48">
        <w:rPr>
          <w:sz w:val="24"/>
          <w:szCs w:val="24"/>
          <w:lang w:val="en-US"/>
        </w:rPr>
        <w:t>(</w:t>
      </w:r>
      <w:r>
        <w:rPr>
          <w:sz w:val="24"/>
          <w:szCs w:val="24"/>
          <w:lang w:val="en-US"/>
        </w:rPr>
        <w:fldChar w:fldCharType="begin"/>
      </w:r>
      <w:r>
        <w:rPr>
          <w:sz w:val="24"/>
          <w:szCs w:val="24"/>
          <w:lang w:val="en-US"/>
        </w:rPr>
        <w:instrText xml:space="preserve"> STYLEREF 1 \s </w:instrText>
      </w:r>
      <w:r>
        <w:rPr>
          <w:sz w:val="24"/>
          <w:szCs w:val="24"/>
          <w:lang w:val="en-US"/>
        </w:rPr>
        <w:fldChar w:fldCharType="separate"/>
      </w:r>
      <w:r>
        <w:rPr>
          <w:noProof/>
          <w:sz w:val="24"/>
          <w:szCs w:val="24"/>
          <w:lang w:val="en-US"/>
        </w:rPr>
        <w:t>3</w:t>
      </w:r>
      <w:r>
        <w:rPr>
          <w:sz w:val="24"/>
          <w:szCs w:val="24"/>
          <w:lang w:val="en-US"/>
        </w:rPr>
        <w:fldChar w:fldCharType="end"/>
      </w:r>
      <w:r>
        <w:rPr>
          <w:sz w:val="24"/>
          <w:szCs w:val="24"/>
          <w:lang w:val="en-US"/>
        </w:rPr>
        <w:t>.</w:t>
      </w:r>
      <w:r>
        <w:rPr>
          <w:sz w:val="24"/>
          <w:szCs w:val="24"/>
          <w:lang w:val="en-US"/>
        </w:rPr>
        <w:fldChar w:fldCharType="begin"/>
      </w:r>
      <w:r>
        <w:rPr>
          <w:sz w:val="24"/>
          <w:szCs w:val="24"/>
          <w:lang w:val="en-US"/>
        </w:rPr>
        <w:instrText xml:space="preserve"> SEQ Denklem \* ARABIC \s 1 </w:instrText>
      </w:r>
      <w:r>
        <w:rPr>
          <w:sz w:val="24"/>
          <w:szCs w:val="24"/>
          <w:lang w:val="en-US"/>
        </w:rPr>
        <w:fldChar w:fldCharType="separate"/>
      </w:r>
      <w:r>
        <w:rPr>
          <w:noProof/>
          <w:sz w:val="24"/>
          <w:szCs w:val="24"/>
          <w:lang w:val="en-US"/>
        </w:rPr>
        <w:t>2</w:t>
      </w:r>
      <w:r>
        <w:rPr>
          <w:sz w:val="24"/>
          <w:szCs w:val="24"/>
          <w:lang w:val="en-US"/>
        </w:rPr>
        <w:fldChar w:fldCharType="end"/>
      </w:r>
      <w:r w:rsidRPr="00B64A48">
        <w:rPr>
          <w:sz w:val="24"/>
          <w:szCs w:val="24"/>
          <w:lang w:val="en-US"/>
        </w:rPr>
        <w:t>)</w:t>
      </w:r>
    </w:p>
    <w:p w:rsidR="00CF32F7" w:rsidRDefault="00CF32F7" w:rsidP="00510C0F">
      <w:pPr>
        <w:tabs>
          <w:tab w:val="left" w:pos="709"/>
          <w:tab w:val="right" w:leader="dot" w:pos="8222"/>
        </w:tabs>
        <w:rPr>
          <w:szCs w:val="24"/>
          <w:lang w:val="en-US"/>
        </w:rPr>
      </w:pPr>
    </w:p>
    <w:p w:rsidR="00CF32F7" w:rsidRDefault="00CF32F7" w:rsidP="00510C0F">
      <w:pPr>
        <w:tabs>
          <w:tab w:val="left" w:pos="709"/>
          <w:tab w:val="right" w:leader="dot" w:pos="8222"/>
        </w:tabs>
        <w:rPr>
          <w:szCs w:val="24"/>
          <w:lang w:val="en-US"/>
        </w:rPr>
      </w:pPr>
      <w:r w:rsidRPr="00FB241D">
        <w:rPr>
          <w:szCs w:val="24"/>
          <w:lang w:val="en-US"/>
        </w:rPr>
        <w:t>Denklemde kullanılan</w:t>
      </w:r>
      <w:r>
        <w:rPr>
          <w:szCs w:val="24"/>
          <w:lang w:val="en-US"/>
        </w:rPr>
        <w:t xml:space="preserve"> s</w:t>
      </w:r>
      <w:r w:rsidRPr="00FB241D">
        <w:rPr>
          <w:szCs w:val="24"/>
          <w:lang w:val="en-US"/>
        </w:rPr>
        <w:t xml:space="preserve">istem </w:t>
      </w:r>
      <w:r w:rsidRPr="009833EE">
        <w:rPr>
          <w:szCs w:val="24"/>
          <w:lang w:val="en-US"/>
        </w:rPr>
        <w:t>parametreleri a</w:t>
      </w:r>
      <w:r w:rsidRPr="009833EE">
        <w:rPr>
          <w:lang w:val="en-US"/>
        </w:rPr>
        <w:t>=1, b=1, c=2, d= -3 ve</w:t>
      </w:r>
      <w:r w:rsidRPr="009833EE">
        <w:rPr>
          <w:szCs w:val="24"/>
          <w:lang w:val="en-US"/>
        </w:rPr>
        <w:t xml:space="preserve"> başlangıç koşulları </w:t>
      </w:r>
      <w:r w:rsidRPr="0063111E">
        <w:rPr>
          <w:szCs w:val="24"/>
          <w:lang w:val="en-US"/>
        </w:rPr>
        <w:t>x</w:t>
      </w:r>
      <w:r w:rsidRPr="0063111E">
        <w:rPr>
          <w:szCs w:val="24"/>
          <w:vertAlign w:val="subscript"/>
          <w:lang w:val="en-US"/>
        </w:rPr>
        <w:t>0</w:t>
      </w:r>
      <w:r w:rsidRPr="0063111E">
        <w:rPr>
          <w:szCs w:val="24"/>
          <w:lang w:val="en-US"/>
        </w:rPr>
        <w:t xml:space="preserve"> =1, y</w:t>
      </w:r>
      <w:r w:rsidRPr="0063111E">
        <w:rPr>
          <w:szCs w:val="24"/>
          <w:vertAlign w:val="subscript"/>
          <w:lang w:val="en-US"/>
        </w:rPr>
        <w:t>0</w:t>
      </w:r>
      <w:r w:rsidRPr="0063111E">
        <w:rPr>
          <w:szCs w:val="24"/>
          <w:lang w:val="en-US"/>
        </w:rPr>
        <w:t xml:space="preserve"> = -1, z</w:t>
      </w:r>
      <w:r w:rsidRPr="0063111E">
        <w:rPr>
          <w:szCs w:val="24"/>
          <w:vertAlign w:val="subscript"/>
          <w:lang w:val="en-US"/>
        </w:rPr>
        <w:t>0</w:t>
      </w:r>
      <w:r w:rsidRPr="0063111E">
        <w:rPr>
          <w:szCs w:val="24"/>
          <w:lang w:val="en-US"/>
        </w:rPr>
        <w:t xml:space="preserve"> = 0.01 şeklinde olduğunda system kaotik davranış sergilemektedir.</w:t>
      </w:r>
      <w:r>
        <w:rPr>
          <w:szCs w:val="24"/>
          <w:lang w:val="en-US"/>
        </w:rPr>
        <w:t xml:space="preserve"> Sistem parametreleri yerine yazıldığında Denklem 3.3’te verilen denklem takımı elde edilmektedir. </w:t>
      </w:r>
    </w:p>
    <w:p w:rsidR="00CF32F7" w:rsidRPr="00DE37CD" w:rsidRDefault="00CF32F7" w:rsidP="00510C0F">
      <w:pPr>
        <w:pStyle w:val="Caption"/>
        <w:tabs>
          <w:tab w:val="left" w:pos="709"/>
          <w:tab w:val="right" w:leader="dot" w:pos="8222"/>
        </w:tabs>
        <w:jc w:val="center"/>
        <w:rPr>
          <w:sz w:val="24"/>
          <w:szCs w:val="24"/>
          <w:lang w:val="en-US"/>
        </w:rPr>
      </w:pPr>
      <w:r w:rsidRPr="0003194B">
        <w:rPr>
          <w:position w:val="-46"/>
          <w:szCs w:val="24"/>
          <w:lang w:val="en-US"/>
        </w:rPr>
        <w:object w:dxaOrig="1520" w:dyaOrig="1040">
          <v:shape id="_x0000_i1060" type="#_x0000_t75" style="width:78.75pt;height:51pt" o:ole="">
            <v:imagedata r:id="rId73" o:title=""/>
          </v:shape>
          <o:OLEObject Type="Embed" ProgID="Equation.DSMT4" ShapeID="_x0000_i1060" DrawAspect="Content" ObjectID="_1545738066" r:id="rId74"/>
        </w:object>
      </w:r>
      <w:r>
        <w:rPr>
          <w:szCs w:val="24"/>
          <w:lang w:val="en-US"/>
        </w:rPr>
        <w:t xml:space="preserve">                                                                                                                                         </w:t>
      </w:r>
      <w:r w:rsidRPr="00B64A48">
        <w:rPr>
          <w:sz w:val="24"/>
          <w:szCs w:val="24"/>
          <w:lang w:val="en-US"/>
        </w:rPr>
        <w:t>(</w:t>
      </w:r>
      <w:r>
        <w:rPr>
          <w:sz w:val="24"/>
          <w:szCs w:val="24"/>
          <w:lang w:val="en-US"/>
        </w:rPr>
        <w:fldChar w:fldCharType="begin"/>
      </w:r>
      <w:r>
        <w:rPr>
          <w:sz w:val="24"/>
          <w:szCs w:val="24"/>
          <w:lang w:val="en-US"/>
        </w:rPr>
        <w:instrText xml:space="preserve"> STYLEREF 1 \s </w:instrText>
      </w:r>
      <w:r>
        <w:rPr>
          <w:sz w:val="24"/>
          <w:szCs w:val="24"/>
          <w:lang w:val="en-US"/>
        </w:rPr>
        <w:fldChar w:fldCharType="separate"/>
      </w:r>
      <w:r>
        <w:rPr>
          <w:noProof/>
          <w:sz w:val="24"/>
          <w:szCs w:val="24"/>
          <w:lang w:val="en-US"/>
        </w:rPr>
        <w:t>3</w:t>
      </w:r>
      <w:r>
        <w:rPr>
          <w:sz w:val="24"/>
          <w:szCs w:val="24"/>
          <w:lang w:val="en-US"/>
        </w:rPr>
        <w:fldChar w:fldCharType="end"/>
      </w:r>
      <w:r>
        <w:rPr>
          <w:sz w:val="24"/>
          <w:szCs w:val="24"/>
          <w:lang w:val="en-US"/>
        </w:rPr>
        <w:t>.</w:t>
      </w:r>
      <w:r>
        <w:rPr>
          <w:sz w:val="24"/>
          <w:szCs w:val="24"/>
          <w:lang w:val="en-US"/>
        </w:rPr>
        <w:fldChar w:fldCharType="begin"/>
      </w:r>
      <w:r>
        <w:rPr>
          <w:sz w:val="24"/>
          <w:szCs w:val="24"/>
          <w:lang w:val="en-US"/>
        </w:rPr>
        <w:instrText xml:space="preserve"> SEQ Denklem \* ARABIC \s 1 </w:instrText>
      </w:r>
      <w:r>
        <w:rPr>
          <w:sz w:val="24"/>
          <w:szCs w:val="24"/>
          <w:lang w:val="en-US"/>
        </w:rPr>
        <w:fldChar w:fldCharType="separate"/>
      </w:r>
      <w:r>
        <w:rPr>
          <w:noProof/>
          <w:sz w:val="24"/>
          <w:szCs w:val="24"/>
          <w:lang w:val="en-US"/>
        </w:rPr>
        <w:t>3</w:t>
      </w:r>
      <w:r>
        <w:rPr>
          <w:sz w:val="24"/>
          <w:szCs w:val="24"/>
          <w:lang w:val="en-US"/>
        </w:rPr>
        <w:fldChar w:fldCharType="end"/>
      </w:r>
      <w:r w:rsidRPr="00B64A48">
        <w:rPr>
          <w:sz w:val="24"/>
          <w:szCs w:val="24"/>
          <w:lang w:val="en-US"/>
        </w:rPr>
        <w:t>)</w:t>
      </w:r>
    </w:p>
    <w:p w:rsidR="00CF32F7" w:rsidRDefault="00CF32F7" w:rsidP="00510C0F">
      <w:pPr>
        <w:tabs>
          <w:tab w:val="left" w:pos="709"/>
          <w:tab w:val="right" w:leader="dot" w:pos="8222"/>
        </w:tabs>
        <w:jc w:val="center"/>
        <w:rPr>
          <w:szCs w:val="24"/>
          <w:lang w:val="en-US"/>
        </w:rPr>
      </w:pPr>
    </w:p>
    <w:p w:rsidR="00CF32F7" w:rsidRDefault="00CF32F7" w:rsidP="00510C0F">
      <w:pPr>
        <w:pStyle w:val="Heading3"/>
        <w:tabs>
          <w:tab w:val="left" w:pos="709"/>
          <w:tab w:val="right" w:leader="dot" w:pos="8222"/>
        </w:tabs>
        <w:rPr>
          <w:color w:val="FF0000"/>
          <w:lang w:val="en-US"/>
        </w:rPr>
      </w:pPr>
      <w:bookmarkStart w:id="55" w:name="_Toc468971527"/>
      <w:r>
        <w:rPr>
          <w:lang w:val="en-US"/>
        </w:rPr>
        <w:t>3.2.1. Faz p</w:t>
      </w:r>
      <w:r w:rsidRPr="00AD6B8D">
        <w:rPr>
          <w:lang w:val="en-US"/>
        </w:rPr>
        <w:t>ortreleri</w:t>
      </w:r>
      <w:r>
        <w:rPr>
          <w:lang w:val="en-US"/>
        </w:rPr>
        <w:t xml:space="preserve"> a</w:t>
      </w:r>
      <w:r w:rsidRPr="00AD6B8D">
        <w:rPr>
          <w:lang w:val="en-US"/>
        </w:rPr>
        <w:t>nalizi</w:t>
      </w:r>
      <w:bookmarkEnd w:id="55"/>
      <w:r w:rsidRPr="00AD6B8D">
        <w:rPr>
          <w:lang w:val="en-US"/>
        </w:rPr>
        <w:t xml:space="preserve"> </w:t>
      </w:r>
      <w:r w:rsidRPr="003C63E7">
        <w:rPr>
          <w:color w:val="FF0000"/>
          <w:lang w:val="en-US"/>
        </w:rPr>
        <w:t xml:space="preserve"> </w:t>
      </w:r>
    </w:p>
    <w:p w:rsidR="00CF32F7" w:rsidRPr="0003194B"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Pr>
          <w:lang w:val="en-US"/>
        </w:rPr>
        <w:t>Yeni NCS sistemine ait x-y, x-z ve y-z fazlarına ait faz portreleri çıktıları, Matlab odesolve.m isimli program dosyası kullanılarak çizdirilmiştir. Şekil 3.7.’de</w:t>
      </w:r>
      <w:r w:rsidRPr="004623C8">
        <w:rPr>
          <w:lang w:val="en-US"/>
        </w:rPr>
        <w:t xml:space="preserve"> sistemin </w:t>
      </w:r>
      <w:r>
        <w:rPr>
          <w:lang w:val="en-US"/>
        </w:rPr>
        <w:t>faz portreleri çıktıları görülmektedir. Faz portreleri incelendiğinde sistemin zengin dinamik davranışlara sahip olduğu görülmektedir.</w:t>
      </w:r>
    </w:p>
    <w:p w:rsidR="00CF32F7" w:rsidRPr="006070B6" w:rsidRDefault="00CF32F7" w:rsidP="00510C0F">
      <w:pPr>
        <w:tabs>
          <w:tab w:val="left" w:pos="709"/>
          <w:tab w:val="right" w:leader="dot" w:pos="8222"/>
        </w:tabs>
        <w:rPr>
          <w:lang w:val="en-US"/>
        </w:rPr>
      </w:pPr>
    </w:p>
    <w:p w:rsidR="00CF32F7" w:rsidRDefault="00CF32F7" w:rsidP="00510C0F">
      <w:pPr>
        <w:tabs>
          <w:tab w:val="left" w:pos="709"/>
          <w:tab w:val="right" w:leader="dot" w:pos="8222"/>
        </w:tabs>
        <w:jc w:val="center"/>
        <w:rPr>
          <w:noProof/>
          <w:color w:val="FF0000"/>
          <w:lang w:eastAsia="tr-TR"/>
        </w:rPr>
      </w:pPr>
      <w:r w:rsidRPr="00CA35D2">
        <w:rPr>
          <w:noProof/>
          <w:color w:val="FF0000"/>
          <w:lang w:eastAsia="tr-TR"/>
        </w:rPr>
        <w:pict>
          <v:shape id="Resim 6732" o:spid="_x0000_i1061" type="#_x0000_t75" style="width:150pt;height:105.75pt;visibility:visible">
            <v:imagedata r:id="rId75" o:title=""/>
          </v:shape>
        </w:pict>
      </w:r>
      <w:r w:rsidRPr="00CA35D2">
        <w:rPr>
          <w:noProof/>
          <w:color w:val="FF0000"/>
          <w:lang w:eastAsia="tr-TR"/>
        </w:rPr>
        <w:pict>
          <v:shape id="Resim 6733" o:spid="_x0000_i1062" type="#_x0000_t75" style="width:141.75pt;height:105.75pt;visibility:visible">
            <v:imagedata r:id="rId76" o:title=""/>
          </v:shape>
        </w:pict>
      </w:r>
    </w:p>
    <w:p w:rsidR="00CF32F7" w:rsidRDefault="00CF32F7" w:rsidP="00510C0F">
      <w:pPr>
        <w:keepNext/>
        <w:tabs>
          <w:tab w:val="left" w:pos="709"/>
          <w:tab w:val="right" w:leader="dot" w:pos="8222"/>
        </w:tabs>
        <w:jc w:val="center"/>
      </w:pPr>
      <w:r w:rsidRPr="00CA35D2">
        <w:rPr>
          <w:noProof/>
          <w:color w:val="FF0000"/>
          <w:lang w:eastAsia="tr-TR"/>
        </w:rPr>
        <w:pict>
          <v:shape id="Resim 6734" o:spid="_x0000_i1063" type="#_x0000_t75" style="width:124.5pt;height:96pt;visibility:visible">
            <v:imagedata r:id="rId77" o:title=""/>
          </v:shape>
        </w:pict>
      </w:r>
    </w:p>
    <w:p w:rsidR="00CF32F7" w:rsidRDefault="00CF32F7" w:rsidP="00510C0F">
      <w:pPr>
        <w:pStyle w:val="Caption"/>
        <w:tabs>
          <w:tab w:val="left" w:pos="709"/>
          <w:tab w:val="right" w:leader="dot" w:pos="8222"/>
        </w:tabs>
        <w:jc w:val="center"/>
      </w:pPr>
      <w:bookmarkStart w:id="56" w:name="_Toc470095610"/>
      <w:r>
        <w:t xml:space="preserve">Şekil </w:t>
      </w:r>
      <w:fldSimple w:instr=" STYLEREF 1 \s ">
        <w:r>
          <w:rPr>
            <w:noProof/>
          </w:rPr>
          <w:t>3</w:t>
        </w:r>
      </w:fldSimple>
      <w:r>
        <w:t>.</w:t>
      </w:r>
      <w:fldSimple w:instr=" SEQ Şekil \* ARABIC \s 1 ">
        <w:r>
          <w:rPr>
            <w:noProof/>
          </w:rPr>
          <w:t>7</w:t>
        </w:r>
      </w:fldSimple>
      <w:r>
        <w:t xml:space="preserve">. </w:t>
      </w:r>
      <w:r w:rsidRPr="00670E63">
        <w:t>NCS kaotik sistemi faz portreleri çıktıları</w:t>
      </w:r>
      <w:bookmarkEnd w:id="56"/>
    </w:p>
    <w:p w:rsidR="00CF32F7" w:rsidRPr="009757B0" w:rsidRDefault="00CF32F7" w:rsidP="009757B0"/>
    <w:p w:rsidR="00CF32F7" w:rsidRDefault="00CF32F7" w:rsidP="00510C0F">
      <w:pPr>
        <w:pStyle w:val="Heading3"/>
        <w:tabs>
          <w:tab w:val="left" w:pos="709"/>
          <w:tab w:val="right" w:leader="dot" w:pos="8222"/>
        </w:tabs>
        <w:rPr>
          <w:lang w:val="en-US"/>
        </w:rPr>
      </w:pPr>
      <w:bookmarkStart w:id="57" w:name="_Toc468971528"/>
      <w:r>
        <w:rPr>
          <w:lang w:val="en-US"/>
        </w:rPr>
        <w:t>3.2.2. Zaman serileri a</w:t>
      </w:r>
      <w:r w:rsidRPr="001E4726">
        <w:rPr>
          <w:lang w:val="en-US"/>
        </w:rPr>
        <w:t>nalizi</w:t>
      </w:r>
      <w:bookmarkEnd w:id="57"/>
      <w:r w:rsidRPr="001E4726">
        <w:rPr>
          <w:lang w:val="en-US"/>
        </w:rPr>
        <w:t xml:space="preserve">  </w:t>
      </w:r>
    </w:p>
    <w:p w:rsidR="00CF32F7" w:rsidRPr="001E4726"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sidRPr="001E4726">
        <w:rPr>
          <w:lang w:val="en-US"/>
        </w:rPr>
        <w:t>Sistemin başlangıç şart değerlerindeki çok küçük bir değişiklik sonucu farklı çıktılar vermesi kaotiklik hakkında önemli ipu</w:t>
      </w:r>
      <w:r>
        <w:rPr>
          <w:lang w:val="en-US"/>
        </w:rPr>
        <w:t xml:space="preserve">çları </w:t>
      </w:r>
      <w:r w:rsidRPr="004623C8">
        <w:rPr>
          <w:lang w:val="en-US"/>
        </w:rPr>
        <w:t xml:space="preserve">vermektedir. </w:t>
      </w:r>
      <w:r>
        <w:rPr>
          <w:lang w:val="en-US"/>
        </w:rPr>
        <w:t>Şekil 3.8.</w:t>
      </w:r>
      <w:r w:rsidRPr="004623C8">
        <w:rPr>
          <w:lang w:val="en-US"/>
        </w:rPr>
        <w:t>’de gö</w:t>
      </w:r>
      <w:r w:rsidRPr="001E4726">
        <w:rPr>
          <w:lang w:val="en-US"/>
        </w:rPr>
        <w:t>rüldüğü üzere</w:t>
      </w:r>
      <w:r>
        <w:rPr>
          <w:lang w:val="en-US"/>
        </w:rPr>
        <w:t>, yeni NCS kaotik sisteminin</w:t>
      </w:r>
      <w:r w:rsidRPr="001E4726">
        <w:rPr>
          <w:lang w:val="en-US"/>
        </w:rPr>
        <w:t xml:space="preserve"> ‘x’ başlangıç şartı “1” olarak alınmış </w:t>
      </w:r>
      <w:r>
        <w:rPr>
          <w:lang w:val="en-US"/>
        </w:rPr>
        <w:t>ve sonucu kırmızı olan çıktı elde</w:t>
      </w:r>
      <w:r w:rsidRPr="001E4726">
        <w:rPr>
          <w:lang w:val="en-US"/>
        </w:rPr>
        <w:t xml:space="preserve"> edilmiştir. Daha sonra x 1/10000 değiştirilerek, y</w:t>
      </w:r>
      <w:r>
        <w:rPr>
          <w:lang w:val="en-US"/>
        </w:rPr>
        <w:t>ani “1.0001” yapılarak mavi çıktı</w:t>
      </w:r>
      <w:r w:rsidRPr="001E4726">
        <w:rPr>
          <w:lang w:val="en-US"/>
        </w:rPr>
        <w:t xml:space="preserve"> e</w:t>
      </w:r>
      <w:r>
        <w:rPr>
          <w:lang w:val="en-US"/>
        </w:rPr>
        <w:t>lde edilmiştir. İki çıktı Şekil 3.8.</w:t>
      </w:r>
      <w:r w:rsidRPr="004623C8">
        <w:rPr>
          <w:lang w:val="en-US"/>
        </w:rPr>
        <w:t xml:space="preserve">’de beraber </w:t>
      </w:r>
      <w:r w:rsidRPr="001E4726">
        <w:rPr>
          <w:lang w:val="en-US"/>
        </w:rPr>
        <w:t>incelendiğinde çok küçük değişimlerin yeni sistem üzerinde farklı sonuçlar verdiği, yani başlangıç şartlarına çok hassas olduğu görülebilmektedir.</w:t>
      </w:r>
    </w:p>
    <w:p w:rsidR="00CF32F7" w:rsidRPr="001E4726" w:rsidRDefault="00CF32F7" w:rsidP="00510C0F">
      <w:pPr>
        <w:tabs>
          <w:tab w:val="left" w:pos="709"/>
          <w:tab w:val="right" w:leader="dot" w:pos="8222"/>
        </w:tabs>
        <w:rPr>
          <w:lang w:val="en-US"/>
        </w:rPr>
      </w:pPr>
    </w:p>
    <w:p w:rsidR="00CF32F7" w:rsidRDefault="00CF32F7" w:rsidP="00A416F7">
      <w:pPr>
        <w:keepNext/>
        <w:tabs>
          <w:tab w:val="left" w:pos="709"/>
          <w:tab w:val="right" w:leader="dot" w:pos="8222"/>
        </w:tabs>
        <w:jc w:val="center"/>
      </w:pPr>
      <w:r w:rsidRPr="00CA35D2">
        <w:rPr>
          <w:noProof/>
          <w:color w:val="FF0000"/>
          <w:lang w:eastAsia="tr-TR"/>
        </w:rPr>
        <w:pict>
          <v:shape id="Resim 1" o:spid="_x0000_i1064" type="#_x0000_t75" alt="time-series-analysis" style="width:337.5pt;height:177pt;visibility:visible">
            <v:imagedata r:id="rId78" o:title="" croptop="4961f" cropleft="3215f" cropright="6062f"/>
          </v:shape>
        </w:pict>
      </w:r>
    </w:p>
    <w:p w:rsidR="00CF32F7" w:rsidRDefault="00CF32F7" w:rsidP="009757B0">
      <w:pPr>
        <w:pStyle w:val="resimyazs"/>
        <w:tabs>
          <w:tab w:val="left" w:pos="709"/>
          <w:tab w:val="right" w:leader="dot" w:pos="8222"/>
        </w:tabs>
      </w:pPr>
      <w:bookmarkStart w:id="58" w:name="_Toc470095611"/>
      <w:r>
        <w:t xml:space="preserve">Şekil </w:t>
      </w:r>
      <w:fldSimple w:instr=" STYLEREF 1 \s ">
        <w:r>
          <w:rPr>
            <w:noProof/>
          </w:rPr>
          <w:t>3</w:t>
        </w:r>
      </w:fldSimple>
      <w:r>
        <w:t>.</w:t>
      </w:r>
      <w:fldSimple w:instr=" SEQ Şekil \* ARABIC \s 1 ">
        <w:r>
          <w:rPr>
            <w:noProof/>
          </w:rPr>
          <w:t>8</w:t>
        </w:r>
      </w:fldSimple>
      <w:r>
        <w:t xml:space="preserve">. </w:t>
      </w:r>
      <w:r w:rsidRPr="008561EC">
        <w:t>NCS kaotik sistemi zaman serileri analizi</w:t>
      </w:r>
      <w:bookmarkEnd w:id="58"/>
    </w:p>
    <w:p w:rsidR="00CF32F7" w:rsidRDefault="00CF32F7" w:rsidP="00170C70">
      <w:pPr>
        <w:pStyle w:val="resimyazs"/>
        <w:tabs>
          <w:tab w:val="left" w:pos="709"/>
          <w:tab w:val="right" w:leader="dot" w:pos="8222"/>
        </w:tabs>
        <w:jc w:val="both"/>
      </w:pPr>
    </w:p>
    <w:p w:rsidR="00CF32F7" w:rsidRPr="001E4726" w:rsidRDefault="00CF32F7" w:rsidP="00510C0F">
      <w:pPr>
        <w:pStyle w:val="Heading3"/>
        <w:tabs>
          <w:tab w:val="left" w:pos="709"/>
          <w:tab w:val="right" w:leader="dot" w:pos="8222"/>
        </w:tabs>
        <w:rPr>
          <w:lang w:val="en-US"/>
        </w:rPr>
      </w:pPr>
      <w:bookmarkStart w:id="59" w:name="_Toc468971529"/>
      <w:r w:rsidRPr="001E4726">
        <w:rPr>
          <w:lang w:val="en-US"/>
        </w:rPr>
        <w:t>3.2.3</w:t>
      </w:r>
      <w:r>
        <w:rPr>
          <w:lang w:val="en-US"/>
        </w:rPr>
        <w:t>. Denge noktaları a</w:t>
      </w:r>
      <w:r w:rsidRPr="001E4726">
        <w:rPr>
          <w:lang w:val="en-US"/>
        </w:rPr>
        <w:t>nalizi</w:t>
      </w:r>
      <w:bookmarkEnd w:id="59"/>
      <w:r w:rsidRPr="001E4726">
        <w:rPr>
          <w:lang w:val="en-US"/>
        </w:rPr>
        <w:t xml:space="preserve"> </w:t>
      </w:r>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Pr>
          <w:lang w:val="en-US"/>
        </w:rPr>
        <w:t>Sistemin kararlı bir yapıda olduğunun tespit edilmesi için denge noktaları analizi gerçekleştirilmektedir. Yeni NCS kaotik sisteminin denge noktalarının bulunması için,</w:t>
      </w:r>
    </w:p>
    <w:p w:rsidR="00CF32F7" w:rsidRDefault="00CF32F7" w:rsidP="00510C0F">
      <w:pPr>
        <w:tabs>
          <w:tab w:val="left" w:pos="709"/>
          <w:tab w:val="right" w:leader="dot" w:pos="8222"/>
        </w:tabs>
        <w:rPr>
          <w:lang w:val="en-US"/>
        </w:rPr>
      </w:pPr>
      <w:r>
        <w:rPr>
          <w:lang w:val="en-US"/>
        </w:rPr>
        <w:t>sistemin denklem takımındaki tüm denklemler sıfıra eşitlenerek çözülmektedir. (Denklem 3.4)</w:t>
      </w:r>
    </w:p>
    <w:p w:rsidR="00CF32F7" w:rsidRDefault="00CF32F7" w:rsidP="00510C0F">
      <w:pPr>
        <w:tabs>
          <w:tab w:val="left" w:pos="709"/>
          <w:tab w:val="right" w:leader="dot" w:pos="8222"/>
        </w:tabs>
        <w:rPr>
          <w:lang w:val="en-US"/>
        </w:rPr>
      </w:pPr>
    </w:p>
    <w:p w:rsidR="00CF32F7" w:rsidRDefault="00CF32F7" w:rsidP="00FF0938">
      <w:pPr>
        <w:pStyle w:val="Caption"/>
        <w:tabs>
          <w:tab w:val="left" w:pos="709"/>
          <w:tab w:val="right" w:leader="dot" w:pos="8222"/>
        </w:tabs>
        <w:jc w:val="center"/>
        <w:rPr>
          <w:sz w:val="24"/>
          <w:szCs w:val="24"/>
          <w:lang w:val="en-US"/>
        </w:rPr>
      </w:pPr>
      <w:r w:rsidRPr="009A12DF">
        <w:rPr>
          <w:color w:val="FF0000"/>
          <w:position w:val="-46"/>
          <w:lang w:val="en-US"/>
        </w:rPr>
        <w:object w:dxaOrig="1420" w:dyaOrig="1040">
          <v:shape id="_x0000_i1065" type="#_x0000_t75" style="width:1in;height:51pt" o:ole="">
            <v:imagedata r:id="rId79" o:title=""/>
          </v:shape>
          <o:OLEObject Type="Embed" ProgID="Equation.DSMT4" ShapeID="_x0000_i1065" DrawAspect="Content" ObjectID="_1545738067" r:id="rId80"/>
        </w:object>
      </w:r>
      <w:r>
        <w:rPr>
          <w:color w:val="FF0000"/>
          <w:lang w:val="en-US"/>
        </w:rPr>
        <w:t xml:space="preserve">                                                                                                                                            </w:t>
      </w:r>
      <w:r w:rsidRPr="00B64A48">
        <w:rPr>
          <w:sz w:val="24"/>
          <w:szCs w:val="24"/>
          <w:lang w:val="en-US"/>
        </w:rPr>
        <w:t>(</w:t>
      </w:r>
      <w:r>
        <w:rPr>
          <w:sz w:val="24"/>
          <w:szCs w:val="24"/>
          <w:lang w:val="en-US"/>
        </w:rPr>
        <w:fldChar w:fldCharType="begin"/>
      </w:r>
      <w:r>
        <w:rPr>
          <w:sz w:val="24"/>
          <w:szCs w:val="24"/>
          <w:lang w:val="en-US"/>
        </w:rPr>
        <w:instrText xml:space="preserve"> STYLEREF 1 \s </w:instrText>
      </w:r>
      <w:r>
        <w:rPr>
          <w:sz w:val="24"/>
          <w:szCs w:val="24"/>
          <w:lang w:val="en-US"/>
        </w:rPr>
        <w:fldChar w:fldCharType="separate"/>
      </w:r>
      <w:r>
        <w:rPr>
          <w:noProof/>
          <w:sz w:val="24"/>
          <w:szCs w:val="24"/>
          <w:lang w:val="en-US"/>
        </w:rPr>
        <w:t>3</w:t>
      </w:r>
      <w:r>
        <w:rPr>
          <w:sz w:val="24"/>
          <w:szCs w:val="24"/>
          <w:lang w:val="en-US"/>
        </w:rPr>
        <w:fldChar w:fldCharType="end"/>
      </w:r>
      <w:r>
        <w:rPr>
          <w:sz w:val="24"/>
          <w:szCs w:val="24"/>
          <w:lang w:val="en-US"/>
        </w:rPr>
        <w:t>.</w:t>
      </w:r>
      <w:r>
        <w:rPr>
          <w:sz w:val="24"/>
          <w:szCs w:val="24"/>
          <w:lang w:val="en-US"/>
        </w:rPr>
        <w:fldChar w:fldCharType="begin"/>
      </w:r>
      <w:r>
        <w:rPr>
          <w:sz w:val="24"/>
          <w:szCs w:val="24"/>
          <w:lang w:val="en-US"/>
        </w:rPr>
        <w:instrText xml:space="preserve"> SEQ Denklem \* ARABIC \s 1 </w:instrText>
      </w:r>
      <w:r>
        <w:rPr>
          <w:sz w:val="24"/>
          <w:szCs w:val="24"/>
          <w:lang w:val="en-US"/>
        </w:rPr>
        <w:fldChar w:fldCharType="separate"/>
      </w:r>
      <w:r>
        <w:rPr>
          <w:noProof/>
          <w:sz w:val="24"/>
          <w:szCs w:val="24"/>
          <w:lang w:val="en-US"/>
        </w:rPr>
        <w:t>4</w:t>
      </w:r>
      <w:r>
        <w:rPr>
          <w:sz w:val="24"/>
          <w:szCs w:val="24"/>
          <w:lang w:val="en-US"/>
        </w:rPr>
        <w:fldChar w:fldCharType="end"/>
      </w:r>
      <w:r w:rsidRPr="00B64A48">
        <w:rPr>
          <w:sz w:val="24"/>
          <w:szCs w:val="24"/>
          <w:lang w:val="en-US"/>
        </w:rPr>
        <w:t>)</w:t>
      </w:r>
    </w:p>
    <w:p w:rsidR="00CF32F7" w:rsidRPr="00FF0938" w:rsidRDefault="00CF32F7" w:rsidP="00FF0938">
      <w:pPr>
        <w:rPr>
          <w:lang w:val="en-US"/>
        </w:rPr>
      </w:pPr>
    </w:p>
    <w:p w:rsidR="00CF32F7" w:rsidRDefault="00CF32F7" w:rsidP="00510C0F">
      <w:pPr>
        <w:tabs>
          <w:tab w:val="left" w:pos="709"/>
          <w:tab w:val="right" w:leader="dot" w:pos="8222"/>
        </w:tabs>
        <w:rPr>
          <w:lang w:val="en-US"/>
        </w:rPr>
      </w:pPr>
      <w:r>
        <w:rPr>
          <w:lang w:val="en-US"/>
        </w:rPr>
        <w:t xml:space="preserve">Bu denklem sistemi çözüldüğünde denge noktaları: </w:t>
      </w:r>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sidRPr="004A220E">
        <w:rPr>
          <w:position w:val="-30"/>
          <w:lang w:val="en-US"/>
        </w:rPr>
        <w:object w:dxaOrig="3840" w:dyaOrig="720">
          <v:shape id="_x0000_i1066" type="#_x0000_t75" style="width:192pt;height:38.25pt" o:ole="">
            <v:imagedata r:id="rId81" o:title=""/>
          </v:shape>
          <o:OLEObject Type="Embed" ProgID="Equation.DSMT4" ShapeID="_x0000_i1066" DrawAspect="Content" ObjectID="_1545738068" r:id="rId82"/>
        </w:object>
      </w:r>
      <w:r>
        <w:rPr>
          <w:lang w:val="en-US"/>
        </w:rPr>
        <w:t xml:space="preserve">   olarak bulunur.  </w:t>
      </w:r>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Pr>
          <w:lang w:val="en-US"/>
        </w:rPr>
        <w:t xml:space="preserve">Denge noktaları analizinde sistemin iki adet gerçek denge noktasına sahip olduğu görülmektedir. Denge noktalarının kararlı bir yapıya sahip olup olmadığını test etmek için sistemin özdeğerlerinin tespit edilmesi gerekmektedir. Sistemin özdeğerleri hesaplanırken öncelikle, sistemin Jacobian matrisi hesaplanmalıdır. Sistemin Jacobian </w:t>
      </w:r>
      <w:r w:rsidRPr="00DE37CD">
        <w:rPr>
          <w:lang w:val="en-US"/>
        </w:rPr>
        <w:t xml:space="preserve">matrisi </w:t>
      </w:r>
      <w:r>
        <w:rPr>
          <w:lang w:val="en-US"/>
        </w:rPr>
        <w:t>aşağıda</w:t>
      </w:r>
      <w:r w:rsidRPr="00DE37CD">
        <w:rPr>
          <w:lang w:val="en-US"/>
        </w:rPr>
        <w:t xml:space="preserve"> görüldüğü </w:t>
      </w:r>
      <w:r>
        <w:rPr>
          <w:lang w:val="en-US"/>
        </w:rPr>
        <w:t>gibidir.</w:t>
      </w:r>
    </w:p>
    <w:p w:rsidR="00CF32F7" w:rsidRPr="00DE37CD" w:rsidRDefault="00CF32F7" w:rsidP="00510C0F">
      <w:pPr>
        <w:keepNext/>
        <w:tabs>
          <w:tab w:val="left" w:pos="709"/>
          <w:tab w:val="right" w:leader="dot" w:pos="8222"/>
        </w:tabs>
        <w:jc w:val="center"/>
      </w:pPr>
      <w:r w:rsidRPr="00DE37CD">
        <w:rPr>
          <w:position w:val="-50"/>
          <w:lang w:val="en-US"/>
        </w:rPr>
        <w:object w:dxaOrig="2520" w:dyaOrig="1120">
          <v:shape id="_x0000_i1067" type="#_x0000_t75" style="width:124.5pt;height:57pt" o:ole="">
            <v:imagedata r:id="rId83" o:title=""/>
          </v:shape>
          <o:OLEObject Type="Embed" ProgID="Equation.DSMT4" ShapeID="_x0000_i1067" DrawAspect="Content" ObjectID="_1545738069" r:id="rId84"/>
        </w:object>
      </w:r>
    </w:p>
    <w:p w:rsidR="00CF32F7" w:rsidRDefault="00CF32F7" w:rsidP="00510C0F">
      <w:pPr>
        <w:tabs>
          <w:tab w:val="left" w:pos="709"/>
          <w:tab w:val="right" w:leader="dot" w:pos="8222"/>
        </w:tabs>
        <w:jc w:val="center"/>
        <w:rPr>
          <w:lang w:val="en-US"/>
        </w:rPr>
      </w:pPr>
    </w:p>
    <w:p w:rsidR="00CF32F7" w:rsidRDefault="00CF32F7" w:rsidP="00510C0F">
      <w:pPr>
        <w:tabs>
          <w:tab w:val="left" w:pos="709"/>
          <w:tab w:val="right" w:leader="dot" w:pos="8222"/>
        </w:tabs>
        <w:rPr>
          <w:lang w:val="en-US"/>
        </w:rPr>
      </w:pPr>
      <w:r>
        <w:rPr>
          <w:lang w:val="en-US"/>
        </w:rPr>
        <w:t>E</w:t>
      </w:r>
      <w:r w:rsidRPr="00097475">
        <w:rPr>
          <w:vertAlign w:val="subscript"/>
          <w:lang w:val="en-US"/>
        </w:rPr>
        <w:t>1</w:t>
      </w:r>
      <w:r>
        <w:rPr>
          <w:vertAlign w:val="subscript"/>
          <w:lang w:val="en-US"/>
        </w:rPr>
        <w:t xml:space="preserve"> </w:t>
      </w:r>
      <w:r w:rsidRPr="00097475">
        <w:rPr>
          <w:lang w:val="en-US"/>
        </w:rPr>
        <w:t xml:space="preserve">denge </w:t>
      </w:r>
      <w:r>
        <w:rPr>
          <w:lang w:val="en-US"/>
        </w:rPr>
        <w:t xml:space="preserve">noktasına ait özdeğerlerin bulunması için, denge noktası değerleri, Jacobian matrisinde yerlerine </w:t>
      </w:r>
      <w:r w:rsidRPr="004A220E">
        <w:rPr>
          <w:lang w:val="en-US"/>
        </w:rPr>
        <w:t xml:space="preserve">yazıldığında </w:t>
      </w:r>
      <w:r>
        <w:rPr>
          <w:lang w:val="en-US"/>
        </w:rPr>
        <w:t>birinci denge noktasına ait matris (J(E</w:t>
      </w:r>
      <w:r w:rsidRPr="005E31BB">
        <w:rPr>
          <w:vertAlign w:val="subscript"/>
          <w:lang w:val="en-US"/>
        </w:rPr>
        <w:t>1</w:t>
      </w:r>
      <w:r>
        <w:rPr>
          <w:lang w:val="en-US"/>
        </w:rPr>
        <w:t xml:space="preserve">)) elde edilmektedir.  Bu denklem üzerinden  </w:t>
      </w:r>
      <w:r w:rsidRPr="00413ACC">
        <w:rPr>
          <w:noProof/>
          <w:position w:val="-14"/>
          <w:lang w:eastAsia="tr-TR"/>
        </w:rPr>
        <w:object w:dxaOrig="1520" w:dyaOrig="400">
          <v:shape id="_x0000_i1068" type="#_x0000_t75" style="width:78.75pt;height:21.75pt" o:ole="">
            <v:imagedata r:id="rId85" o:title=""/>
          </v:shape>
          <o:OLEObject Type="Embed" ProgID="Equation.DSMT4" ShapeID="_x0000_i1068" DrawAspect="Content" ObjectID="_1545738070" r:id="rId86"/>
        </w:object>
      </w:r>
      <w:r>
        <w:rPr>
          <w:lang w:val="en-US"/>
        </w:rPr>
        <w:t xml:space="preserve"> çözümü gerçekleştirilir. </w:t>
      </w:r>
    </w:p>
    <w:p w:rsidR="00CF32F7" w:rsidRDefault="00CF32F7" w:rsidP="00510C0F">
      <w:pPr>
        <w:tabs>
          <w:tab w:val="left" w:pos="709"/>
          <w:tab w:val="right" w:leader="dot" w:pos="8222"/>
        </w:tabs>
        <w:jc w:val="left"/>
        <w:rPr>
          <w:lang w:val="en-US"/>
        </w:rPr>
      </w:pPr>
    </w:p>
    <w:p w:rsidR="00CF32F7" w:rsidRPr="004A220E" w:rsidRDefault="00CF32F7" w:rsidP="00510C0F">
      <w:pPr>
        <w:keepNext/>
        <w:tabs>
          <w:tab w:val="left" w:pos="709"/>
          <w:tab w:val="right" w:leader="dot" w:pos="8222"/>
        </w:tabs>
        <w:jc w:val="center"/>
      </w:pPr>
      <w:r w:rsidRPr="004A220E">
        <w:rPr>
          <w:position w:val="-50"/>
          <w:lang w:val="en-US"/>
        </w:rPr>
        <w:object w:dxaOrig="3660" w:dyaOrig="1120">
          <v:shape id="_x0000_i1069" type="#_x0000_t75" style="width:181.5pt;height:57pt" o:ole="">
            <v:imagedata r:id="rId87" o:title=""/>
          </v:shape>
          <o:OLEObject Type="Embed" ProgID="Equation.DSMT4" ShapeID="_x0000_i1069" DrawAspect="Content" ObjectID="_1545738071" r:id="rId88"/>
        </w:object>
      </w:r>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jc w:val="left"/>
        <w:rPr>
          <w:lang w:val="en-US"/>
        </w:rPr>
      </w:pPr>
      <w:r>
        <w:rPr>
          <w:lang w:val="en-US"/>
        </w:rPr>
        <w:t>Sistemin ilk denge noktası için özdeğerleri bulunur.</w:t>
      </w:r>
    </w:p>
    <w:p w:rsidR="00CF32F7" w:rsidRDefault="00CF32F7" w:rsidP="00510C0F">
      <w:pPr>
        <w:tabs>
          <w:tab w:val="left" w:pos="709"/>
          <w:tab w:val="right" w:leader="dot" w:pos="8222"/>
        </w:tabs>
        <w:jc w:val="center"/>
        <w:rPr>
          <w:lang w:val="en-US"/>
        </w:rPr>
      </w:pPr>
      <w:r w:rsidRPr="00B173BD">
        <w:rPr>
          <w:noProof/>
          <w:lang w:eastAsia="tr-TR"/>
        </w:rPr>
        <w:pict>
          <v:shape id="Resim 27" o:spid="_x0000_i1070" type="#_x0000_t75" style="width:225pt;height:27.75pt;visibility:visible">
            <v:imagedata r:id="rId89" o:title=""/>
          </v:shape>
        </w:pict>
      </w:r>
    </w:p>
    <w:p w:rsidR="00CF32F7" w:rsidRDefault="00CF32F7" w:rsidP="00510C0F">
      <w:pPr>
        <w:tabs>
          <w:tab w:val="left" w:pos="709"/>
          <w:tab w:val="right" w:leader="dot" w:pos="8222"/>
        </w:tabs>
        <w:jc w:val="left"/>
        <w:rPr>
          <w:lang w:val="en-US"/>
        </w:rPr>
      </w:pPr>
      <w:r>
        <w:rPr>
          <w:lang w:val="en-US"/>
        </w:rPr>
        <w:t>Aynı şekilde ikinci denge noktası içinde, denge noktaları Jacobian matrisinde yazılırsa, aşağıdaki matris edilmektedir.</w:t>
      </w:r>
    </w:p>
    <w:p w:rsidR="00CF32F7" w:rsidRDefault="00CF32F7" w:rsidP="00510C0F">
      <w:pPr>
        <w:tabs>
          <w:tab w:val="left" w:pos="709"/>
          <w:tab w:val="right" w:leader="dot" w:pos="8222"/>
        </w:tabs>
        <w:jc w:val="left"/>
        <w:rPr>
          <w:lang w:val="en-US"/>
        </w:rPr>
      </w:pPr>
    </w:p>
    <w:p w:rsidR="00CF32F7" w:rsidRDefault="00CF32F7" w:rsidP="00FF0938">
      <w:pPr>
        <w:keepNext/>
        <w:tabs>
          <w:tab w:val="left" w:pos="709"/>
          <w:tab w:val="right" w:leader="dot" w:pos="8222"/>
        </w:tabs>
        <w:jc w:val="center"/>
      </w:pPr>
      <w:r w:rsidRPr="004A220E">
        <w:rPr>
          <w:position w:val="-50"/>
          <w:lang w:val="en-US"/>
        </w:rPr>
        <w:object w:dxaOrig="3760" w:dyaOrig="1120">
          <v:shape id="_x0000_i1071" type="#_x0000_t75" style="width:184.5pt;height:57pt" o:ole="">
            <v:imagedata r:id="rId90" o:title=""/>
          </v:shape>
          <o:OLEObject Type="Embed" ProgID="Equation.DSMT4" ShapeID="_x0000_i1071" DrawAspect="Content" ObjectID="_1545738072" r:id="rId91"/>
        </w:object>
      </w:r>
    </w:p>
    <w:p w:rsidR="00CF32F7" w:rsidRPr="00FF0938" w:rsidRDefault="00CF32F7" w:rsidP="00FF0938">
      <w:pPr>
        <w:keepNext/>
        <w:tabs>
          <w:tab w:val="left" w:pos="709"/>
          <w:tab w:val="right" w:leader="dot" w:pos="8222"/>
        </w:tabs>
        <w:jc w:val="center"/>
      </w:pPr>
    </w:p>
    <w:p w:rsidR="00CF32F7" w:rsidRDefault="00CF32F7" w:rsidP="00510C0F">
      <w:pPr>
        <w:tabs>
          <w:tab w:val="left" w:pos="709"/>
          <w:tab w:val="right" w:leader="dot" w:pos="8222"/>
        </w:tabs>
        <w:jc w:val="left"/>
        <w:rPr>
          <w:lang w:val="en-US"/>
        </w:rPr>
      </w:pPr>
      <w:r>
        <w:rPr>
          <w:lang w:val="en-US"/>
        </w:rPr>
        <w:t xml:space="preserve">Bu denklem üzerinden  </w:t>
      </w:r>
      <w:r w:rsidRPr="00413ACC">
        <w:rPr>
          <w:noProof/>
          <w:position w:val="-14"/>
          <w:lang w:eastAsia="tr-TR"/>
        </w:rPr>
        <w:object w:dxaOrig="1540" w:dyaOrig="400">
          <v:shape id="_x0000_i1072" type="#_x0000_t75" style="width:79.5pt;height:21.75pt" o:ole="">
            <v:imagedata r:id="rId92" o:title=""/>
          </v:shape>
          <o:OLEObject Type="Embed" ProgID="Equation.DSMT4" ShapeID="_x0000_i1072" DrawAspect="Content" ObjectID="_1545738073" r:id="rId93"/>
        </w:object>
      </w:r>
      <w:r>
        <w:rPr>
          <w:color w:val="FF0000"/>
          <w:lang w:val="en-US"/>
        </w:rPr>
        <w:t xml:space="preserve"> </w:t>
      </w:r>
      <w:r>
        <w:rPr>
          <w:lang w:val="en-US"/>
        </w:rPr>
        <w:t>çözümü gerçekleştirilir. Sistemin ikinci denge noktası için de özdeğerleri bulunur.</w:t>
      </w:r>
    </w:p>
    <w:p w:rsidR="00CF32F7" w:rsidRDefault="00CF32F7" w:rsidP="00510C0F">
      <w:pPr>
        <w:tabs>
          <w:tab w:val="left" w:pos="709"/>
          <w:tab w:val="right" w:leader="dot" w:pos="8222"/>
        </w:tabs>
        <w:jc w:val="left"/>
        <w:rPr>
          <w:lang w:val="en-US"/>
        </w:rPr>
      </w:pPr>
    </w:p>
    <w:p w:rsidR="00CF32F7" w:rsidRDefault="00CF32F7" w:rsidP="00594F54">
      <w:pPr>
        <w:tabs>
          <w:tab w:val="left" w:pos="709"/>
          <w:tab w:val="right" w:leader="dot" w:pos="8222"/>
        </w:tabs>
        <w:jc w:val="center"/>
        <w:rPr>
          <w:lang w:val="en-US"/>
        </w:rPr>
      </w:pPr>
      <w:r w:rsidRPr="00B173BD">
        <w:rPr>
          <w:noProof/>
          <w:lang w:eastAsia="tr-TR"/>
        </w:rPr>
        <w:pict>
          <v:shape id="Resim 45" o:spid="_x0000_i1073" type="#_x0000_t75" style="width:257.25pt;height:30pt;visibility:visible">
            <v:imagedata r:id="rId94" o:title=""/>
          </v:shape>
        </w:pict>
      </w:r>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Pr>
          <w:lang w:val="en-US"/>
        </w:rPr>
        <w:t xml:space="preserve">Sistemin denge noktalarına ait özdeğerlerinden en az birinin pozitif olması durumunda, sistemin kaotik olduğu sonucuna varılmaktadır. Yapılan analizde iki denge noktasına ait öz değerler incelendiğinde, iki denge noktasının özdeğerlerinden en az birinin pozitif değerlere sahip olduğu görülmektedir. Bunun sonucu olarak, sistemin kaotik özellikler taşıdığı sonucuna varılmıştır. </w:t>
      </w:r>
    </w:p>
    <w:p w:rsidR="00CF32F7" w:rsidRDefault="00CF32F7" w:rsidP="00510C0F">
      <w:pPr>
        <w:tabs>
          <w:tab w:val="left" w:pos="709"/>
          <w:tab w:val="right" w:leader="dot" w:pos="8222"/>
        </w:tabs>
        <w:rPr>
          <w:lang w:val="en-US"/>
        </w:rPr>
      </w:pPr>
    </w:p>
    <w:p w:rsidR="00CF32F7" w:rsidRDefault="00CF32F7" w:rsidP="00510C0F">
      <w:pPr>
        <w:pStyle w:val="Heading3"/>
        <w:tabs>
          <w:tab w:val="left" w:pos="709"/>
          <w:tab w:val="right" w:leader="dot" w:pos="8222"/>
        </w:tabs>
        <w:rPr>
          <w:lang w:val="en-US"/>
        </w:rPr>
      </w:pPr>
      <w:bookmarkStart w:id="60" w:name="_Toc468971530"/>
      <w:r>
        <w:rPr>
          <w:lang w:val="en-US"/>
        </w:rPr>
        <w:t>3.2.4. Lyapunov üstelleri analizi</w:t>
      </w:r>
      <w:bookmarkEnd w:id="60"/>
      <w:r w:rsidRPr="00EF680B">
        <w:rPr>
          <w:lang w:val="en-US"/>
        </w:rPr>
        <w:t xml:space="preserve"> </w:t>
      </w:r>
    </w:p>
    <w:p w:rsidR="00CF32F7" w:rsidRPr="00583D6D" w:rsidRDefault="00CF32F7" w:rsidP="00510C0F">
      <w:pPr>
        <w:tabs>
          <w:tab w:val="left" w:pos="709"/>
          <w:tab w:val="right" w:leader="dot" w:pos="8222"/>
        </w:tabs>
        <w:rPr>
          <w:lang w:val="en-US"/>
        </w:rPr>
      </w:pPr>
    </w:p>
    <w:p w:rsidR="00CF32F7" w:rsidRDefault="00CF32F7" w:rsidP="00510C0F">
      <w:pPr>
        <w:tabs>
          <w:tab w:val="left" w:pos="709"/>
          <w:tab w:val="right" w:leader="dot" w:pos="8222"/>
        </w:tabs>
        <w:rPr>
          <w:lang w:val="en-US"/>
        </w:rPr>
      </w:pPr>
      <w:r w:rsidRPr="00207A71">
        <w:rPr>
          <w:lang w:val="en-US"/>
        </w:rPr>
        <w:t xml:space="preserve">Yeni </w:t>
      </w:r>
      <w:r>
        <w:rPr>
          <w:lang w:val="en-US"/>
        </w:rPr>
        <w:t xml:space="preserve">NCS </w:t>
      </w:r>
      <w:r w:rsidRPr="00207A71">
        <w:rPr>
          <w:lang w:val="en-US"/>
        </w:rPr>
        <w:t>kaotik sistemin</w:t>
      </w:r>
      <w:r>
        <w:rPr>
          <w:lang w:val="en-US"/>
        </w:rPr>
        <w:t>in</w:t>
      </w:r>
      <w:r w:rsidRPr="00207A71">
        <w:rPr>
          <w:lang w:val="en-US"/>
        </w:rPr>
        <w:t xml:space="preserve"> ‘b’ parametresi -3 ile +5 aralığında değiştirilerek elde edilen Lyapunov üstelleri spektrumuna ait </w:t>
      </w:r>
      <w:r w:rsidRPr="00CB50CE">
        <w:rPr>
          <w:lang w:val="en-US"/>
        </w:rPr>
        <w:t xml:space="preserve">grafik </w:t>
      </w:r>
      <w:r>
        <w:rPr>
          <w:lang w:val="en-US"/>
        </w:rPr>
        <w:t>Şekil 3.9.’da</w:t>
      </w:r>
      <w:r w:rsidRPr="00CB50CE">
        <w:rPr>
          <w:lang w:val="en-US"/>
        </w:rPr>
        <w:t xml:space="preserve"> görülmektedir</w:t>
      </w:r>
      <w:r w:rsidRPr="00207A71">
        <w:rPr>
          <w:lang w:val="en-US"/>
        </w:rPr>
        <w:t>. Sist</w:t>
      </w:r>
      <w:r>
        <w:rPr>
          <w:lang w:val="en-US"/>
        </w:rPr>
        <w:t>em belirli aralıklarda pozitif L</w:t>
      </w:r>
      <w:r w:rsidRPr="00207A71">
        <w:rPr>
          <w:lang w:val="en-US"/>
        </w:rPr>
        <w:t>yapunov üsteline sahip olarak kaotik d</w:t>
      </w:r>
      <w:r>
        <w:rPr>
          <w:lang w:val="en-US"/>
        </w:rPr>
        <w:t>avranışa sahip olmaktadır. 3 boyutlu kaotik bir sistem için L</w:t>
      </w:r>
      <w:r w:rsidRPr="00207A71">
        <w:rPr>
          <w:lang w:val="en-US"/>
        </w:rPr>
        <w:t>yapunov üstelleri (-, 0, +</w:t>
      </w:r>
      <w:r>
        <w:rPr>
          <w:lang w:val="en-US"/>
        </w:rPr>
        <w:t>) olmalıdır. Diğer durumlarda si</w:t>
      </w:r>
      <w:r w:rsidRPr="00207A71">
        <w:rPr>
          <w:lang w:val="en-US"/>
        </w:rPr>
        <w:t>stem kaostan çıkmaktadır.</w:t>
      </w:r>
    </w:p>
    <w:p w:rsidR="00CF32F7" w:rsidRPr="00866F9D" w:rsidRDefault="00CF32F7" w:rsidP="00510C0F">
      <w:pPr>
        <w:tabs>
          <w:tab w:val="left" w:pos="709"/>
          <w:tab w:val="right" w:leader="dot" w:pos="8222"/>
        </w:tabs>
        <w:rPr>
          <w:lang w:val="en-US"/>
        </w:rPr>
      </w:pPr>
    </w:p>
    <w:p w:rsidR="00CF32F7" w:rsidRDefault="00CF32F7" w:rsidP="00510C0F">
      <w:pPr>
        <w:keepNext/>
        <w:tabs>
          <w:tab w:val="left" w:pos="709"/>
          <w:tab w:val="right" w:leader="dot" w:pos="8222"/>
        </w:tabs>
        <w:autoSpaceDE w:val="0"/>
        <w:autoSpaceDN w:val="0"/>
        <w:adjustRightInd w:val="0"/>
        <w:spacing w:line="240" w:lineRule="auto"/>
        <w:jc w:val="center"/>
      </w:pPr>
      <w:r w:rsidRPr="00CA35D2">
        <w:rPr>
          <w:noProof/>
          <w:color w:val="FF0000"/>
          <w:lang w:eastAsia="tr-TR"/>
        </w:rPr>
        <w:pict>
          <v:shape id="Resim 15" o:spid="_x0000_i1074" type="#_x0000_t75" style="width:285.75pt;height:192.75pt;visibility:visible">
            <v:imagedata r:id="rId95" o:title=""/>
          </v:shape>
        </w:pict>
      </w:r>
    </w:p>
    <w:p w:rsidR="00CF32F7" w:rsidRDefault="00CF32F7" w:rsidP="00243E96">
      <w:pPr>
        <w:pStyle w:val="Caption"/>
        <w:tabs>
          <w:tab w:val="left" w:pos="709"/>
          <w:tab w:val="right" w:leader="dot" w:pos="8222"/>
        </w:tabs>
        <w:jc w:val="center"/>
      </w:pPr>
      <w:bookmarkStart w:id="61" w:name="_Toc470095612"/>
      <w:r>
        <w:t xml:space="preserve">Şekil </w:t>
      </w:r>
      <w:fldSimple w:instr=" STYLEREF 1 \s ">
        <w:r>
          <w:rPr>
            <w:noProof/>
          </w:rPr>
          <w:t>3</w:t>
        </w:r>
      </w:fldSimple>
      <w:r>
        <w:t>.</w:t>
      </w:r>
      <w:fldSimple w:instr=" SEQ Şekil \* ARABIC \s 1 ">
        <w:r>
          <w:rPr>
            <w:noProof/>
          </w:rPr>
          <w:t>9</w:t>
        </w:r>
      </w:fldSimple>
      <w:r>
        <w:t xml:space="preserve">. </w:t>
      </w:r>
      <w:r w:rsidRPr="00DD28DA">
        <w:t>NCS kaotik sisteminin Lyapunov üstelleri spektrumu grafiği</w:t>
      </w:r>
      <w:r>
        <w:t>(b parametresi [-3,5</w:t>
      </w:r>
      <w:r w:rsidRPr="00EB5FC2">
        <w:t>] aralığında</w:t>
      </w:r>
      <w:bookmarkEnd w:id="61"/>
    </w:p>
    <w:p w:rsidR="00CF32F7" w:rsidRPr="00BC7212" w:rsidRDefault="00CF32F7" w:rsidP="00510C0F">
      <w:pPr>
        <w:tabs>
          <w:tab w:val="left" w:pos="709"/>
          <w:tab w:val="right" w:leader="dot" w:pos="8222"/>
        </w:tabs>
      </w:pPr>
    </w:p>
    <w:p w:rsidR="00CF32F7" w:rsidRDefault="00CF32F7" w:rsidP="00510C0F">
      <w:pPr>
        <w:keepNext/>
        <w:tabs>
          <w:tab w:val="left" w:pos="709"/>
          <w:tab w:val="right" w:leader="dot" w:pos="8222"/>
        </w:tabs>
        <w:autoSpaceDE w:val="0"/>
        <w:autoSpaceDN w:val="0"/>
        <w:adjustRightInd w:val="0"/>
        <w:spacing w:line="240" w:lineRule="auto"/>
        <w:jc w:val="center"/>
      </w:pPr>
      <w:r w:rsidRPr="00CA35D2">
        <w:rPr>
          <w:b/>
          <w:noProof/>
          <w:color w:val="FF0000"/>
          <w:szCs w:val="24"/>
          <w:lang w:eastAsia="tr-TR"/>
        </w:rPr>
        <w:pict>
          <v:shape id="Resim 18" o:spid="_x0000_i1075" type="#_x0000_t75" alt="LyapCs1_2" style="width:273.75pt;height:189pt;visibility:visible">
            <v:imagedata r:id="rId96" o:title=""/>
          </v:shape>
        </w:pict>
      </w:r>
    </w:p>
    <w:p w:rsidR="00CF32F7" w:rsidRDefault="00CF32F7" w:rsidP="00F81A25">
      <w:pPr>
        <w:pStyle w:val="Caption"/>
        <w:tabs>
          <w:tab w:val="left" w:pos="709"/>
          <w:tab w:val="right" w:leader="dot" w:pos="8222"/>
        </w:tabs>
        <w:jc w:val="center"/>
      </w:pPr>
      <w:bookmarkStart w:id="62" w:name="_Toc470095613"/>
      <w:r>
        <w:t xml:space="preserve">Şekil </w:t>
      </w:r>
      <w:fldSimple w:instr=" STYLEREF 1 \s ">
        <w:r>
          <w:rPr>
            <w:noProof/>
          </w:rPr>
          <w:t>3</w:t>
        </w:r>
      </w:fldSimple>
      <w:r>
        <w:t>.</w:t>
      </w:r>
      <w:fldSimple w:instr=" SEQ Şekil \* ARABIC \s 1 ">
        <w:r>
          <w:rPr>
            <w:noProof/>
          </w:rPr>
          <w:t>10</w:t>
        </w:r>
      </w:fldSimple>
      <w:r>
        <w:t>.</w:t>
      </w:r>
      <w:r w:rsidRPr="00243E96">
        <w:t xml:space="preserve"> </w:t>
      </w:r>
      <w:r w:rsidRPr="00DD28DA">
        <w:t>NCS kaotik sisteminin Lyapunov üstelleri spektrumu grafiği</w:t>
      </w:r>
      <w:r>
        <w:t>(b parametresi [0,3</w:t>
      </w:r>
      <w:r w:rsidRPr="00EB5FC2">
        <w:t>] aralığında</w:t>
      </w:r>
      <w:bookmarkEnd w:id="62"/>
    </w:p>
    <w:p w:rsidR="00CF32F7" w:rsidRDefault="00CF32F7" w:rsidP="00023DEA">
      <w:pPr>
        <w:tabs>
          <w:tab w:val="left" w:pos="709"/>
          <w:tab w:val="right" w:leader="dot" w:pos="8222"/>
        </w:tabs>
        <w:rPr>
          <w:lang w:val="en-US"/>
        </w:rPr>
      </w:pPr>
      <w:r>
        <w:rPr>
          <w:lang w:val="en-US"/>
        </w:rPr>
        <w:t>Şekil 3.10.</w:t>
      </w:r>
      <w:r w:rsidRPr="00CB50CE">
        <w:rPr>
          <w:lang w:val="en-US"/>
        </w:rPr>
        <w:t xml:space="preserve"> incelendiğinde </w:t>
      </w:r>
      <w:r w:rsidRPr="00207A71">
        <w:rPr>
          <w:lang w:val="en-US"/>
        </w:rPr>
        <w:t>-3 ile 0 arası (-, 0, +) durumu sağlanmadığından dolayı kaotiklik yoktur. 0 ile 3 arasında ise isten</w:t>
      </w:r>
      <w:r>
        <w:rPr>
          <w:lang w:val="en-US"/>
        </w:rPr>
        <w:t>en şart sağlandığından dolayı, si</w:t>
      </w:r>
      <w:r w:rsidRPr="00207A71">
        <w:rPr>
          <w:lang w:val="en-US"/>
        </w:rPr>
        <w:t xml:space="preserve">stem </w:t>
      </w:r>
      <w:r>
        <w:rPr>
          <w:lang w:val="en-US"/>
        </w:rPr>
        <w:t>b parametresinin bu aralıktaki değerleri için kaotik özellikler taşımaktadır. Sistemin b parametresinin 3 ile 5 arasında değerleri için</w:t>
      </w:r>
      <w:r w:rsidRPr="00CB50CE">
        <w:rPr>
          <w:lang w:val="en-US"/>
        </w:rPr>
        <w:t xml:space="preserve">, </w:t>
      </w:r>
      <w:r>
        <w:rPr>
          <w:lang w:val="en-US"/>
        </w:rPr>
        <w:t>Ş</w:t>
      </w:r>
      <w:r w:rsidRPr="00CB50CE">
        <w:rPr>
          <w:lang w:val="en-US"/>
        </w:rPr>
        <w:t>ekil</w:t>
      </w:r>
      <w:r>
        <w:rPr>
          <w:lang w:val="en-US"/>
        </w:rPr>
        <w:t xml:space="preserve"> 3.9.’da</w:t>
      </w:r>
      <w:r w:rsidRPr="00CB50CE">
        <w:rPr>
          <w:lang w:val="en-US"/>
        </w:rPr>
        <w:t>n görüldüğü üzere sistem kaostan çıkmaktadır. Şekil 3</w:t>
      </w:r>
      <w:r>
        <w:rPr>
          <w:lang w:val="en-US"/>
        </w:rPr>
        <w:t>.10.</w:t>
      </w:r>
      <w:r w:rsidRPr="00CB50CE">
        <w:rPr>
          <w:lang w:val="en-US"/>
        </w:rPr>
        <w:t xml:space="preserve">’da ise sistemin kaotiklik durumu b parametresini 0-3 aralığı için tekrar çizdirilmiştir. Daha detaylı </w:t>
      </w:r>
      <w:r w:rsidRPr="00207A71">
        <w:rPr>
          <w:lang w:val="en-US"/>
        </w:rPr>
        <w:t xml:space="preserve">olarak </w:t>
      </w:r>
      <w:r>
        <w:rPr>
          <w:lang w:val="en-US"/>
        </w:rPr>
        <w:t xml:space="preserve">bu aralıkta kaotiklik şartlarını sağladığı </w:t>
      </w:r>
      <w:r w:rsidRPr="00207A71">
        <w:rPr>
          <w:lang w:val="en-US"/>
        </w:rPr>
        <w:t>gö</w:t>
      </w:r>
      <w:r>
        <w:rPr>
          <w:lang w:val="en-US"/>
        </w:rPr>
        <w:t>rül</w:t>
      </w:r>
      <w:r w:rsidRPr="00207A71">
        <w:rPr>
          <w:lang w:val="en-US"/>
        </w:rPr>
        <w:t>mektedir.</w:t>
      </w:r>
      <w:r>
        <w:rPr>
          <w:lang w:val="en-US"/>
        </w:rPr>
        <w:t xml:space="preserve"> </w:t>
      </w:r>
    </w:p>
    <w:p w:rsidR="00CF32F7" w:rsidRPr="00243E96" w:rsidRDefault="00CF32F7" w:rsidP="00243E96"/>
    <w:p w:rsidR="00CF32F7" w:rsidRDefault="00CF32F7" w:rsidP="00510C0F">
      <w:pPr>
        <w:pStyle w:val="Heading3"/>
        <w:tabs>
          <w:tab w:val="left" w:pos="709"/>
          <w:tab w:val="right" w:leader="dot" w:pos="8222"/>
        </w:tabs>
        <w:rPr>
          <w:lang w:val="en-US"/>
        </w:rPr>
      </w:pPr>
      <w:bookmarkStart w:id="63" w:name="_Toc468971531"/>
      <w:r w:rsidRPr="00F43372">
        <w:rPr>
          <w:lang w:val="en-US"/>
        </w:rPr>
        <w:t xml:space="preserve">3.2.5. </w:t>
      </w:r>
      <w:r>
        <w:rPr>
          <w:lang w:val="en-US"/>
        </w:rPr>
        <w:t>Çatallaşma diyagramı a</w:t>
      </w:r>
      <w:r w:rsidRPr="00F43372">
        <w:rPr>
          <w:lang w:val="en-US"/>
        </w:rPr>
        <w:t>nalizi</w:t>
      </w:r>
      <w:bookmarkEnd w:id="63"/>
    </w:p>
    <w:p w:rsidR="00CF32F7" w:rsidRDefault="00CF32F7" w:rsidP="00510C0F">
      <w:pPr>
        <w:tabs>
          <w:tab w:val="left" w:pos="709"/>
          <w:tab w:val="right" w:leader="dot" w:pos="8222"/>
        </w:tabs>
        <w:rPr>
          <w:lang w:val="en-US"/>
        </w:rPr>
      </w:pPr>
    </w:p>
    <w:p w:rsidR="00CF32F7" w:rsidRDefault="00CF32F7" w:rsidP="00510C0F">
      <w:pPr>
        <w:tabs>
          <w:tab w:val="left" w:pos="709"/>
          <w:tab w:val="right" w:leader="dot" w:pos="8222"/>
        </w:tabs>
      </w:pPr>
      <w:r>
        <w:t>Yeni NCS kaotik sisteminin, L</w:t>
      </w:r>
      <w:r w:rsidRPr="00F43372">
        <w:t>yapunov üstellerinde incelendiği gibi, b parametresine göre</w:t>
      </w:r>
      <w:r>
        <w:t xml:space="preserve"> çatallaşma diyagramı analizi yapılmıştır. Lyapunov üstelleri ve çatallaşma diyagramı analizinde aynı parametre değerleri kullanıldığında, analiz sonucunda kaosa girdiği bölgelerin örtüşmesi gerekmektedir. Lyapunov üstelleri analizinde bir nokta için ne kadar çok değer üretilirse, o  aralıkta kaotiklik oranının arttığını söyleyebiliriz</w:t>
      </w:r>
      <w:r w:rsidRPr="00CB50CE">
        <w:t xml:space="preserve">. </w:t>
      </w:r>
    </w:p>
    <w:p w:rsidR="00CF32F7" w:rsidRPr="007D461E" w:rsidRDefault="00CF32F7" w:rsidP="00510C0F">
      <w:pPr>
        <w:tabs>
          <w:tab w:val="left" w:pos="709"/>
          <w:tab w:val="right" w:leader="dot" w:pos="8222"/>
        </w:tabs>
      </w:pPr>
    </w:p>
    <w:p w:rsidR="00CF32F7" w:rsidRDefault="00CF32F7" w:rsidP="00510C0F">
      <w:pPr>
        <w:pStyle w:val="Caption"/>
        <w:keepNext/>
        <w:tabs>
          <w:tab w:val="left" w:pos="709"/>
          <w:tab w:val="right" w:leader="dot" w:pos="8222"/>
        </w:tabs>
        <w:jc w:val="center"/>
      </w:pPr>
      <w:r w:rsidRPr="00CA35D2">
        <w:rPr>
          <w:b/>
          <w:noProof/>
          <w:color w:val="FF0000"/>
          <w:sz w:val="24"/>
          <w:szCs w:val="24"/>
        </w:rPr>
        <w:pict>
          <v:shape id="Resim 22" o:spid="_x0000_i1076" type="#_x0000_t75" style="width:236.25pt;height:183pt;visibility:visible">
            <v:imagedata r:id="rId97" o:title="" croptop="3332f" cropbottom="3452f" cropleft="5536f" cropright="5194f"/>
          </v:shape>
        </w:pict>
      </w:r>
    </w:p>
    <w:p w:rsidR="00CF32F7" w:rsidRDefault="00CF32F7" w:rsidP="00742D34">
      <w:pPr>
        <w:pStyle w:val="Caption"/>
        <w:tabs>
          <w:tab w:val="left" w:pos="709"/>
          <w:tab w:val="right" w:leader="dot" w:pos="8222"/>
        </w:tabs>
        <w:jc w:val="center"/>
      </w:pPr>
      <w:bookmarkStart w:id="64" w:name="_Toc470095614"/>
      <w:r>
        <w:t xml:space="preserve">Şekil </w:t>
      </w:r>
      <w:fldSimple w:instr=" STYLEREF 1 \s ">
        <w:r>
          <w:rPr>
            <w:noProof/>
          </w:rPr>
          <w:t>3</w:t>
        </w:r>
      </w:fldSimple>
      <w:r>
        <w:t>.</w:t>
      </w:r>
      <w:fldSimple w:instr=" SEQ Şekil \* ARABIC \s 1 ">
        <w:r>
          <w:rPr>
            <w:noProof/>
          </w:rPr>
          <w:t>11</w:t>
        </w:r>
      </w:fldSimple>
      <w:r>
        <w:t xml:space="preserve">. </w:t>
      </w:r>
      <w:r w:rsidRPr="008311C7">
        <w:t>NCS kaotik sistemi b parametresi için çatallaşma Diyagramı (b= 0-5)</w:t>
      </w:r>
      <w:bookmarkEnd w:id="64"/>
    </w:p>
    <w:p w:rsidR="00CF32F7" w:rsidRPr="00742D34" w:rsidRDefault="00CF32F7" w:rsidP="00742D34"/>
    <w:p w:rsidR="00CF32F7" w:rsidRPr="005D32B4" w:rsidRDefault="00CF32F7" w:rsidP="00BC682B">
      <w:pPr>
        <w:tabs>
          <w:tab w:val="left" w:pos="709"/>
          <w:tab w:val="right" w:leader="dot" w:pos="8222"/>
        </w:tabs>
      </w:pPr>
      <w:r>
        <w:t>Şekil 3.11.’de</w:t>
      </w:r>
      <w:r w:rsidRPr="00CB50CE">
        <w:t xml:space="preserve"> </w:t>
      </w:r>
      <w:r w:rsidRPr="00F43372">
        <w:t>b parametresi için 0-5 aralığında çatallaşma diyagramı çizdirilmiştir</w:t>
      </w:r>
      <w:r>
        <w:t>. Şekil 3.12.</w:t>
      </w:r>
      <w:r w:rsidRPr="00CB50CE">
        <w:t xml:space="preserve">’de </w:t>
      </w:r>
      <w:r>
        <w:t>ise daha detaylı bir gösterim için, b parametresinin 0-3 aralığında çizdirilen çatallaşma diyagramı görülmektedir. Yeni NCS kaotik sisteminin b parametresi için çatallaşma diyagramı ve Lyapunov üstelleri analizleri birlikte incelendiğinde 0-2,7 aralığında kaotik davranış gösterdiği tespit edilmiştir.</w:t>
      </w:r>
    </w:p>
    <w:p w:rsidR="00CF32F7" w:rsidRDefault="00CF32F7" w:rsidP="00510C0F">
      <w:pPr>
        <w:pStyle w:val="Caption"/>
        <w:keepNext/>
        <w:tabs>
          <w:tab w:val="left" w:pos="709"/>
          <w:tab w:val="right" w:leader="dot" w:pos="8222"/>
        </w:tabs>
        <w:jc w:val="center"/>
      </w:pPr>
      <w:r w:rsidRPr="00CA35D2">
        <w:rPr>
          <w:b/>
          <w:noProof/>
          <w:color w:val="FF0000"/>
          <w:sz w:val="24"/>
          <w:szCs w:val="24"/>
        </w:rPr>
        <w:pict>
          <v:shape id="Resim 23" o:spid="_x0000_i1077" type="#_x0000_t75" alt="cs1-bif2" style="width:240pt;height:177pt;visibility:visible">
            <v:imagedata r:id="rId98" o:title="" croptop="4151f" cropbottom="3791f" cropleft="5349f" cropright="5318f"/>
          </v:shape>
        </w:pict>
      </w:r>
      <w:bookmarkStart w:id="65" w:name="_Toc412999943"/>
    </w:p>
    <w:p w:rsidR="00CF32F7" w:rsidRDefault="00CF32F7" w:rsidP="00366524">
      <w:pPr>
        <w:pStyle w:val="Caption"/>
        <w:tabs>
          <w:tab w:val="left" w:pos="709"/>
          <w:tab w:val="right" w:leader="dot" w:pos="8222"/>
        </w:tabs>
        <w:jc w:val="center"/>
      </w:pPr>
      <w:bookmarkStart w:id="66" w:name="_Toc470095615"/>
      <w:r>
        <w:t xml:space="preserve">Şekil </w:t>
      </w:r>
      <w:fldSimple w:instr=" STYLEREF 1 \s ">
        <w:r>
          <w:rPr>
            <w:noProof/>
          </w:rPr>
          <w:t>3</w:t>
        </w:r>
      </w:fldSimple>
      <w:r>
        <w:t>.</w:t>
      </w:r>
      <w:fldSimple w:instr=" SEQ Şekil \* ARABIC \s 1 ">
        <w:r>
          <w:rPr>
            <w:noProof/>
          </w:rPr>
          <w:t>12</w:t>
        </w:r>
      </w:fldSimple>
      <w:r>
        <w:t xml:space="preserve">. </w:t>
      </w:r>
      <w:r w:rsidRPr="00D165E1">
        <w:t>NCS kaotik sistemi b parametresi için çatallaşma Diyagramı (b= 0-3)</w:t>
      </w:r>
      <w:bookmarkEnd w:id="65"/>
      <w:bookmarkEnd w:id="66"/>
    </w:p>
    <w:p w:rsidR="00CF32F7" w:rsidRPr="00366524" w:rsidRDefault="00CF32F7" w:rsidP="00366524"/>
    <w:p w:rsidR="00CF32F7" w:rsidRDefault="00CF32F7" w:rsidP="00510C0F">
      <w:pPr>
        <w:pStyle w:val="Heading2"/>
        <w:tabs>
          <w:tab w:val="left" w:pos="709"/>
          <w:tab w:val="right" w:leader="dot" w:pos="8222"/>
        </w:tabs>
        <w:rPr>
          <w:szCs w:val="24"/>
        </w:rPr>
      </w:pPr>
      <w:bookmarkStart w:id="67" w:name="_Toc468971532"/>
      <w:r w:rsidRPr="008629E5">
        <w:t xml:space="preserve">3.3. </w:t>
      </w:r>
      <w:r>
        <w:t>Yeni Skala Edilmiş</w:t>
      </w:r>
      <w:r w:rsidRPr="008629E5">
        <w:rPr>
          <w:szCs w:val="24"/>
        </w:rPr>
        <w:t xml:space="preserve"> Zhon</w:t>
      </w:r>
      <w:r>
        <w:rPr>
          <w:szCs w:val="24"/>
        </w:rPr>
        <w:t>gtang Kao</w:t>
      </w:r>
      <w:r w:rsidRPr="008629E5">
        <w:rPr>
          <w:szCs w:val="24"/>
        </w:rPr>
        <w:t>tik Sistemi ve Analizleri</w:t>
      </w:r>
      <w:bookmarkEnd w:id="67"/>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Pr>
          <w:szCs w:val="24"/>
        </w:rPr>
        <w:t>Bu bölümde, Z</w:t>
      </w:r>
      <w:r w:rsidRPr="00AD6D1D">
        <w:rPr>
          <w:szCs w:val="24"/>
        </w:rPr>
        <w:t>hon</w:t>
      </w:r>
      <w:r>
        <w:rPr>
          <w:szCs w:val="24"/>
        </w:rPr>
        <w:t>g</w:t>
      </w:r>
      <w:r w:rsidRPr="00AD6D1D">
        <w:rPr>
          <w:szCs w:val="24"/>
        </w:rPr>
        <w:t>tang kaotik sistemi</w:t>
      </w:r>
      <w:r>
        <w:rPr>
          <w:szCs w:val="24"/>
        </w:rPr>
        <w:t xml:space="preserve"> </w:t>
      </w:r>
      <w:r>
        <w:rPr>
          <w:szCs w:val="24"/>
        </w:rPr>
        <w:fldChar w:fldCharType="begin" w:fldLock="1"/>
      </w:r>
      <w:r>
        <w:rPr>
          <w:szCs w:val="24"/>
        </w:rPr>
        <w:instrText>ADDIN CSL_CITATION { "citationItems" : [ { "id" : "ITEM-1", "itemData" : { "DOI" : "10.4304/jmm.9.3.408-415", "author" : [ { "dropping-particle" : "", "family" : "Zhongtang", "given" : "Wu", "non-dropping-particle" : "", "parse-names" : false, "suffix" : "" }, { "dropping-particle" : "", "family" : "Wang", "given" : "Mengjiao", "non-dropping-particle" : "", "parse-names" : false, "suffix" : "" }, { "dropping-particle" : "", "family" : "Jianxiu", "given" : "Jin", "non-dropping-particle" : "", "parse-names" : false, "suffix" : "" }, { "dropping-particle" : "", "family" : "Jiuchao", "given" : "Feng", "non-dropping-particle" : "", "parse-names" : false, "suffix" : "" } ], "id" : "ITEM-1", "issue" : "3", "issued" : { "date-parts" : [ [ "2014" ] ] }, "page" : "408-415", "title" : "A Novel Strange Attractor and its Dynamic Analysis", "type" : "article-journal", "volume" : "9" }, "uris" : [ "http://www.mendeley.com/documents/?uuid=f7a533b2-fbf3-42c9-b164-56a9062cbc6d" ] } ], "mendeley" : { "formattedCitation" : "[136]", "plainTextFormattedCitation" : "[136]", "previouslyFormattedCitation" : "[136]" }, "properties" : { "noteIndex" : 0 }, "schema" : "https://github.com/citation-style-language/schema/raw/master/csl-citation.json" }</w:instrText>
      </w:r>
      <w:r>
        <w:rPr>
          <w:szCs w:val="24"/>
        </w:rPr>
        <w:fldChar w:fldCharType="separate"/>
      </w:r>
      <w:r w:rsidRPr="000D3326">
        <w:rPr>
          <w:noProof/>
          <w:szCs w:val="24"/>
        </w:rPr>
        <w:t>[136]</w:t>
      </w:r>
      <w:r>
        <w:rPr>
          <w:szCs w:val="24"/>
        </w:rPr>
        <w:fldChar w:fldCharType="end"/>
      </w:r>
      <w:r>
        <w:rPr>
          <w:szCs w:val="24"/>
        </w:rPr>
        <w:t xml:space="preserve"> </w:t>
      </w:r>
      <w:r w:rsidRPr="00AD6D1D">
        <w:rPr>
          <w:szCs w:val="24"/>
        </w:rPr>
        <w:t>skala edilerek, sistemin dinamik özelliklerin</w:t>
      </w:r>
      <w:r>
        <w:rPr>
          <w:szCs w:val="24"/>
        </w:rPr>
        <w:t>in zenginleştirilmesi sağlanmış,</w:t>
      </w:r>
      <w:r w:rsidRPr="00AD6D1D">
        <w:rPr>
          <w:szCs w:val="24"/>
        </w:rPr>
        <w:t xml:space="preserve"> </w:t>
      </w:r>
      <w:r>
        <w:rPr>
          <w:szCs w:val="24"/>
        </w:rPr>
        <w:t>r</w:t>
      </w:r>
      <w:r w:rsidRPr="00AD6D1D">
        <w:rPr>
          <w:szCs w:val="24"/>
        </w:rPr>
        <w:t>asgele sayı üretecine daha uygun karmaşık bir yapı elde edilmiş</w:t>
      </w:r>
      <w:r>
        <w:rPr>
          <w:szCs w:val="24"/>
        </w:rPr>
        <w:t xml:space="preserve">tir. </w:t>
      </w:r>
      <w:r w:rsidRPr="00AD6D1D">
        <w:rPr>
          <w:szCs w:val="24"/>
        </w:rPr>
        <w:t xml:space="preserve"> İlk olarak sistemin skala işlemleri gerçekleştirilmiş, zaman serileri ve faz portresi analizleri yapılmış, denge noktaları, özdeğerleri belirlenmiş ve so</w:t>
      </w:r>
      <w:r>
        <w:rPr>
          <w:szCs w:val="24"/>
        </w:rPr>
        <w:t>n olarak çatallaşma ve L</w:t>
      </w:r>
      <w:r w:rsidRPr="00AD6D1D">
        <w:rPr>
          <w:szCs w:val="24"/>
        </w:rPr>
        <w:t xml:space="preserve">yapunov üstelleri incelenmiştir. </w:t>
      </w:r>
      <w:r>
        <w:rPr>
          <w:szCs w:val="24"/>
        </w:rPr>
        <w:t xml:space="preserve"> Zhongtang kaotik sistemi </w:t>
      </w:r>
      <w:r w:rsidRPr="00AD6B8D">
        <w:rPr>
          <w:szCs w:val="24"/>
        </w:rPr>
        <w:t xml:space="preserve">orijinal </w:t>
      </w:r>
      <w:r w:rsidRPr="005E31BB">
        <w:rPr>
          <w:szCs w:val="24"/>
        </w:rPr>
        <w:t>denklemi</w:t>
      </w:r>
      <w:r>
        <w:rPr>
          <w:szCs w:val="24"/>
        </w:rPr>
        <w:t xml:space="preserve"> aşağıda</w:t>
      </w:r>
      <w:r w:rsidRPr="005E31BB">
        <w:rPr>
          <w:szCs w:val="24"/>
        </w:rPr>
        <w:t xml:space="preserve"> verilmiştir</w:t>
      </w:r>
      <w:r>
        <w:rPr>
          <w:szCs w:val="24"/>
        </w:rPr>
        <w:t>. (</w:t>
      </w:r>
      <w:r w:rsidRPr="005E31BB">
        <w:rPr>
          <w:szCs w:val="24"/>
        </w:rPr>
        <w:t>Denklem 3.5</w:t>
      </w:r>
      <w:r>
        <w:rPr>
          <w:szCs w:val="24"/>
        </w:rPr>
        <w:t>)</w:t>
      </w:r>
      <w:r w:rsidRPr="00AD6B8D">
        <w:rPr>
          <w:szCs w:val="24"/>
        </w:rPr>
        <w:t xml:space="preserve">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336FC5">
        <w:rPr>
          <w:position w:val="-44"/>
          <w:szCs w:val="24"/>
        </w:rPr>
        <w:object w:dxaOrig="2400" w:dyaOrig="1040">
          <v:shape id="_x0000_i1078" type="#_x0000_t75" style="width:121.5pt;height:50.25pt" o:ole="">
            <v:imagedata r:id="rId99" o:title=""/>
          </v:shape>
          <o:OLEObject Type="Embed" ProgID="Equation.DSMT4" ShapeID="_x0000_i1078" DrawAspect="Content" ObjectID="_1545738074" r:id="rId100"/>
        </w:object>
      </w:r>
      <w:r>
        <w:rPr>
          <w:szCs w:val="24"/>
        </w:rPr>
        <w:t xml:space="preserve">                                                                                             (</w:t>
      </w:r>
      <w:r>
        <w:rPr>
          <w:szCs w:val="24"/>
        </w:rPr>
        <w:fldChar w:fldCharType="begin"/>
      </w:r>
      <w:r>
        <w:rPr>
          <w:szCs w:val="24"/>
        </w:rPr>
        <w:instrText xml:space="preserve"> STYLEREF 1 \s </w:instrText>
      </w:r>
      <w:r>
        <w:rPr>
          <w:szCs w:val="24"/>
        </w:rPr>
        <w:fldChar w:fldCharType="separate"/>
      </w:r>
      <w:r>
        <w:rPr>
          <w:noProof/>
          <w:szCs w:val="24"/>
        </w:rPr>
        <w:t>3</w:t>
      </w:r>
      <w:r>
        <w:rPr>
          <w:szCs w:val="24"/>
        </w:rPr>
        <w:fldChar w:fldCharType="end"/>
      </w:r>
      <w:r>
        <w:rPr>
          <w:szCs w:val="24"/>
        </w:rPr>
        <w:t>.</w:t>
      </w:r>
      <w:r>
        <w:rPr>
          <w:szCs w:val="24"/>
        </w:rPr>
        <w:fldChar w:fldCharType="begin"/>
      </w:r>
      <w:r>
        <w:rPr>
          <w:szCs w:val="24"/>
        </w:rPr>
        <w:instrText xml:space="preserve"> SEQ Denklem \* ARABIC \s 1 </w:instrText>
      </w:r>
      <w:r>
        <w:rPr>
          <w:szCs w:val="24"/>
        </w:rPr>
        <w:fldChar w:fldCharType="separate"/>
      </w:r>
      <w:r>
        <w:rPr>
          <w:noProof/>
          <w:szCs w:val="24"/>
        </w:rPr>
        <w:t>5</w:t>
      </w:r>
      <w:r>
        <w:rPr>
          <w:szCs w:val="24"/>
        </w:rPr>
        <w:fldChar w:fldCharType="end"/>
      </w:r>
      <w:r>
        <w:rPr>
          <w:szCs w:val="24"/>
        </w:rPr>
        <w:t>)</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AD6B8D">
        <w:rPr>
          <w:szCs w:val="24"/>
        </w:rPr>
        <w:t xml:space="preserve">Skala işlemleri için u=x,  v=y/2, w=z/2 olarak alınmıştır.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AD6B8D">
        <w:rPr>
          <w:szCs w:val="24"/>
        </w:rPr>
        <w:t>x=u,  y=2</w:t>
      </w:r>
      <w:r>
        <w:rPr>
          <w:szCs w:val="24"/>
        </w:rPr>
        <w:t>v,  z=2</w:t>
      </w:r>
      <w:r w:rsidRPr="00AD6B8D">
        <w:rPr>
          <w:szCs w:val="24"/>
        </w:rPr>
        <w:t>w ve x</w:t>
      </w:r>
      <w:r>
        <w:rPr>
          <w:szCs w:val="24"/>
        </w:rPr>
        <w:t>’=u’, y’=2v’, z’=2</w:t>
      </w:r>
      <w:r w:rsidRPr="00AD6B8D">
        <w:rPr>
          <w:szCs w:val="24"/>
        </w:rPr>
        <w:t>w’ elde edilir.</w:t>
      </w:r>
    </w:p>
    <w:p w:rsidR="00CF32F7" w:rsidRPr="00AD6B8D" w:rsidRDefault="00CF32F7" w:rsidP="00510C0F">
      <w:pPr>
        <w:tabs>
          <w:tab w:val="left" w:pos="709"/>
          <w:tab w:val="right" w:leader="dot" w:pos="8222"/>
        </w:tabs>
        <w:rPr>
          <w:szCs w:val="24"/>
        </w:rPr>
      </w:pPr>
      <w:r w:rsidRPr="00AD6B8D">
        <w:rPr>
          <w:szCs w:val="24"/>
        </w:rPr>
        <w:t xml:space="preserve"> </w:t>
      </w:r>
    </w:p>
    <w:p w:rsidR="00CF32F7" w:rsidRPr="00AD6B8D" w:rsidRDefault="00CF32F7" w:rsidP="00510C0F">
      <w:pPr>
        <w:tabs>
          <w:tab w:val="left" w:pos="709"/>
          <w:tab w:val="right" w:leader="dot" w:pos="8222"/>
        </w:tabs>
        <w:rPr>
          <w:szCs w:val="24"/>
        </w:rPr>
      </w:pPr>
      <w:r w:rsidRPr="00AD6B8D">
        <w:rPr>
          <w:szCs w:val="24"/>
        </w:rPr>
        <w:t>Buna göre ilk denklem:</w:t>
      </w:r>
    </w:p>
    <w:p w:rsidR="00CF32F7" w:rsidRPr="00AD6B8D" w:rsidRDefault="00CF32F7" w:rsidP="00510C0F">
      <w:pPr>
        <w:tabs>
          <w:tab w:val="left" w:pos="709"/>
          <w:tab w:val="right" w:leader="dot" w:pos="8222"/>
        </w:tabs>
        <w:rPr>
          <w:szCs w:val="24"/>
        </w:rPr>
      </w:pPr>
      <w:r w:rsidRPr="00AD6B8D">
        <w:rPr>
          <w:szCs w:val="24"/>
        </w:rPr>
        <w:t>x</w:t>
      </w:r>
      <w:r w:rsidRPr="00AD6B8D">
        <w:rPr>
          <w:szCs w:val="24"/>
          <w:vertAlign w:val="superscript"/>
        </w:rPr>
        <w:t xml:space="preserve">’ </w:t>
      </w:r>
      <w:r>
        <w:rPr>
          <w:szCs w:val="24"/>
        </w:rPr>
        <w:t>= 40y-40</w:t>
      </w:r>
      <w:r w:rsidRPr="00AD6B8D">
        <w:rPr>
          <w:szCs w:val="24"/>
        </w:rPr>
        <w:t xml:space="preserve">x   </w:t>
      </w:r>
      <w:r w:rsidRPr="00AD6B8D">
        <w:rPr>
          <w:szCs w:val="24"/>
        </w:rPr>
        <w:sym w:font="Wingdings" w:char="F0E0"/>
      </w:r>
      <w:r>
        <w:rPr>
          <w:szCs w:val="24"/>
        </w:rPr>
        <w:t xml:space="preserve">   u’=40(2v)-40</w:t>
      </w:r>
      <w:r w:rsidRPr="00AD6B8D">
        <w:rPr>
          <w:szCs w:val="24"/>
        </w:rPr>
        <w:t xml:space="preserve">u ve </w:t>
      </w:r>
    </w:p>
    <w:p w:rsidR="00CF32F7" w:rsidRPr="00AD6B8D" w:rsidRDefault="00CF32F7" w:rsidP="00510C0F">
      <w:pPr>
        <w:tabs>
          <w:tab w:val="left" w:pos="709"/>
          <w:tab w:val="right" w:leader="dot" w:pos="8222"/>
        </w:tabs>
        <w:rPr>
          <w:szCs w:val="24"/>
        </w:rPr>
      </w:pPr>
      <w:r>
        <w:rPr>
          <w:szCs w:val="24"/>
        </w:rPr>
        <w:t>u’=80v-40</w:t>
      </w:r>
      <w:r w:rsidRPr="00AD6B8D">
        <w:rPr>
          <w:szCs w:val="24"/>
        </w:rPr>
        <w:t xml:space="preserve">u                                                                         </w:t>
      </w:r>
    </w:p>
    <w:p w:rsidR="00CF32F7" w:rsidRPr="00AD6B8D"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İkinci denklem:</w:t>
      </w:r>
    </w:p>
    <w:p w:rsidR="00CF32F7" w:rsidRPr="00AD6B8D" w:rsidRDefault="00CF32F7" w:rsidP="00510C0F">
      <w:pPr>
        <w:tabs>
          <w:tab w:val="left" w:pos="709"/>
          <w:tab w:val="right" w:leader="dot" w:pos="8222"/>
        </w:tabs>
        <w:rPr>
          <w:szCs w:val="24"/>
        </w:rPr>
      </w:pPr>
    </w:p>
    <w:p w:rsidR="00CF32F7" w:rsidRPr="00AD6B8D" w:rsidRDefault="00CF32F7" w:rsidP="00510C0F">
      <w:pPr>
        <w:tabs>
          <w:tab w:val="left" w:pos="709"/>
          <w:tab w:val="right" w:leader="dot" w:pos="8222"/>
        </w:tabs>
        <w:rPr>
          <w:szCs w:val="24"/>
        </w:rPr>
      </w:pPr>
      <w:r w:rsidRPr="00AD6B8D">
        <w:rPr>
          <w:szCs w:val="24"/>
        </w:rPr>
        <w:t>y</w:t>
      </w:r>
      <w:r w:rsidRPr="00AD6B8D">
        <w:rPr>
          <w:szCs w:val="24"/>
          <w:vertAlign w:val="superscript"/>
        </w:rPr>
        <w:t>’</w:t>
      </w:r>
      <w:r>
        <w:rPr>
          <w:szCs w:val="24"/>
        </w:rPr>
        <w:t>=22.5x+22.5y-xz</w:t>
      </w:r>
      <w:r w:rsidRPr="000D6AA2">
        <w:rPr>
          <w:szCs w:val="24"/>
          <w:vertAlign w:val="superscript"/>
        </w:rPr>
        <w:t>2</w:t>
      </w:r>
      <w:r w:rsidRPr="00AD6B8D">
        <w:rPr>
          <w:szCs w:val="24"/>
        </w:rPr>
        <w:t xml:space="preserve">    </w:t>
      </w:r>
      <w:r w:rsidRPr="00AD6B8D">
        <w:rPr>
          <w:szCs w:val="24"/>
        </w:rPr>
        <w:sym w:font="Wingdings" w:char="F0E0"/>
      </w:r>
      <w:r w:rsidRPr="00AD6B8D">
        <w:rPr>
          <w:szCs w:val="24"/>
        </w:rPr>
        <w:t xml:space="preserve">    </w:t>
      </w:r>
      <w:r>
        <w:rPr>
          <w:szCs w:val="24"/>
        </w:rPr>
        <w:t>2v’=10u+10(2v)-u</w:t>
      </w:r>
      <w:r w:rsidRPr="00AD6B8D">
        <w:rPr>
          <w:szCs w:val="24"/>
        </w:rPr>
        <w:t>(2w)</w:t>
      </w:r>
      <w:r w:rsidRPr="00AD6B8D">
        <w:rPr>
          <w:szCs w:val="24"/>
          <w:vertAlign w:val="superscript"/>
        </w:rPr>
        <w:t xml:space="preserve">2 </w:t>
      </w:r>
      <w:r>
        <w:rPr>
          <w:szCs w:val="24"/>
          <w:vertAlign w:val="superscript"/>
        </w:rPr>
        <w:t xml:space="preserve">   </w:t>
      </w:r>
    </w:p>
    <w:p w:rsidR="00CF32F7" w:rsidRPr="00AD6B8D" w:rsidRDefault="00CF32F7" w:rsidP="00510C0F">
      <w:pPr>
        <w:tabs>
          <w:tab w:val="left" w:pos="709"/>
          <w:tab w:val="right" w:leader="dot" w:pos="8222"/>
        </w:tabs>
        <w:rPr>
          <w:szCs w:val="24"/>
        </w:rPr>
      </w:pPr>
      <w:r>
        <w:rPr>
          <w:szCs w:val="24"/>
        </w:rPr>
        <w:t>v’ =5u+10v-2u</w:t>
      </w:r>
      <w:r w:rsidRPr="00AD6B8D">
        <w:rPr>
          <w:szCs w:val="24"/>
        </w:rPr>
        <w:t>w</w:t>
      </w:r>
      <w:r w:rsidRPr="00AD6B8D">
        <w:rPr>
          <w:szCs w:val="24"/>
          <w:vertAlign w:val="superscript"/>
        </w:rPr>
        <w:t xml:space="preserve">2                                                                                   </w:t>
      </w:r>
    </w:p>
    <w:p w:rsidR="00CF32F7" w:rsidRPr="00AD6B8D"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Üçüncü denklem:</w:t>
      </w:r>
    </w:p>
    <w:p w:rsidR="00CF32F7" w:rsidRPr="00AD6B8D" w:rsidRDefault="00CF32F7" w:rsidP="00510C0F">
      <w:pPr>
        <w:tabs>
          <w:tab w:val="left" w:pos="709"/>
          <w:tab w:val="right" w:leader="dot" w:pos="8222"/>
        </w:tabs>
        <w:rPr>
          <w:szCs w:val="24"/>
        </w:rPr>
      </w:pPr>
    </w:p>
    <w:p w:rsidR="00CF32F7" w:rsidRPr="00AD6B8D" w:rsidRDefault="00CF32F7" w:rsidP="00510C0F">
      <w:pPr>
        <w:tabs>
          <w:tab w:val="left" w:pos="709"/>
          <w:tab w:val="right" w:leader="dot" w:pos="8222"/>
        </w:tabs>
        <w:rPr>
          <w:szCs w:val="24"/>
        </w:rPr>
      </w:pPr>
      <w:r>
        <w:rPr>
          <w:szCs w:val="24"/>
        </w:rPr>
        <w:t>z’ = -20x-15z+x</w:t>
      </w:r>
      <w:r w:rsidRPr="000D6AA2">
        <w:rPr>
          <w:szCs w:val="24"/>
          <w:vertAlign w:val="superscript"/>
        </w:rPr>
        <w:t>2</w:t>
      </w:r>
      <w:r w:rsidRPr="00AD6B8D">
        <w:rPr>
          <w:szCs w:val="24"/>
        </w:rPr>
        <w:t xml:space="preserve">z   </w:t>
      </w:r>
      <w:r w:rsidRPr="00AD6B8D">
        <w:rPr>
          <w:szCs w:val="24"/>
        </w:rPr>
        <w:sym w:font="Wingdings" w:char="F0E0"/>
      </w:r>
      <w:r>
        <w:rPr>
          <w:szCs w:val="24"/>
        </w:rPr>
        <w:t xml:space="preserve">  2w’=-20u-15</w:t>
      </w:r>
      <w:r w:rsidRPr="00AD6B8D">
        <w:rPr>
          <w:szCs w:val="24"/>
        </w:rPr>
        <w:t>(2*w)+u</w:t>
      </w:r>
      <w:r>
        <w:rPr>
          <w:szCs w:val="24"/>
          <w:vertAlign w:val="superscript"/>
        </w:rPr>
        <w:t xml:space="preserve">2 </w:t>
      </w:r>
      <w:r>
        <w:rPr>
          <w:szCs w:val="24"/>
        </w:rPr>
        <w:t xml:space="preserve">(2w) </w:t>
      </w:r>
    </w:p>
    <w:p w:rsidR="00CF32F7" w:rsidRDefault="00CF32F7" w:rsidP="00510C0F">
      <w:pPr>
        <w:tabs>
          <w:tab w:val="left" w:pos="709"/>
          <w:tab w:val="right" w:leader="dot" w:pos="8222"/>
        </w:tabs>
        <w:rPr>
          <w:szCs w:val="24"/>
        </w:rPr>
      </w:pPr>
      <w:r w:rsidRPr="00AD6B8D">
        <w:rPr>
          <w:szCs w:val="24"/>
        </w:rPr>
        <w:t>w’ =-10*u-15*w+ w*u</w:t>
      </w:r>
      <w:r w:rsidRPr="00AD6B8D">
        <w:rPr>
          <w:szCs w:val="24"/>
          <w:vertAlign w:val="superscript"/>
        </w:rPr>
        <w:t>2</w:t>
      </w:r>
      <w:r w:rsidRPr="00AD6B8D">
        <w:rPr>
          <w:szCs w:val="24"/>
        </w:rPr>
        <w:t xml:space="preserve">      </w:t>
      </w:r>
      <w:r>
        <w:rPr>
          <w:szCs w:val="24"/>
        </w:rPr>
        <w:t xml:space="preserve">    </w:t>
      </w:r>
    </w:p>
    <w:p w:rsidR="00CF32F7" w:rsidRDefault="00CF32F7" w:rsidP="00510C0F">
      <w:pPr>
        <w:tabs>
          <w:tab w:val="left" w:pos="709"/>
          <w:tab w:val="right" w:leader="dot" w:pos="8222"/>
        </w:tabs>
        <w:rPr>
          <w:szCs w:val="24"/>
        </w:rPr>
      </w:pPr>
      <w:r w:rsidRPr="00AD6B8D">
        <w:rPr>
          <w:szCs w:val="24"/>
        </w:rPr>
        <w:t xml:space="preserve">olarak bulunur.  </w:t>
      </w:r>
    </w:p>
    <w:p w:rsidR="00CF32F7" w:rsidRPr="00AD6B8D"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AD6B8D">
        <w:rPr>
          <w:szCs w:val="24"/>
        </w:rPr>
        <w:t>Denklem 2, 3, 4 birleştirilirse,</w:t>
      </w:r>
    </w:p>
    <w:p w:rsidR="00CF32F7" w:rsidRDefault="00CF32F7" w:rsidP="00510C0F">
      <w:pPr>
        <w:tabs>
          <w:tab w:val="left" w:pos="709"/>
          <w:tab w:val="right" w:leader="dot" w:pos="8222"/>
        </w:tabs>
        <w:rPr>
          <w:szCs w:val="24"/>
        </w:rPr>
      </w:pPr>
    </w:p>
    <w:p w:rsidR="00CF32F7" w:rsidRPr="005E31BB" w:rsidRDefault="00CF32F7" w:rsidP="00510C0F">
      <w:pPr>
        <w:keepNext/>
        <w:tabs>
          <w:tab w:val="left" w:pos="709"/>
          <w:tab w:val="right" w:leader="dot" w:pos="8222"/>
        </w:tabs>
        <w:jc w:val="center"/>
      </w:pPr>
      <w:r w:rsidRPr="0074244C">
        <w:rPr>
          <w:position w:val="-44"/>
          <w:szCs w:val="24"/>
        </w:rPr>
        <w:object w:dxaOrig="2220" w:dyaOrig="1040">
          <v:shape id="_x0000_i1079" type="#_x0000_t75" style="width:110.25pt;height:50.25pt" o:ole="">
            <v:imagedata r:id="rId101" o:title=""/>
          </v:shape>
          <o:OLEObject Type="Embed" ProgID="Equation.DSMT4" ShapeID="_x0000_i1079" DrawAspect="Content" ObjectID="_1545738075" r:id="rId102"/>
        </w:object>
      </w:r>
      <w:r>
        <w:rPr>
          <w:szCs w:val="24"/>
        </w:rPr>
        <w:t xml:space="preserve">                                                                                            (</w:t>
      </w:r>
      <w:r>
        <w:rPr>
          <w:szCs w:val="24"/>
        </w:rPr>
        <w:fldChar w:fldCharType="begin"/>
      </w:r>
      <w:r>
        <w:rPr>
          <w:szCs w:val="24"/>
        </w:rPr>
        <w:instrText xml:space="preserve"> STYLEREF 1 \s </w:instrText>
      </w:r>
      <w:r>
        <w:rPr>
          <w:szCs w:val="24"/>
        </w:rPr>
        <w:fldChar w:fldCharType="separate"/>
      </w:r>
      <w:r>
        <w:rPr>
          <w:noProof/>
          <w:szCs w:val="24"/>
        </w:rPr>
        <w:t>3</w:t>
      </w:r>
      <w:r>
        <w:rPr>
          <w:szCs w:val="24"/>
        </w:rPr>
        <w:fldChar w:fldCharType="end"/>
      </w:r>
      <w:r>
        <w:rPr>
          <w:szCs w:val="24"/>
        </w:rPr>
        <w:t>.</w:t>
      </w:r>
      <w:r>
        <w:rPr>
          <w:szCs w:val="24"/>
        </w:rPr>
        <w:fldChar w:fldCharType="begin"/>
      </w:r>
      <w:r>
        <w:rPr>
          <w:szCs w:val="24"/>
        </w:rPr>
        <w:instrText xml:space="preserve"> SEQ Denklem \* ARABIC \s 1 </w:instrText>
      </w:r>
      <w:r>
        <w:rPr>
          <w:szCs w:val="24"/>
        </w:rPr>
        <w:fldChar w:fldCharType="separate"/>
      </w:r>
      <w:r>
        <w:rPr>
          <w:noProof/>
          <w:szCs w:val="24"/>
        </w:rPr>
        <w:t>6</w:t>
      </w:r>
      <w:r>
        <w:rPr>
          <w:szCs w:val="24"/>
        </w:rPr>
        <w:fldChar w:fldCharType="end"/>
      </w:r>
      <w:r>
        <w:rPr>
          <w:szCs w:val="24"/>
        </w:rPr>
        <w:t>)</w:t>
      </w:r>
    </w:p>
    <w:p w:rsidR="00CF32F7" w:rsidRPr="00AD6B8D"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5E31BB">
        <w:rPr>
          <w:szCs w:val="24"/>
        </w:rPr>
        <w:t xml:space="preserve">Denklem 3.6’daki </w:t>
      </w:r>
      <w:r w:rsidRPr="00AD6B8D">
        <w:rPr>
          <w:szCs w:val="24"/>
        </w:rPr>
        <w:t>durum değişkenlerinin orijinal harfleri olan x,</w:t>
      </w:r>
      <w:r>
        <w:rPr>
          <w:szCs w:val="24"/>
        </w:rPr>
        <w:t xml:space="preserve"> </w:t>
      </w:r>
      <w:r w:rsidRPr="00AD6B8D">
        <w:rPr>
          <w:szCs w:val="24"/>
        </w:rPr>
        <w:t>y,</w:t>
      </w:r>
      <w:r>
        <w:rPr>
          <w:szCs w:val="24"/>
        </w:rPr>
        <w:t xml:space="preserve"> </w:t>
      </w:r>
      <w:r w:rsidRPr="00AD6B8D">
        <w:rPr>
          <w:szCs w:val="24"/>
        </w:rPr>
        <w:t>z kullanılırsa, algoritma tasarımında kullanılacak olan</w:t>
      </w:r>
      <w:r w:rsidRPr="00DC6F34">
        <w:rPr>
          <w:szCs w:val="24"/>
        </w:rPr>
        <w:t xml:space="preserve">, </w:t>
      </w:r>
      <w:r w:rsidRPr="00DC6F34">
        <w:t xml:space="preserve">skala </w:t>
      </w:r>
      <w:r>
        <w:t>edilmiş</w:t>
      </w:r>
      <w:r>
        <w:rPr>
          <w:szCs w:val="24"/>
        </w:rPr>
        <w:t xml:space="preserve"> Z</w:t>
      </w:r>
      <w:r w:rsidRPr="00AD6B8D">
        <w:rPr>
          <w:szCs w:val="24"/>
        </w:rPr>
        <w:t>hon</w:t>
      </w:r>
      <w:r>
        <w:rPr>
          <w:szCs w:val="24"/>
        </w:rPr>
        <w:t>g</w:t>
      </w:r>
      <w:r w:rsidRPr="00AD6B8D">
        <w:rPr>
          <w:szCs w:val="24"/>
        </w:rPr>
        <w:t xml:space="preserve">tang </w:t>
      </w:r>
      <w:r>
        <w:rPr>
          <w:szCs w:val="24"/>
        </w:rPr>
        <w:t xml:space="preserve">kaotik </w:t>
      </w:r>
      <w:r w:rsidRPr="00AD6B8D">
        <w:rPr>
          <w:szCs w:val="24"/>
        </w:rPr>
        <w:t xml:space="preserve">sistemi </w:t>
      </w:r>
      <w:r>
        <w:rPr>
          <w:szCs w:val="24"/>
        </w:rPr>
        <w:t>(</w:t>
      </w:r>
      <w:r w:rsidRPr="00DC6F34">
        <w:rPr>
          <w:szCs w:val="24"/>
        </w:rPr>
        <w:t xml:space="preserve">Denklem </w:t>
      </w:r>
      <w:r>
        <w:rPr>
          <w:szCs w:val="24"/>
        </w:rPr>
        <w:t xml:space="preserve">3.7) </w:t>
      </w:r>
      <w:r w:rsidRPr="00AD6B8D">
        <w:rPr>
          <w:szCs w:val="24"/>
        </w:rPr>
        <w:t>elde edilir.</w:t>
      </w:r>
    </w:p>
    <w:p w:rsidR="00CF32F7" w:rsidRDefault="00CF32F7" w:rsidP="00510C0F">
      <w:pPr>
        <w:tabs>
          <w:tab w:val="left" w:pos="709"/>
          <w:tab w:val="right" w:leader="dot" w:pos="8222"/>
        </w:tabs>
        <w:rPr>
          <w:szCs w:val="24"/>
        </w:rPr>
      </w:pPr>
    </w:p>
    <w:p w:rsidR="00CF32F7" w:rsidRDefault="00CF32F7" w:rsidP="00D24B32">
      <w:pPr>
        <w:tabs>
          <w:tab w:val="left" w:pos="709"/>
          <w:tab w:val="right" w:leader="dot" w:pos="8222"/>
        </w:tabs>
        <w:rPr>
          <w:szCs w:val="24"/>
        </w:rPr>
      </w:pPr>
      <w:r w:rsidRPr="00532DC8">
        <w:rPr>
          <w:position w:val="-44"/>
          <w:szCs w:val="24"/>
        </w:rPr>
        <w:object w:dxaOrig="2040" w:dyaOrig="1040">
          <v:shape id="_x0000_i1080" type="#_x0000_t75" style="width:99pt;height:50.25pt" o:ole="">
            <v:imagedata r:id="rId103" o:title=""/>
          </v:shape>
          <o:OLEObject Type="Embed" ProgID="Equation.DSMT4" ShapeID="_x0000_i1080" DrawAspect="Content" ObjectID="_1545738076" r:id="rId104"/>
        </w:object>
      </w:r>
      <w:r>
        <w:rPr>
          <w:szCs w:val="24"/>
        </w:rPr>
        <w:t xml:space="preserve">                                                                                                   (</w:t>
      </w:r>
      <w:r>
        <w:rPr>
          <w:szCs w:val="24"/>
        </w:rPr>
        <w:fldChar w:fldCharType="begin"/>
      </w:r>
      <w:r>
        <w:rPr>
          <w:szCs w:val="24"/>
        </w:rPr>
        <w:instrText xml:space="preserve"> STYLEREF 1 \s </w:instrText>
      </w:r>
      <w:r>
        <w:rPr>
          <w:szCs w:val="24"/>
        </w:rPr>
        <w:fldChar w:fldCharType="separate"/>
      </w:r>
      <w:r>
        <w:rPr>
          <w:noProof/>
          <w:szCs w:val="24"/>
        </w:rPr>
        <w:t>3</w:t>
      </w:r>
      <w:r>
        <w:rPr>
          <w:szCs w:val="24"/>
        </w:rPr>
        <w:fldChar w:fldCharType="end"/>
      </w:r>
      <w:r>
        <w:rPr>
          <w:szCs w:val="24"/>
        </w:rPr>
        <w:t>.</w:t>
      </w:r>
      <w:r>
        <w:rPr>
          <w:szCs w:val="24"/>
        </w:rPr>
        <w:fldChar w:fldCharType="begin"/>
      </w:r>
      <w:r>
        <w:rPr>
          <w:szCs w:val="24"/>
        </w:rPr>
        <w:instrText xml:space="preserve"> SEQ Denklem \* ARABIC \s 1 </w:instrText>
      </w:r>
      <w:r>
        <w:rPr>
          <w:szCs w:val="24"/>
        </w:rPr>
        <w:fldChar w:fldCharType="separate"/>
      </w:r>
      <w:r>
        <w:rPr>
          <w:noProof/>
          <w:szCs w:val="24"/>
        </w:rPr>
        <w:t>7</w:t>
      </w:r>
      <w:r>
        <w:rPr>
          <w:szCs w:val="24"/>
        </w:rPr>
        <w:fldChar w:fldCharType="end"/>
      </w:r>
      <w:bookmarkStart w:id="68" w:name="_Toc468971533"/>
      <w:r>
        <w:rPr>
          <w:szCs w:val="24"/>
        </w:rPr>
        <w:t>)</w:t>
      </w:r>
    </w:p>
    <w:p w:rsidR="00CF32F7" w:rsidRPr="00D24B32" w:rsidRDefault="00CF32F7" w:rsidP="00D24B32">
      <w:pPr>
        <w:tabs>
          <w:tab w:val="left" w:pos="709"/>
          <w:tab w:val="right" w:leader="dot" w:pos="8222"/>
        </w:tabs>
        <w:rPr>
          <w:szCs w:val="24"/>
        </w:rPr>
      </w:pPr>
    </w:p>
    <w:p w:rsidR="00CF32F7" w:rsidRDefault="00CF32F7" w:rsidP="00510C0F">
      <w:pPr>
        <w:pStyle w:val="Heading3"/>
        <w:tabs>
          <w:tab w:val="left" w:pos="709"/>
          <w:tab w:val="right" w:leader="dot" w:pos="8222"/>
        </w:tabs>
      </w:pPr>
      <w:r w:rsidRPr="00AD6B8D">
        <w:t xml:space="preserve">3.3.1. </w:t>
      </w:r>
      <w:r>
        <w:t>Faz portreleri a</w:t>
      </w:r>
      <w:r w:rsidRPr="00AD6B8D">
        <w:t>nalizi</w:t>
      </w:r>
      <w:bookmarkEnd w:id="68"/>
    </w:p>
    <w:p w:rsidR="00CF32F7" w:rsidRDefault="00CF32F7" w:rsidP="00510C0F">
      <w:pPr>
        <w:tabs>
          <w:tab w:val="left" w:pos="709"/>
          <w:tab w:val="right" w:leader="dot" w:pos="8222"/>
        </w:tabs>
      </w:pPr>
    </w:p>
    <w:p w:rsidR="00CF32F7" w:rsidRDefault="00CF32F7" w:rsidP="00510C0F">
      <w:pPr>
        <w:tabs>
          <w:tab w:val="left" w:pos="709"/>
          <w:tab w:val="right" w:leader="dot" w:pos="8222"/>
        </w:tabs>
        <w:rPr>
          <w:lang w:val="en-US"/>
        </w:rPr>
      </w:pPr>
      <w:r>
        <w:rPr>
          <w:lang w:val="en-US"/>
        </w:rPr>
        <w:t xml:space="preserve">Yeni skala edilmiş </w:t>
      </w:r>
      <w:r>
        <w:rPr>
          <w:szCs w:val="24"/>
        </w:rPr>
        <w:t>Zhongtang kaotik sistem</w:t>
      </w:r>
      <w:r>
        <w:rPr>
          <w:lang w:val="en-US"/>
        </w:rPr>
        <w:t xml:space="preserve"> ait x-y, x-z, y-z ve x-y-z fazlarına ait faz portre çıktıları, Matlab odesolve.m isimli program dosyası kullanılarak çizdirilmiştir. Şekil 3.13.</w:t>
      </w:r>
      <w:r w:rsidRPr="00CB50CE">
        <w:rPr>
          <w:lang w:val="en-US"/>
        </w:rPr>
        <w:t xml:space="preserve">’de sistemin </w:t>
      </w:r>
      <w:r>
        <w:rPr>
          <w:lang w:val="en-US"/>
        </w:rPr>
        <w:t>faz portreleri çıktıları görülmektedir. Sistemin faz portrelerinde, belli sınırlar içinde, karmaşık yörüngeler takip ettikleri ve zengin dinamik davranışlar taşıdığı görülmektedir.</w:t>
      </w:r>
    </w:p>
    <w:p w:rsidR="00CF32F7" w:rsidRDefault="00CF32F7" w:rsidP="00510C0F">
      <w:pPr>
        <w:tabs>
          <w:tab w:val="left" w:pos="709"/>
          <w:tab w:val="right" w:leader="dot" w:pos="8222"/>
        </w:tabs>
        <w:rPr>
          <w:lang w:val="en-US"/>
        </w:rPr>
      </w:pPr>
    </w:p>
    <w:p w:rsidR="00CF32F7" w:rsidRPr="00B848C3" w:rsidRDefault="00CF32F7" w:rsidP="00686977">
      <w:pPr>
        <w:pStyle w:val="Heading3"/>
        <w:tabs>
          <w:tab w:val="left" w:pos="709"/>
          <w:tab w:val="right" w:leader="dot" w:pos="8222"/>
        </w:tabs>
      </w:pPr>
      <w:bookmarkStart w:id="69" w:name="_Toc468971534"/>
      <w:r w:rsidRPr="00B848C3">
        <w:t xml:space="preserve">3.3.2. </w:t>
      </w:r>
      <w:r>
        <w:t>Zaman serileri a</w:t>
      </w:r>
      <w:r w:rsidRPr="00B848C3">
        <w:t>nalizi</w:t>
      </w:r>
      <w:bookmarkEnd w:id="69"/>
    </w:p>
    <w:p w:rsidR="00CF32F7" w:rsidRPr="003C63E7" w:rsidRDefault="00CF32F7" w:rsidP="00686977">
      <w:pPr>
        <w:tabs>
          <w:tab w:val="left" w:pos="709"/>
          <w:tab w:val="right" w:leader="dot" w:pos="8222"/>
        </w:tabs>
        <w:rPr>
          <w:color w:val="FF0000"/>
        </w:rPr>
      </w:pPr>
    </w:p>
    <w:p w:rsidR="00CF32F7" w:rsidRPr="0056031F" w:rsidRDefault="00CF32F7" w:rsidP="00686977">
      <w:pPr>
        <w:tabs>
          <w:tab w:val="left" w:pos="709"/>
          <w:tab w:val="right" w:leader="dot" w:pos="8222"/>
        </w:tabs>
        <w:rPr>
          <w:noProof/>
          <w:szCs w:val="24"/>
          <w:lang w:val="en-GB" w:eastAsia="en-GB"/>
        </w:rPr>
      </w:pPr>
      <w:r>
        <w:rPr>
          <w:noProof/>
          <w:szCs w:val="24"/>
          <w:lang w:val="en-GB" w:eastAsia="en-GB"/>
        </w:rPr>
        <w:t xml:space="preserve">Skala edilmiş yeni Zhongtang kaotik sistemine ait x, </w:t>
      </w:r>
      <w:r w:rsidRPr="0056031F">
        <w:rPr>
          <w:noProof/>
          <w:szCs w:val="24"/>
          <w:lang w:val="en-GB" w:eastAsia="en-GB"/>
        </w:rPr>
        <w:t xml:space="preserve">z ve x-y-z fazlarının zaman serilerine ait </w:t>
      </w:r>
      <w:r w:rsidRPr="00CB50CE">
        <w:rPr>
          <w:noProof/>
          <w:szCs w:val="24"/>
          <w:lang w:val="en-GB" w:eastAsia="en-GB"/>
        </w:rPr>
        <w:t>graf</w:t>
      </w:r>
      <w:r>
        <w:rPr>
          <w:noProof/>
          <w:szCs w:val="24"/>
          <w:lang w:val="en-GB" w:eastAsia="en-GB"/>
        </w:rPr>
        <w:t>ikler Şekil 3.14. ve Şekil 3.15.</w:t>
      </w:r>
      <w:r w:rsidRPr="00CB50CE">
        <w:rPr>
          <w:noProof/>
          <w:szCs w:val="24"/>
          <w:lang w:val="en-GB" w:eastAsia="en-GB"/>
        </w:rPr>
        <w:t xml:space="preserve">’te </w:t>
      </w:r>
      <w:r w:rsidRPr="0056031F">
        <w:rPr>
          <w:noProof/>
          <w:szCs w:val="24"/>
          <w:lang w:val="en-GB" w:eastAsia="en-GB"/>
        </w:rPr>
        <w:t xml:space="preserve">görülmektedir. Zaman serileri analizindeki grafikler incelendiğinde, test edilen zaman dilimi boyunca her üç faz içinde oldukça rasgele değerler aldığı, karmaşık ve zengin dinamiklere sahip olduğu görülmektedir. </w:t>
      </w:r>
    </w:p>
    <w:p w:rsidR="00CF32F7" w:rsidRDefault="00CF32F7" w:rsidP="00502199">
      <w:pPr>
        <w:tabs>
          <w:tab w:val="left" w:pos="709"/>
          <w:tab w:val="right" w:leader="dot" w:pos="8222"/>
        </w:tabs>
        <w:rPr>
          <w:lang w:val="en-US"/>
        </w:rPr>
      </w:pPr>
    </w:p>
    <w:p w:rsidR="00CF32F7" w:rsidRDefault="00CF32F7" w:rsidP="00510C0F">
      <w:pPr>
        <w:tabs>
          <w:tab w:val="left" w:pos="709"/>
          <w:tab w:val="right" w:leader="dot" w:pos="8222"/>
        </w:tabs>
        <w:jc w:val="center"/>
        <w:rPr>
          <w:lang w:val="en-US"/>
        </w:rPr>
      </w:pPr>
      <w:r w:rsidRPr="00B173BD">
        <w:rPr>
          <w:noProof/>
          <w:lang w:eastAsia="tr-TR"/>
        </w:rPr>
        <w:pict>
          <v:shape id="Resim 6721" o:spid="_x0000_i1081" type="#_x0000_t75" style="width:153pt;height:126pt;visibility:visible">
            <v:imagedata r:id="rId105" o:title=""/>
          </v:shape>
        </w:pict>
      </w:r>
      <w:r w:rsidRPr="00B173BD">
        <w:rPr>
          <w:noProof/>
          <w:lang w:eastAsia="tr-TR"/>
        </w:rPr>
        <w:pict>
          <v:shape id="Resim 6722" o:spid="_x0000_i1082" type="#_x0000_t75" style="width:149.25pt;height:119.25pt;visibility:visible">
            <v:imagedata r:id="rId106" o:title=""/>
          </v:shape>
        </w:pict>
      </w:r>
    </w:p>
    <w:p w:rsidR="00CF32F7" w:rsidRDefault="00CF32F7" w:rsidP="00510C0F">
      <w:pPr>
        <w:tabs>
          <w:tab w:val="left" w:pos="709"/>
          <w:tab w:val="right" w:leader="dot" w:pos="8222"/>
        </w:tabs>
        <w:jc w:val="center"/>
        <w:rPr>
          <w:lang w:val="en-US"/>
        </w:rPr>
      </w:pPr>
    </w:p>
    <w:p w:rsidR="00CF32F7" w:rsidRDefault="00CF32F7" w:rsidP="00510C0F">
      <w:pPr>
        <w:keepNext/>
        <w:tabs>
          <w:tab w:val="left" w:pos="709"/>
          <w:tab w:val="right" w:leader="dot" w:pos="8222"/>
        </w:tabs>
        <w:jc w:val="center"/>
      </w:pPr>
      <w:r w:rsidRPr="00B173BD">
        <w:rPr>
          <w:noProof/>
          <w:lang w:eastAsia="tr-TR"/>
        </w:rPr>
        <w:pict>
          <v:shape id="Resim 6730" o:spid="_x0000_i1083" type="#_x0000_t75" style="width:144.75pt;height:116.25pt;visibility:visible">
            <v:imagedata r:id="rId107" o:title=""/>
          </v:shape>
        </w:pict>
      </w:r>
      <w:r w:rsidRPr="00B173BD">
        <w:rPr>
          <w:noProof/>
          <w:lang w:eastAsia="tr-TR"/>
        </w:rPr>
        <w:pict>
          <v:shape id="Resim 60" o:spid="_x0000_i1084" type="#_x0000_t75" style="width:148.5pt;height:126.75pt;visibility:visible">
            <v:imagedata r:id="rId108" o:title=""/>
          </v:shape>
        </w:pict>
      </w:r>
    </w:p>
    <w:p w:rsidR="00CF32F7" w:rsidRDefault="00CF32F7" w:rsidP="006E4E19">
      <w:pPr>
        <w:pStyle w:val="Caption"/>
        <w:tabs>
          <w:tab w:val="left" w:pos="709"/>
          <w:tab w:val="right" w:leader="dot" w:pos="8222"/>
        </w:tabs>
        <w:jc w:val="center"/>
      </w:pPr>
      <w:bookmarkStart w:id="70" w:name="_Toc470095616"/>
      <w:r>
        <w:t xml:space="preserve">Şekil </w:t>
      </w:r>
      <w:fldSimple w:instr=" STYLEREF 1 \s ">
        <w:r>
          <w:rPr>
            <w:noProof/>
          </w:rPr>
          <w:t>3</w:t>
        </w:r>
      </w:fldSimple>
      <w:r>
        <w:t>.</w:t>
      </w:r>
      <w:fldSimple w:instr=" SEQ Şekil \* ARABIC \s 1 ">
        <w:r>
          <w:rPr>
            <w:noProof/>
          </w:rPr>
          <w:t>13</w:t>
        </w:r>
      </w:fldSimple>
      <w:r>
        <w:t xml:space="preserve">. </w:t>
      </w:r>
      <w:r w:rsidRPr="000F5FD2">
        <w:t>Yeni skala edilmiş Zhongtang sisteminin faz portresi çıktıları(x-y, y-z, x-z,  x-y-z)</w:t>
      </w:r>
      <w:bookmarkEnd w:id="70"/>
    </w:p>
    <w:p w:rsidR="00CF32F7" w:rsidRPr="006E4E19" w:rsidRDefault="00CF32F7" w:rsidP="006E4E19"/>
    <w:p w:rsidR="00CF32F7" w:rsidRDefault="00CF32F7" w:rsidP="006E4E19">
      <w:pPr>
        <w:jc w:val="center"/>
      </w:pPr>
      <w:r w:rsidRPr="00B173BD">
        <w:rPr>
          <w:noProof/>
          <w:lang w:eastAsia="tr-TR"/>
        </w:rPr>
        <w:pict>
          <v:shape id="Resim 63" o:spid="_x0000_i1085" type="#_x0000_t75" style="width:282pt;height:152.25pt;visibility:visible">
            <v:imagedata r:id="rId109" o:title=""/>
          </v:shape>
        </w:pict>
      </w:r>
    </w:p>
    <w:p w:rsidR="00CF32F7" w:rsidRPr="006051C8" w:rsidRDefault="00CF32F7" w:rsidP="006E4E19">
      <w:pPr>
        <w:pStyle w:val="Caption"/>
        <w:tabs>
          <w:tab w:val="left" w:pos="709"/>
          <w:tab w:val="right" w:leader="dot" w:pos="8222"/>
        </w:tabs>
        <w:jc w:val="center"/>
      </w:pPr>
      <w:bookmarkStart w:id="71" w:name="_Toc470095617"/>
      <w:r>
        <w:t xml:space="preserve">Şekil </w:t>
      </w:r>
      <w:fldSimple w:instr=" STYLEREF 1 \s ">
        <w:r>
          <w:rPr>
            <w:noProof/>
          </w:rPr>
          <w:t>3</w:t>
        </w:r>
      </w:fldSimple>
      <w:r>
        <w:t>.</w:t>
      </w:r>
      <w:fldSimple w:instr=" SEQ Şekil \* ARABIC \s 1 ">
        <w:r>
          <w:rPr>
            <w:noProof/>
          </w:rPr>
          <w:t>14</w:t>
        </w:r>
      </w:fldSimple>
      <w:r>
        <w:t xml:space="preserve">. </w:t>
      </w:r>
      <w:r w:rsidRPr="00712333">
        <w:t>Yeni skala edilmiş Zhongtang kaotik sisteminin x-y-z fazlarına ait zaman serileri analizi sonucu</w:t>
      </w:r>
      <w:bookmarkEnd w:id="71"/>
    </w:p>
    <w:p w:rsidR="00CF32F7" w:rsidRDefault="00CF32F7" w:rsidP="00510C0F">
      <w:pPr>
        <w:keepNext/>
        <w:tabs>
          <w:tab w:val="left" w:pos="709"/>
          <w:tab w:val="right" w:leader="dot" w:pos="8222"/>
        </w:tabs>
        <w:jc w:val="center"/>
      </w:pPr>
      <w:r w:rsidRPr="00B173BD">
        <w:rPr>
          <w:noProof/>
          <w:lang w:eastAsia="tr-TR"/>
        </w:rPr>
        <w:pict>
          <v:shape id="Resim 6731" o:spid="_x0000_i1086" type="#_x0000_t75" style="width:181.5pt;height:2in;visibility:visible">
            <v:imagedata r:id="rId110" o:title=""/>
          </v:shape>
        </w:pict>
      </w:r>
      <w:r w:rsidRPr="00B173BD">
        <w:rPr>
          <w:noProof/>
          <w:lang w:eastAsia="tr-TR"/>
        </w:rPr>
        <w:pict>
          <v:shape id="Resim 6745" o:spid="_x0000_i1087" type="#_x0000_t75" style="width:185.25pt;height:144.75pt;visibility:visible">
            <v:imagedata r:id="rId111" o:title=""/>
          </v:shape>
        </w:pict>
      </w:r>
    </w:p>
    <w:p w:rsidR="00CF32F7" w:rsidRDefault="00CF32F7" w:rsidP="00510C0F">
      <w:pPr>
        <w:pStyle w:val="Caption"/>
        <w:tabs>
          <w:tab w:val="left" w:pos="709"/>
          <w:tab w:val="right" w:leader="dot" w:pos="8222"/>
        </w:tabs>
        <w:jc w:val="center"/>
      </w:pPr>
      <w:bookmarkStart w:id="72" w:name="_Toc470095618"/>
      <w:r>
        <w:t xml:space="preserve">Şekil </w:t>
      </w:r>
      <w:fldSimple w:instr=" STYLEREF 1 \s ">
        <w:r>
          <w:rPr>
            <w:noProof/>
          </w:rPr>
          <w:t>3</w:t>
        </w:r>
      </w:fldSimple>
      <w:r>
        <w:t>.</w:t>
      </w:r>
      <w:fldSimple w:instr=" SEQ Şekil \* ARABIC \s 1 ">
        <w:r>
          <w:rPr>
            <w:noProof/>
          </w:rPr>
          <w:t>15</w:t>
        </w:r>
      </w:fldSimple>
      <w:r>
        <w:t xml:space="preserve">. </w:t>
      </w:r>
      <w:r w:rsidRPr="00FE4A76">
        <w:t>Yeni skala edilmiş Zhongtang sisteminin x ve z fazlarına ait zaman serisi analizi sonuçları</w:t>
      </w:r>
      <w:bookmarkEnd w:id="72"/>
    </w:p>
    <w:p w:rsidR="00CF32F7" w:rsidRPr="00AA3C0D" w:rsidRDefault="00CF32F7" w:rsidP="00510C0F">
      <w:pPr>
        <w:tabs>
          <w:tab w:val="left" w:pos="709"/>
          <w:tab w:val="right" w:leader="dot" w:pos="8222"/>
        </w:tabs>
      </w:pPr>
    </w:p>
    <w:p w:rsidR="00CF32F7" w:rsidRDefault="00CF32F7" w:rsidP="000A36D6">
      <w:pPr>
        <w:pStyle w:val="Heading3"/>
        <w:tabs>
          <w:tab w:val="left" w:pos="709"/>
          <w:tab w:val="right" w:leader="dot" w:pos="8222"/>
        </w:tabs>
        <w:ind w:left="709" w:hanging="709"/>
      </w:pPr>
      <w:bookmarkStart w:id="73" w:name="_Toc468971535"/>
      <w:r w:rsidRPr="0056031F">
        <w:t xml:space="preserve">3.3.3. </w:t>
      </w:r>
      <w:r>
        <w:t>Denge noktaları analizi</w:t>
      </w:r>
      <w:bookmarkEnd w:id="73"/>
    </w:p>
    <w:p w:rsidR="00CF32F7" w:rsidRDefault="00CF32F7" w:rsidP="00510C0F">
      <w:pPr>
        <w:tabs>
          <w:tab w:val="left" w:pos="709"/>
          <w:tab w:val="right" w:leader="dot" w:pos="8222"/>
        </w:tabs>
      </w:pPr>
    </w:p>
    <w:p w:rsidR="00CF32F7" w:rsidRDefault="00CF32F7" w:rsidP="00510C0F">
      <w:pPr>
        <w:tabs>
          <w:tab w:val="left" w:pos="709"/>
          <w:tab w:val="right" w:leader="dot" w:pos="8222"/>
        </w:tabs>
        <w:ind w:right="-426"/>
        <w:rPr>
          <w:szCs w:val="24"/>
        </w:rPr>
      </w:pPr>
      <w:r>
        <w:rPr>
          <w:lang w:val="en-US"/>
        </w:rPr>
        <w:t xml:space="preserve">Yeni skala edilmiş Zhongtang kaotik sisteminin denge noktlarını ve özdeğerlerini bulmak için, denklem takımındaki tüm denklemler 0’a </w:t>
      </w:r>
      <w:r w:rsidRPr="005E31BB">
        <w:rPr>
          <w:lang w:val="en-US"/>
        </w:rPr>
        <w:t xml:space="preserve">eşitlenerek </w:t>
      </w:r>
      <w:r>
        <w:rPr>
          <w:lang w:val="en-US"/>
        </w:rPr>
        <w:t>D</w:t>
      </w:r>
      <w:r w:rsidRPr="005E31BB">
        <w:rPr>
          <w:lang w:val="en-US"/>
        </w:rPr>
        <w:t xml:space="preserve">enklem </w:t>
      </w:r>
      <w:r>
        <w:rPr>
          <w:lang w:val="en-US"/>
        </w:rPr>
        <w:t xml:space="preserve">3.8 </w:t>
      </w:r>
      <w:r w:rsidRPr="005E31BB">
        <w:rPr>
          <w:lang w:val="en-US"/>
        </w:rPr>
        <w:t xml:space="preserve">elde edilir. Bu </w:t>
      </w:r>
      <w:r>
        <w:rPr>
          <w:lang w:val="en-US"/>
        </w:rPr>
        <w:t xml:space="preserve">denklem çözülerek sistemin denge noktaları bulunmaktadır. Yeni kaotik sistemin 5 adet denge noktasına sahip olduğu tespit edilmiştir. Bu denge </w:t>
      </w:r>
      <w:r w:rsidRPr="00CB50CE">
        <w:rPr>
          <w:lang w:val="en-US"/>
        </w:rPr>
        <w:t>noktaları Tablo 3.1</w:t>
      </w:r>
      <w:r>
        <w:rPr>
          <w:lang w:val="en-US"/>
        </w:rPr>
        <w:t>.</w:t>
      </w:r>
      <w:r w:rsidRPr="00CB50CE">
        <w:rPr>
          <w:lang w:val="en-US"/>
        </w:rPr>
        <w:t>’ de verilmiştir</w:t>
      </w:r>
      <w:r w:rsidRPr="00D17BA1">
        <w:rPr>
          <w:lang w:val="en-US"/>
        </w:rPr>
        <w:t>.</w:t>
      </w:r>
      <w:r w:rsidRPr="00D17BA1">
        <w:rPr>
          <w:szCs w:val="24"/>
        </w:rPr>
        <w:t xml:space="preserve"> Denge n</w:t>
      </w:r>
      <w:r>
        <w:rPr>
          <w:szCs w:val="24"/>
        </w:rPr>
        <w:t>oktaları incelendiğinde hem gerçek</w:t>
      </w:r>
      <w:r w:rsidRPr="00D17BA1">
        <w:rPr>
          <w:szCs w:val="24"/>
        </w:rPr>
        <w:t xml:space="preserve">, hem de karmaşık sayılardan oluşan denge noktalarına sahip olduğu görülmektedir.  </w:t>
      </w:r>
    </w:p>
    <w:p w:rsidR="00CF32F7" w:rsidRPr="00D17BA1" w:rsidRDefault="00CF32F7" w:rsidP="00510C0F">
      <w:pPr>
        <w:tabs>
          <w:tab w:val="left" w:pos="709"/>
          <w:tab w:val="right" w:leader="dot" w:pos="8222"/>
        </w:tabs>
        <w:ind w:right="-426"/>
        <w:rPr>
          <w:lang w:val="en-US"/>
        </w:rPr>
      </w:pPr>
    </w:p>
    <w:p w:rsidR="00CF32F7" w:rsidRDefault="00CF32F7" w:rsidP="00510C0F">
      <w:pPr>
        <w:pStyle w:val="Caption"/>
        <w:keepNext/>
        <w:tabs>
          <w:tab w:val="left" w:pos="709"/>
          <w:tab w:val="right" w:leader="dot" w:pos="8222"/>
        </w:tabs>
        <w:jc w:val="center"/>
      </w:pPr>
      <w:r w:rsidRPr="008E76D2">
        <w:rPr>
          <w:position w:val="-44"/>
          <w:lang w:val="en-US"/>
        </w:rPr>
        <w:object w:dxaOrig="1980" w:dyaOrig="1040">
          <v:shape id="_x0000_i1088" type="#_x0000_t75" style="width:99pt;height:50.25pt" o:ole="">
            <v:imagedata r:id="rId112" o:title=""/>
          </v:shape>
          <o:OLEObject Type="Embed" ProgID="Equation.DSMT4" ShapeID="_x0000_i1088" DrawAspect="Content" ObjectID="_1545738077" r:id="rId113"/>
        </w:object>
      </w:r>
      <w:r>
        <w:t xml:space="preserve">                                                                                                                               </w:t>
      </w:r>
      <w:r w:rsidRPr="005E31BB">
        <w:rPr>
          <w:sz w:val="24"/>
          <w:szCs w:val="24"/>
        </w:rPr>
        <w:t>(</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3</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8</w:t>
      </w:r>
      <w:r>
        <w:rPr>
          <w:sz w:val="24"/>
          <w:szCs w:val="24"/>
        </w:rPr>
        <w:fldChar w:fldCharType="end"/>
      </w:r>
      <w:r w:rsidRPr="005E31BB">
        <w:rPr>
          <w:sz w:val="24"/>
          <w:szCs w:val="24"/>
        </w:rPr>
        <w:t>)</w:t>
      </w:r>
    </w:p>
    <w:p w:rsidR="00CF32F7" w:rsidRPr="005E31BB" w:rsidRDefault="00CF32F7" w:rsidP="00510C0F">
      <w:pPr>
        <w:pStyle w:val="Caption"/>
        <w:keepNext/>
        <w:tabs>
          <w:tab w:val="left" w:pos="709"/>
          <w:tab w:val="right" w:leader="dot" w:pos="8222"/>
        </w:tabs>
        <w:jc w:val="center"/>
      </w:pPr>
      <w:r w:rsidRPr="00FA2839">
        <w:t xml:space="preserve"> </w:t>
      </w:r>
      <w:r>
        <w:tab/>
        <w:t xml:space="preserve">   </w:t>
      </w:r>
    </w:p>
    <w:p w:rsidR="00CF32F7" w:rsidRDefault="00CF32F7" w:rsidP="00510C0F">
      <w:pPr>
        <w:tabs>
          <w:tab w:val="left" w:pos="709"/>
          <w:tab w:val="right" w:leader="dot" w:pos="8222"/>
        </w:tabs>
        <w:rPr>
          <w:lang w:val="en-US"/>
        </w:rPr>
      </w:pPr>
      <w:r>
        <w:rPr>
          <w:lang w:val="en-US"/>
        </w:rPr>
        <w:t xml:space="preserve">Denge noktalarının bulunmasından sonra, sistemin özdeğerlerini tespit etmek için, sistemin Jacobian matrisi hesaplanmıştır. Bulunan denge noktaları bu matris üzerinde yazılıp çözümleme yapılarak, her bir denge noktasına ait 3 adet özdeğer bulunmuştur. Sistemin her bir denge noktasına ait </w:t>
      </w:r>
      <w:r w:rsidRPr="00CB50CE">
        <w:rPr>
          <w:lang w:val="en-US"/>
        </w:rPr>
        <w:t>özdeğerler Tablo 3.1</w:t>
      </w:r>
      <w:r>
        <w:rPr>
          <w:lang w:val="en-US"/>
        </w:rPr>
        <w:t>.</w:t>
      </w:r>
      <w:r w:rsidRPr="00CB50CE">
        <w:rPr>
          <w:lang w:val="en-US"/>
        </w:rPr>
        <w:t xml:space="preserve">’de </w:t>
      </w:r>
      <w:r>
        <w:rPr>
          <w:lang w:val="en-US"/>
        </w:rPr>
        <w:t xml:space="preserve">verilmiştir. Sistemin denge noktalarına ait özdeğerlerinden en az birinin pozitif olması durumunda, sistemin kaotik özellik taşıdığı sonucuna varılmaktadır. </w:t>
      </w:r>
      <w:r w:rsidRPr="00CB50CE">
        <w:rPr>
          <w:lang w:val="en-US"/>
        </w:rPr>
        <w:t>Tablo 3.1</w:t>
      </w:r>
      <w:r>
        <w:rPr>
          <w:lang w:val="en-US"/>
        </w:rPr>
        <w:t>.</w:t>
      </w:r>
      <w:r w:rsidRPr="00CB50CE">
        <w:rPr>
          <w:lang w:val="en-US"/>
        </w:rPr>
        <w:t xml:space="preserve">’deki </w:t>
      </w:r>
      <w:r>
        <w:rPr>
          <w:lang w:val="en-US"/>
        </w:rPr>
        <w:t xml:space="preserve">denge noktalarına ait öz değerler incelendiğinde, her bir denge noktasına ait özdeğerlerden en az birinin gerçek kısmının pozitif olduğu görülmektedir. Dolayısıyla sistemin kaotik özellik taşıdığı sonucuna varılmıştır. </w:t>
      </w:r>
    </w:p>
    <w:p w:rsidR="00CF32F7" w:rsidRDefault="00CF32F7" w:rsidP="00510C0F">
      <w:pPr>
        <w:pStyle w:val="tabloyazs"/>
        <w:tabs>
          <w:tab w:val="left" w:pos="709"/>
          <w:tab w:val="right" w:leader="dot" w:pos="8222"/>
        </w:tabs>
        <w:rPr>
          <w:lang w:val="en-US"/>
        </w:rPr>
      </w:pPr>
    </w:p>
    <w:p w:rsidR="00CF32F7" w:rsidRDefault="00CF32F7" w:rsidP="00510C0F">
      <w:pPr>
        <w:pStyle w:val="tabloyazs"/>
        <w:tabs>
          <w:tab w:val="left" w:pos="709"/>
          <w:tab w:val="right" w:leader="dot" w:pos="8222"/>
        </w:tabs>
      </w:pPr>
      <w:bookmarkStart w:id="74" w:name="_Toc468971233"/>
      <w:r>
        <w:t xml:space="preserve">Tablo </w:t>
      </w:r>
      <w:fldSimple w:instr=" STYLEREF 1 \s ">
        <w:r>
          <w:rPr>
            <w:noProof/>
          </w:rPr>
          <w:t>3</w:t>
        </w:r>
      </w:fldSimple>
      <w:r>
        <w:t>.</w:t>
      </w:r>
      <w:fldSimple w:instr=" SEQ Tablo \* ARABIC \s 1 ">
        <w:r>
          <w:rPr>
            <w:noProof/>
          </w:rPr>
          <w:t>1</w:t>
        </w:r>
      </w:fldSimple>
      <w:r>
        <w:t xml:space="preserve">. </w:t>
      </w:r>
      <w:r w:rsidRPr="0039442D">
        <w:t>Denge noktaları ve özdeğerler</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5"/>
        <w:gridCol w:w="2126"/>
      </w:tblGrid>
      <w:tr w:rsidR="00CF32F7" w:rsidRPr="00CA35D2" w:rsidTr="00CA35D2">
        <w:trPr>
          <w:jc w:val="center"/>
        </w:trPr>
        <w:tc>
          <w:tcPr>
            <w:tcW w:w="4815" w:type="dxa"/>
          </w:tcPr>
          <w:p w:rsidR="00CF32F7" w:rsidRPr="00CA35D2" w:rsidRDefault="00CF32F7" w:rsidP="00CA35D2">
            <w:pPr>
              <w:tabs>
                <w:tab w:val="left" w:pos="709"/>
                <w:tab w:val="right" w:leader="dot" w:pos="8222"/>
              </w:tabs>
              <w:jc w:val="center"/>
              <w:rPr>
                <w:b/>
                <w:noProof/>
                <w:sz w:val="20"/>
                <w:szCs w:val="20"/>
                <w:lang w:val="en-GB" w:eastAsia="en-GB"/>
              </w:rPr>
            </w:pPr>
            <w:r w:rsidRPr="00CA35D2">
              <w:rPr>
                <w:b/>
                <w:noProof/>
                <w:sz w:val="20"/>
                <w:szCs w:val="20"/>
                <w:lang w:val="en-GB" w:eastAsia="en-GB"/>
              </w:rPr>
              <w:t>Denge Noktaları</w:t>
            </w:r>
          </w:p>
        </w:tc>
        <w:tc>
          <w:tcPr>
            <w:tcW w:w="2126" w:type="dxa"/>
          </w:tcPr>
          <w:p w:rsidR="00CF32F7" w:rsidRPr="00CA35D2" w:rsidRDefault="00CF32F7" w:rsidP="00CA35D2">
            <w:pPr>
              <w:tabs>
                <w:tab w:val="left" w:pos="709"/>
                <w:tab w:val="right" w:leader="dot" w:pos="8222"/>
              </w:tabs>
              <w:jc w:val="center"/>
              <w:rPr>
                <w:b/>
                <w:noProof/>
                <w:sz w:val="20"/>
                <w:szCs w:val="20"/>
                <w:lang w:val="en-GB" w:eastAsia="en-GB"/>
              </w:rPr>
            </w:pPr>
            <w:r w:rsidRPr="00CA35D2">
              <w:rPr>
                <w:b/>
                <w:noProof/>
                <w:sz w:val="20"/>
                <w:szCs w:val="20"/>
                <w:lang w:val="en-GB" w:eastAsia="en-GB"/>
              </w:rPr>
              <w:t>Özdeğerler</w:t>
            </w:r>
          </w:p>
        </w:tc>
      </w:tr>
      <w:tr w:rsidR="00CF32F7" w:rsidRPr="00CA35D2" w:rsidTr="00CA35D2">
        <w:trPr>
          <w:trHeight w:val="284"/>
          <w:jc w:val="center"/>
        </w:trPr>
        <w:tc>
          <w:tcPr>
            <w:tcW w:w="4815" w:type="dxa"/>
          </w:tcPr>
          <w:p w:rsidR="00CF32F7" w:rsidRPr="00CA35D2" w:rsidRDefault="00CF32F7" w:rsidP="00CA35D2">
            <w:pPr>
              <w:tabs>
                <w:tab w:val="left" w:pos="709"/>
                <w:tab w:val="right" w:leader="dot" w:pos="8222"/>
              </w:tabs>
              <w:rPr>
                <w:noProof/>
                <w:sz w:val="20"/>
                <w:szCs w:val="20"/>
                <w:lang w:val="en-GB" w:eastAsia="en-GB"/>
              </w:rPr>
            </w:pPr>
          </w:p>
          <w:p w:rsidR="00CF32F7" w:rsidRPr="00CA35D2" w:rsidRDefault="00CF32F7" w:rsidP="00CA35D2">
            <w:pPr>
              <w:tabs>
                <w:tab w:val="left" w:pos="709"/>
                <w:tab w:val="right" w:leader="dot" w:pos="8222"/>
              </w:tabs>
              <w:rPr>
                <w:noProof/>
                <w:sz w:val="20"/>
                <w:szCs w:val="20"/>
                <w:lang w:val="en-GB" w:eastAsia="en-GB"/>
              </w:rPr>
            </w:pPr>
            <w:r w:rsidRPr="00CA35D2">
              <w:rPr>
                <w:noProof/>
                <w:sz w:val="20"/>
                <w:szCs w:val="20"/>
                <w:lang w:val="en-GB" w:eastAsia="en-GB"/>
              </w:rPr>
              <w:t>S</w:t>
            </w:r>
            <w:r w:rsidRPr="00CA35D2">
              <w:rPr>
                <w:noProof/>
                <w:sz w:val="20"/>
                <w:szCs w:val="20"/>
                <w:vertAlign w:val="subscript"/>
                <w:lang w:val="en-GB" w:eastAsia="en-GB"/>
              </w:rPr>
              <w:t>1</w:t>
            </w:r>
            <w:r w:rsidRPr="00CA35D2">
              <w:rPr>
                <w:noProof/>
                <w:sz w:val="20"/>
                <w:szCs w:val="20"/>
                <w:lang w:val="en-GB" w:eastAsia="en-GB"/>
              </w:rPr>
              <w:t>=(0,0,0)</w:t>
            </w:r>
          </w:p>
        </w:tc>
        <w:tc>
          <w:tcPr>
            <w:tcW w:w="2126" w:type="dxa"/>
          </w:tcPr>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1</w:t>
            </w:r>
            <w:r w:rsidRPr="00CA35D2">
              <w:rPr>
                <w:noProof/>
                <w:sz w:val="20"/>
                <w:szCs w:val="20"/>
                <w:lang w:val="en-GB" w:eastAsia="en-GB"/>
              </w:rPr>
              <w:t>= -15,</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2</w:t>
            </w:r>
            <w:r w:rsidRPr="00CA35D2">
              <w:rPr>
                <w:noProof/>
                <w:sz w:val="20"/>
                <w:szCs w:val="20"/>
                <w:lang w:val="en-GB" w:eastAsia="en-GB"/>
              </w:rPr>
              <w:t>=17.0156,</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3</w:t>
            </w:r>
            <w:r w:rsidRPr="00CA35D2">
              <w:rPr>
                <w:noProof/>
                <w:sz w:val="20"/>
                <w:szCs w:val="20"/>
                <w:lang w:val="en-GB" w:eastAsia="en-GB"/>
              </w:rPr>
              <w:t>=-47.0156</w:t>
            </w:r>
          </w:p>
        </w:tc>
      </w:tr>
      <w:tr w:rsidR="00CF32F7" w:rsidRPr="00CA35D2" w:rsidTr="00CA35D2">
        <w:trPr>
          <w:jc w:val="center"/>
        </w:trPr>
        <w:tc>
          <w:tcPr>
            <w:tcW w:w="4815" w:type="dxa"/>
          </w:tcPr>
          <w:p w:rsidR="00CF32F7" w:rsidRPr="00CA35D2" w:rsidRDefault="00CF32F7" w:rsidP="00CA35D2">
            <w:pPr>
              <w:tabs>
                <w:tab w:val="left" w:pos="709"/>
                <w:tab w:val="right" w:leader="dot" w:pos="8222"/>
              </w:tabs>
              <w:rPr>
                <w:noProof/>
                <w:sz w:val="20"/>
                <w:szCs w:val="20"/>
                <w:lang w:val="en-GB" w:eastAsia="en-GB"/>
              </w:rPr>
            </w:pPr>
          </w:p>
          <w:p w:rsidR="00CF32F7" w:rsidRPr="00CA35D2" w:rsidRDefault="00CF32F7" w:rsidP="00CA35D2">
            <w:pPr>
              <w:tabs>
                <w:tab w:val="left" w:pos="709"/>
                <w:tab w:val="right" w:leader="dot" w:pos="8222"/>
              </w:tabs>
              <w:rPr>
                <w:noProof/>
                <w:sz w:val="20"/>
                <w:szCs w:val="20"/>
                <w:lang w:val="en-GB" w:eastAsia="en-GB"/>
              </w:rPr>
            </w:pPr>
            <w:r w:rsidRPr="00CA35D2">
              <w:rPr>
                <w:noProof/>
                <w:sz w:val="20"/>
                <w:szCs w:val="20"/>
                <w:lang w:val="en-GB" w:eastAsia="en-GB"/>
              </w:rPr>
              <w:t>S</w:t>
            </w:r>
            <w:r w:rsidRPr="00CA35D2">
              <w:rPr>
                <w:noProof/>
                <w:sz w:val="20"/>
                <w:szCs w:val="20"/>
                <w:vertAlign w:val="subscript"/>
                <w:lang w:val="en-GB" w:eastAsia="en-GB"/>
              </w:rPr>
              <w:t>2</w:t>
            </w:r>
            <w:r w:rsidRPr="00CA35D2">
              <w:rPr>
                <w:noProof/>
                <w:sz w:val="20"/>
                <w:szCs w:val="20"/>
                <w:lang w:val="en-GB" w:eastAsia="en-GB"/>
              </w:rPr>
              <w:t>=(4.5890,2.2945,7.5738)</w:t>
            </w:r>
          </w:p>
        </w:tc>
        <w:tc>
          <w:tcPr>
            <w:tcW w:w="2126" w:type="dxa"/>
          </w:tcPr>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1</w:t>
            </w:r>
            <w:r w:rsidRPr="00CA35D2">
              <w:rPr>
                <w:noProof/>
                <w:sz w:val="20"/>
                <w:szCs w:val="20"/>
                <w:lang w:val="en-GB" w:eastAsia="en-GB"/>
              </w:rPr>
              <w:t>= 17.7033+99.9205i,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2</w:t>
            </w:r>
            <w:r w:rsidRPr="00CA35D2">
              <w:rPr>
                <w:noProof/>
                <w:sz w:val="20"/>
                <w:szCs w:val="20"/>
                <w:lang w:val="en-GB" w:eastAsia="en-GB"/>
              </w:rPr>
              <w:t>= 17.7033-99.9205i,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3</w:t>
            </w:r>
            <w:r w:rsidRPr="00CA35D2">
              <w:rPr>
                <w:noProof/>
                <w:sz w:val="20"/>
                <w:szCs w:val="20"/>
                <w:lang w:val="en-GB" w:eastAsia="en-GB"/>
              </w:rPr>
              <w:t>=-59.3476</w:t>
            </w:r>
          </w:p>
        </w:tc>
      </w:tr>
      <w:tr w:rsidR="00CF32F7" w:rsidRPr="00CA35D2" w:rsidTr="00CA35D2">
        <w:trPr>
          <w:jc w:val="center"/>
        </w:trPr>
        <w:tc>
          <w:tcPr>
            <w:tcW w:w="4815" w:type="dxa"/>
          </w:tcPr>
          <w:p w:rsidR="00CF32F7" w:rsidRPr="00CA35D2" w:rsidRDefault="00CF32F7" w:rsidP="00CA35D2">
            <w:pPr>
              <w:tabs>
                <w:tab w:val="left" w:pos="709"/>
                <w:tab w:val="right" w:leader="dot" w:pos="8222"/>
              </w:tabs>
              <w:rPr>
                <w:noProof/>
                <w:sz w:val="20"/>
                <w:szCs w:val="20"/>
                <w:lang w:val="en-GB" w:eastAsia="en-GB"/>
              </w:rPr>
            </w:pPr>
          </w:p>
          <w:p w:rsidR="00CF32F7" w:rsidRPr="00CA35D2" w:rsidRDefault="00CF32F7" w:rsidP="00CA35D2">
            <w:pPr>
              <w:tabs>
                <w:tab w:val="left" w:pos="709"/>
                <w:tab w:val="right" w:leader="dot" w:pos="8222"/>
              </w:tabs>
              <w:rPr>
                <w:noProof/>
                <w:sz w:val="20"/>
                <w:szCs w:val="20"/>
                <w:lang w:val="en-GB" w:eastAsia="en-GB"/>
              </w:rPr>
            </w:pPr>
            <w:r w:rsidRPr="00CA35D2">
              <w:rPr>
                <w:noProof/>
                <w:sz w:val="20"/>
                <w:szCs w:val="20"/>
                <w:lang w:val="en-GB" w:eastAsia="en-GB"/>
              </w:rPr>
              <w:t>S</w:t>
            </w:r>
            <w:r w:rsidRPr="00CA35D2">
              <w:rPr>
                <w:noProof/>
                <w:sz w:val="20"/>
                <w:szCs w:val="20"/>
                <w:vertAlign w:val="subscript"/>
                <w:lang w:val="en-GB" w:eastAsia="en-GB"/>
              </w:rPr>
              <w:t>3</w:t>
            </w:r>
            <w:r w:rsidRPr="00CA35D2">
              <w:rPr>
                <w:noProof/>
                <w:sz w:val="20"/>
                <w:szCs w:val="20"/>
                <w:lang w:val="en-GB" w:eastAsia="en-GB"/>
              </w:rPr>
              <w:t>=(3.1580,1.5790,-6.2830)</w:t>
            </w:r>
          </w:p>
        </w:tc>
        <w:tc>
          <w:tcPr>
            <w:tcW w:w="2126" w:type="dxa"/>
          </w:tcPr>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1</w:t>
            </w:r>
            <w:r w:rsidRPr="00CA35D2">
              <w:rPr>
                <w:noProof/>
                <w:sz w:val="20"/>
                <w:szCs w:val="20"/>
                <w:lang w:val="en-GB" w:eastAsia="en-GB"/>
              </w:rPr>
              <w:t>= 8.6148+80.5800i,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2</w:t>
            </w:r>
            <w:r w:rsidRPr="00CA35D2">
              <w:rPr>
                <w:noProof/>
                <w:sz w:val="20"/>
                <w:szCs w:val="20"/>
                <w:lang w:val="en-GB" w:eastAsia="en-GB"/>
              </w:rPr>
              <w:t>= 8.6148-80.5800i,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3</w:t>
            </w:r>
            <w:r w:rsidRPr="00CA35D2">
              <w:rPr>
                <w:noProof/>
                <w:sz w:val="20"/>
                <w:szCs w:val="20"/>
                <w:lang w:val="en-GB" w:eastAsia="en-GB"/>
              </w:rPr>
              <w:t>=-52.2566</w:t>
            </w:r>
          </w:p>
        </w:tc>
      </w:tr>
      <w:tr w:rsidR="00CF32F7" w:rsidRPr="00CA35D2" w:rsidTr="00CA35D2">
        <w:trPr>
          <w:jc w:val="center"/>
        </w:trPr>
        <w:tc>
          <w:tcPr>
            <w:tcW w:w="4815" w:type="dxa"/>
          </w:tcPr>
          <w:p w:rsidR="00CF32F7" w:rsidRPr="00CA35D2" w:rsidRDefault="00CF32F7" w:rsidP="00CA35D2">
            <w:pPr>
              <w:tabs>
                <w:tab w:val="left" w:pos="709"/>
                <w:tab w:val="right" w:leader="dot" w:pos="8222"/>
              </w:tabs>
              <w:rPr>
                <w:noProof/>
                <w:sz w:val="20"/>
                <w:szCs w:val="20"/>
                <w:lang w:val="en-GB" w:eastAsia="en-GB"/>
              </w:rPr>
            </w:pPr>
          </w:p>
          <w:p w:rsidR="00CF32F7" w:rsidRPr="00CA35D2" w:rsidRDefault="00CF32F7" w:rsidP="00CA35D2">
            <w:pPr>
              <w:tabs>
                <w:tab w:val="left" w:pos="709"/>
                <w:tab w:val="right" w:leader="dot" w:pos="8222"/>
              </w:tabs>
              <w:rPr>
                <w:noProof/>
                <w:sz w:val="20"/>
                <w:szCs w:val="20"/>
                <w:lang w:val="en-GB" w:eastAsia="en-GB"/>
              </w:rPr>
            </w:pPr>
            <w:r w:rsidRPr="00CA35D2">
              <w:rPr>
                <w:noProof/>
                <w:sz w:val="20"/>
                <w:szCs w:val="20"/>
                <w:lang w:val="en-GB" w:eastAsia="en-GB"/>
              </w:rPr>
              <w:t>S</w:t>
            </w:r>
            <w:r w:rsidRPr="00CA35D2">
              <w:rPr>
                <w:noProof/>
                <w:sz w:val="20"/>
                <w:szCs w:val="20"/>
                <w:vertAlign w:val="subscript"/>
                <w:lang w:val="en-GB" w:eastAsia="en-GB"/>
              </w:rPr>
              <w:t>4</w:t>
            </w:r>
            <w:r w:rsidRPr="00CA35D2">
              <w:rPr>
                <w:noProof/>
                <w:sz w:val="20"/>
                <w:szCs w:val="20"/>
                <w:lang w:val="en-GB" w:eastAsia="en-GB"/>
              </w:rPr>
              <w:t>=(-3.8735+0.7216i, -1.9367+0.3608i, -0.6454-6.9882i)</w:t>
            </w:r>
          </w:p>
        </w:tc>
        <w:tc>
          <w:tcPr>
            <w:tcW w:w="2126" w:type="dxa"/>
          </w:tcPr>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1</w:t>
            </w:r>
            <w:r w:rsidRPr="00CA35D2">
              <w:rPr>
                <w:noProof/>
                <w:sz w:val="20"/>
                <w:szCs w:val="20"/>
                <w:lang w:val="en-GB" w:eastAsia="en-GB"/>
              </w:rPr>
              <w:t>= 100.64-12.30i,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2</w:t>
            </w:r>
            <w:r w:rsidRPr="00CA35D2">
              <w:rPr>
                <w:noProof/>
                <w:sz w:val="20"/>
                <w:szCs w:val="20"/>
                <w:lang w:val="en-GB" w:eastAsia="en-GB"/>
              </w:rPr>
              <w:t>=-72.05-15.04i,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3</w:t>
            </w:r>
            <w:r w:rsidRPr="00CA35D2">
              <w:rPr>
                <w:noProof/>
                <w:sz w:val="20"/>
                <w:szCs w:val="20"/>
                <w:lang w:val="en-GB" w:eastAsia="en-GB"/>
              </w:rPr>
              <w:t>= -59.11+21.75i</w:t>
            </w:r>
          </w:p>
        </w:tc>
      </w:tr>
      <w:tr w:rsidR="00CF32F7" w:rsidRPr="00CA35D2" w:rsidTr="00CA35D2">
        <w:trPr>
          <w:jc w:val="center"/>
        </w:trPr>
        <w:tc>
          <w:tcPr>
            <w:tcW w:w="4815" w:type="dxa"/>
          </w:tcPr>
          <w:p w:rsidR="00CF32F7" w:rsidRPr="00CA35D2" w:rsidRDefault="00CF32F7" w:rsidP="00CA35D2">
            <w:pPr>
              <w:tabs>
                <w:tab w:val="left" w:pos="709"/>
                <w:tab w:val="right" w:leader="dot" w:pos="8222"/>
              </w:tabs>
              <w:rPr>
                <w:noProof/>
                <w:sz w:val="20"/>
                <w:szCs w:val="20"/>
                <w:lang w:val="en-GB" w:eastAsia="en-GB"/>
              </w:rPr>
            </w:pPr>
          </w:p>
          <w:p w:rsidR="00CF32F7" w:rsidRPr="00CA35D2" w:rsidRDefault="00CF32F7" w:rsidP="00CA35D2">
            <w:pPr>
              <w:tabs>
                <w:tab w:val="left" w:pos="709"/>
                <w:tab w:val="right" w:leader="dot" w:pos="8222"/>
              </w:tabs>
              <w:rPr>
                <w:noProof/>
                <w:sz w:val="20"/>
                <w:szCs w:val="20"/>
                <w:lang w:val="en-GB" w:eastAsia="en-GB"/>
              </w:rPr>
            </w:pPr>
            <w:r w:rsidRPr="00CA35D2">
              <w:rPr>
                <w:noProof/>
                <w:sz w:val="20"/>
                <w:szCs w:val="20"/>
                <w:lang w:val="en-GB" w:eastAsia="en-GB"/>
              </w:rPr>
              <w:t>S</w:t>
            </w:r>
            <w:r w:rsidRPr="00CA35D2">
              <w:rPr>
                <w:noProof/>
                <w:sz w:val="20"/>
                <w:szCs w:val="20"/>
                <w:vertAlign w:val="subscript"/>
                <w:lang w:val="en-GB" w:eastAsia="en-GB"/>
              </w:rPr>
              <w:t>5</w:t>
            </w:r>
            <w:r w:rsidRPr="00CA35D2">
              <w:rPr>
                <w:noProof/>
                <w:sz w:val="20"/>
                <w:szCs w:val="20"/>
                <w:lang w:val="en-GB" w:eastAsia="en-GB"/>
              </w:rPr>
              <w:t>=(-3.8735-0.7216i, -1.9367-0.3608i, -0.6454+ 6.9882i)</w:t>
            </w:r>
          </w:p>
        </w:tc>
        <w:tc>
          <w:tcPr>
            <w:tcW w:w="2126" w:type="dxa"/>
          </w:tcPr>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1</w:t>
            </w:r>
            <w:r w:rsidRPr="00CA35D2">
              <w:rPr>
                <w:noProof/>
                <w:sz w:val="20"/>
                <w:szCs w:val="20"/>
                <w:lang w:val="en-GB" w:eastAsia="en-GB"/>
              </w:rPr>
              <w:t>= 100.64+12.30i,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2</w:t>
            </w:r>
            <w:r w:rsidRPr="00CA35D2">
              <w:rPr>
                <w:noProof/>
                <w:sz w:val="20"/>
                <w:szCs w:val="20"/>
                <w:lang w:val="en-GB" w:eastAsia="en-GB"/>
              </w:rPr>
              <w:t>=-72.05+15.04i,</w:t>
            </w:r>
          </w:p>
          <w:p w:rsidR="00CF32F7" w:rsidRPr="00CA35D2" w:rsidRDefault="00CF32F7" w:rsidP="00CA35D2">
            <w:pPr>
              <w:tabs>
                <w:tab w:val="left" w:pos="709"/>
                <w:tab w:val="right" w:leader="dot" w:pos="8222"/>
              </w:tabs>
              <w:rPr>
                <w:noProof/>
                <w:sz w:val="20"/>
                <w:szCs w:val="20"/>
                <w:lang w:val="en-GB" w:eastAsia="en-GB"/>
              </w:rPr>
            </w:pPr>
            <w:r w:rsidRPr="00CA35D2">
              <w:rPr>
                <w:b/>
                <w:bCs/>
                <w:sz w:val="20"/>
                <w:szCs w:val="20"/>
                <w:shd w:val="clear" w:color="auto" w:fill="FFFFFF"/>
                <w:lang w:eastAsia="tr-TR"/>
              </w:rPr>
              <w:t>λ</w:t>
            </w:r>
            <w:r w:rsidRPr="00CA35D2">
              <w:rPr>
                <w:noProof/>
                <w:sz w:val="20"/>
                <w:szCs w:val="20"/>
                <w:vertAlign w:val="subscript"/>
                <w:lang w:val="en-GB" w:eastAsia="en-GB"/>
              </w:rPr>
              <w:t>3</w:t>
            </w:r>
            <w:r w:rsidRPr="00CA35D2">
              <w:rPr>
                <w:noProof/>
                <w:sz w:val="20"/>
                <w:szCs w:val="20"/>
                <w:lang w:val="en-GB" w:eastAsia="en-GB"/>
              </w:rPr>
              <w:t>= -59.11-21.75i</w:t>
            </w:r>
          </w:p>
        </w:tc>
      </w:tr>
    </w:tbl>
    <w:p w:rsidR="00CF32F7" w:rsidRDefault="00CF32F7" w:rsidP="00154373"/>
    <w:p w:rsidR="00CF32F7" w:rsidRDefault="00CF32F7" w:rsidP="00154373"/>
    <w:p w:rsidR="00CF32F7" w:rsidRPr="0068165E" w:rsidRDefault="00CF32F7" w:rsidP="00510C0F">
      <w:pPr>
        <w:pStyle w:val="Heading3"/>
        <w:tabs>
          <w:tab w:val="left" w:pos="709"/>
          <w:tab w:val="right" w:leader="dot" w:pos="8222"/>
        </w:tabs>
      </w:pPr>
      <w:bookmarkStart w:id="75" w:name="_Toc468971536"/>
      <w:r w:rsidRPr="0068165E">
        <w:t xml:space="preserve">3.3.4. </w:t>
      </w:r>
      <w:r>
        <w:t>L</w:t>
      </w:r>
      <w:r w:rsidRPr="0068165E">
        <w:t xml:space="preserve">yapunov üstelleri </w:t>
      </w:r>
      <w:r>
        <w:t>a</w:t>
      </w:r>
      <w:r w:rsidRPr="0068165E">
        <w:t>nalizi</w:t>
      </w:r>
      <w:bookmarkEnd w:id="75"/>
    </w:p>
    <w:p w:rsidR="00CF32F7" w:rsidRPr="0068165E" w:rsidRDefault="00CF32F7" w:rsidP="00510C0F">
      <w:pPr>
        <w:tabs>
          <w:tab w:val="left" w:pos="709"/>
          <w:tab w:val="right" w:leader="dot" w:pos="8222"/>
        </w:tabs>
        <w:rPr>
          <w:b/>
          <w:szCs w:val="24"/>
        </w:rPr>
      </w:pPr>
    </w:p>
    <w:p w:rsidR="00CF32F7" w:rsidRDefault="00CF32F7" w:rsidP="00510C0F">
      <w:pPr>
        <w:tabs>
          <w:tab w:val="left" w:pos="709"/>
          <w:tab w:val="right" w:leader="dot" w:pos="8222"/>
        </w:tabs>
        <w:rPr>
          <w:szCs w:val="24"/>
        </w:rPr>
      </w:pPr>
      <w:r w:rsidRPr="00114595">
        <w:rPr>
          <w:szCs w:val="24"/>
        </w:rPr>
        <w:t>Lyapunov üstelleri analizinde, sistemdeki herhangi bir parametrenin değişimine göre sistemin davranışı test edi</w:t>
      </w:r>
      <w:r>
        <w:rPr>
          <w:szCs w:val="24"/>
        </w:rPr>
        <w:t>ldiği için, yeni skala edilmiş Z</w:t>
      </w:r>
      <w:r w:rsidRPr="00114595">
        <w:rPr>
          <w:szCs w:val="24"/>
        </w:rPr>
        <w:t xml:space="preserve">hongtang kaotik sistemi </w:t>
      </w:r>
      <w:r w:rsidRPr="005E31BB">
        <w:rPr>
          <w:szCs w:val="24"/>
        </w:rPr>
        <w:t xml:space="preserve">Denklem 3.9’daki </w:t>
      </w:r>
      <w:r w:rsidRPr="00114595">
        <w:rPr>
          <w:szCs w:val="24"/>
        </w:rPr>
        <w:t xml:space="preserve">şekilde harflendirilmiştir. Denklemdeki parametrelerin değerleri </w:t>
      </w:r>
      <w:r>
        <w:rPr>
          <w:szCs w:val="24"/>
        </w:rPr>
        <w:t xml:space="preserve">ve başlangıç şartları </w:t>
      </w:r>
      <w:r w:rsidRPr="00114595">
        <w:rPr>
          <w:szCs w:val="24"/>
        </w:rPr>
        <w:t>şu şekildedir : (a = 80, b = 40, c = 5, d = 10, e = 2, f = 10, g = 15 )</w:t>
      </w:r>
      <w:r>
        <w:rPr>
          <w:szCs w:val="24"/>
        </w:rPr>
        <w:t xml:space="preserve"> (x</w:t>
      </w:r>
      <w:r w:rsidRPr="008C0FC6">
        <w:rPr>
          <w:szCs w:val="24"/>
          <w:vertAlign w:val="subscript"/>
        </w:rPr>
        <w:t>0</w:t>
      </w:r>
      <w:r>
        <w:rPr>
          <w:szCs w:val="24"/>
        </w:rPr>
        <w:t>=1, y</w:t>
      </w:r>
      <w:r w:rsidRPr="008C0FC6">
        <w:rPr>
          <w:szCs w:val="24"/>
          <w:vertAlign w:val="subscript"/>
        </w:rPr>
        <w:t>0</w:t>
      </w:r>
      <w:r>
        <w:rPr>
          <w:szCs w:val="24"/>
        </w:rPr>
        <w:t>=0, z</w:t>
      </w:r>
      <w:r w:rsidRPr="008C0FC6">
        <w:rPr>
          <w:szCs w:val="24"/>
          <w:vertAlign w:val="subscript"/>
        </w:rPr>
        <w:t>0</w:t>
      </w:r>
      <w:r>
        <w:rPr>
          <w:szCs w:val="24"/>
        </w:rPr>
        <w:t>=1)</w:t>
      </w:r>
    </w:p>
    <w:p w:rsidR="00CF32F7" w:rsidRPr="008C0FC6" w:rsidRDefault="00CF32F7" w:rsidP="00510C0F">
      <w:pPr>
        <w:tabs>
          <w:tab w:val="left" w:pos="709"/>
          <w:tab w:val="right" w:leader="dot" w:pos="8222"/>
        </w:tabs>
        <w:rPr>
          <w:szCs w:val="24"/>
        </w:rPr>
      </w:pPr>
    </w:p>
    <w:p w:rsidR="00CF32F7" w:rsidRDefault="00CF32F7" w:rsidP="00700391">
      <w:pPr>
        <w:pStyle w:val="Caption"/>
        <w:keepNext/>
        <w:tabs>
          <w:tab w:val="left" w:pos="709"/>
          <w:tab w:val="right" w:leader="dot" w:pos="8222"/>
        </w:tabs>
        <w:jc w:val="center"/>
        <w:rPr>
          <w:sz w:val="24"/>
          <w:szCs w:val="24"/>
        </w:rPr>
      </w:pPr>
      <w:r w:rsidRPr="00B32B16">
        <w:rPr>
          <w:position w:val="-50"/>
          <w:szCs w:val="24"/>
        </w:rPr>
        <w:object w:dxaOrig="1840" w:dyaOrig="1100">
          <v:shape id="_x0000_i1089" type="#_x0000_t75" style="width:93.75pt;height:57pt" o:ole="">
            <v:imagedata r:id="rId114" o:title=""/>
          </v:shape>
          <o:OLEObject Type="Embed" ProgID="Equation.DSMT4" ShapeID="_x0000_i1089" DrawAspect="Content" ObjectID="_1545738078" r:id="rId115"/>
        </w:object>
      </w:r>
      <w:r>
        <w:t xml:space="preserve">                                                                                                                                  </w:t>
      </w:r>
      <w:r w:rsidRPr="005E31BB">
        <w:rPr>
          <w:sz w:val="24"/>
          <w:szCs w:val="24"/>
        </w:rPr>
        <w:t>(</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3</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9</w:t>
      </w:r>
      <w:r>
        <w:rPr>
          <w:sz w:val="24"/>
          <w:szCs w:val="24"/>
        </w:rPr>
        <w:fldChar w:fldCharType="end"/>
      </w:r>
      <w:r w:rsidRPr="005E31BB">
        <w:rPr>
          <w:sz w:val="24"/>
          <w:szCs w:val="24"/>
        </w:rPr>
        <w:t>)</w:t>
      </w:r>
    </w:p>
    <w:p w:rsidR="00CF32F7" w:rsidRPr="00A71358" w:rsidRDefault="00CF32F7" w:rsidP="00A71358"/>
    <w:p w:rsidR="00CF32F7" w:rsidRDefault="00CF32F7" w:rsidP="00A71358">
      <w:pPr>
        <w:tabs>
          <w:tab w:val="left" w:pos="709"/>
          <w:tab w:val="right" w:leader="dot" w:pos="8222"/>
        </w:tabs>
        <w:rPr>
          <w:noProof/>
          <w:szCs w:val="24"/>
          <w:lang w:val="en-GB" w:eastAsia="en-GB"/>
        </w:rPr>
      </w:pPr>
      <w:r w:rsidRPr="005E31BB">
        <w:rPr>
          <w:noProof/>
          <w:szCs w:val="24"/>
          <w:lang w:val="en-GB" w:eastAsia="en-GB"/>
        </w:rPr>
        <w:t>Denklem 3.9’daki “</w:t>
      </w:r>
      <w:r w:rsidRPr="00114595">
        <w:rPr>
          <w:noProof/>
          <w:szCs w:val="24"/>
          <w:lang w:val="en-GB" w:eastAsia="en-GB"/>
        </w:rPr>
        <w:t xml:space="preserve">a” parametresi, [0 - 100] değer aralığında değiştirilerek elde edilen, sisteme ait Lyapunov üstelleri spektrumu </w:t>
      </w:r>
      <w:r>
        <w:rPr>
          <w:noProof/>
          <w:szCs w:val="24"/>
          <w:lang w:val="en-GB" w:eastAsia="en-GB"/>
        </w:rPr>
        <w:t>grafiği Şekil 3.16.’da</w:t>
      </w:r>
      <w:r w:rsidRPr="00CB50CE">
        <w:rPr>
          <w:noProof/>
          <w:szCs w:val="24"/>
          <w:lang w:val="en-GB" w:eastAsia="en-GB"/>
        </w:rPr>
        <w:t xml:space="preserve"> görülmektedir</w:t>
      </w:r>
      <w:r w:rsidRPr="00114595">
        <w:rPr>
          <w:noProof/>
          <w:szCs w:val="24"/>
          <w:lang w:val="en-GB" w:eastAsia="en-GB"/>
        </w:rPr>
        <w:t xml:space="preserve">. Lyapunov üstelleri değerlerine ait işaretlerin (-,0,+) olduğu noktalarda sistem kaotik davranışa sahiptir. Sistemin, “a” parametresinin [0 - 100] değer aralığında, çok yüksek bir oranda kaotik özelliğe sahip olduğu ve çok nadiren kaostan </w:t>
      </w:r>
      <w:r>
        <w:rPr>
          <w:noProof/>
          <w:szCs w:val="24"/>
          <w:lang w:val="en-GB" w:eastAsia="en-GB"/>
        </w:rPr>
        <w:t>çıktığı Şekil 3.16.’da</w:t>
      </w:r>
      <w:r w:rsidRPr="00CB50CE">
        <w:rPr>
          <w:noProof/>
          <w:szCs w:val="24"/>
          <w:lang w:val="en-GB" w:eastAsia="en-GB"/>
        </w:rPr>
        <w:t xml:space="preserve"> </w:t>
      </w:r>
      <w:r w:rsidRPr="00114595">
        <w:rPr>
          <w:noProof/>
          <w:szCs w:val="24"/>
          <w:lang w:val="en-GB" w:eastAsia="en-GB"/>
        </w:rPr>
        <w:t xml:space="preserve">görülmektedir. </w:t>
      </w:r>
      <w:r>
        <w:rPr>
          <w:noProof/>
          <w:szCs w:val="24"/>
          <w:lang w:val="en-GB" w:eastAsia="en-GB"/>
        </w:rPr>
        <w:t xml:space="preserve">Sistem ‘a’ parametresi [0-100] aralığında değiştirilirken diğer parametreler sabit bırakılmıştır. </w:t>
      </w:r>
      <w:r w:rsidRPr="005E31BB">
        <w:rPr>
          <w:noProof/>
          <w:szCs w:val="24"/>
          <w:lang w:val="en-GB" w:eastAsia="en-GB"/>
        </w:rPr>
        <w:t>Denklem 3.9’daki “</w:t>
      </w:r>
      <w:r w:rsidRPr="00114595">
        <w:rPr>
          <w:noProof/>
          <w:szCs w:val="24"/>
          <w:lang w:val="en-GB" w:eastAsia="en-GB"/>
        </w:rPr>
        <w:t xml:space="preserve">b” parametresi, [20 - 60] değer aralığında değiştirilerek elde edilen, Lyapunov üstelleri spektrumu grafiği </w:t>
      </w:r>
      <w:r>
        <w:rPr>
          <w:noProof/>
          <w:szCs w:val="24"/>
          <w:lang w:val="en-GB" w:eastAsia="en-GB"/>
        </w:rPr>
        <w:t>Şekil 3.17.’de</w:t>
      </w:r>
      <w:r w:rsidRPr="00CB50CE">
        <w:rPr>
          <w:noProof/>
          <w:szCs w:val="24"/>
          <w:lang w:val="en-GB" w:eastAsia="en-GB"/>
        </w:rPr>
        <w:t xml:space="preserve"> gör</w:t>
      </w:r>
      <w:r w:rsidRPr="00114595">
        <w:rPr>
          <w:noProof/>
          <w:szCs w:val="24"/>
          <w:lang w:val="en-GB" w:eastAsia="en-GB"/>
        </w:rPr>
        <w:t>ülmektedir. Lyapunov üstelleri değerlerine ait işaretlerin</w:t>
      </w:r>
      <w:r>
        <w:rPr>
          <w:noProof/>
          <w:szCs w:val="24"/>
          <w:lang w:val="en-GB" w:eastAsia="en-GB"/>
        </w:rPr>
        <w:t xml:space="preserve"> b parametresinin [20-60] aralığında</w:t>
      </w:r>
      <w:r w:rsidRPr="00114595">
        <w:rPr>
          <w:noProof/>
          <w:szCs w:val="24"/>
          <w:lang w:val="en-GB" w:eastAsia="en-GB"/>
        </w:rPr>
        <w:t xml:space="preserve"> (-,0,+) olduğu noktalarda sistem kaotik davranışa sahiptir. </w:t>
      </w:r>
      <w:r>
        <w:rPr>
          <w:noProof/>
          <w:szCs w:val="24"/>
          <w:lang w:val="en-GB" w:eastAsia="en-GB"/>
        </w:rPr>
        <w:t>Sistemin ‘a’ parametresinde de olduğu gibi,</w:t>
      </w:r>
      <w:r w:rsidRPr="00114595">
        <w:rPr>
          <w:noProof/>
          <w:szCs w:val="24"/>
          <w:lang w:val="en-GB" w:eastAsia="en-GB"/>
        </w:rPr>
        <w:t xml:space="preserve"> “b” parametresinin [20 - 60] değer aralığında, çok yüksek bir oranda kaotik özelliğe sahip olduğu ve çok nadiren </w:t>
      </w:r>
      <w:r w:rsidRPr="00CB50CE">
        <w:rPr>
          <w:noProof/>
          <w:szCs w:val="24"/>
          <w:lang w:val="en-GB" w:eastAsia="en-GB"/>
        </w:rPr>
        <w:t>kaost</w:t>
      </w:r>
      <w:r>
        <w:rPr>
          <w:noProof/>
          <w:szCs w:val="24"/>
          <w:lang w:val="en-GB" w:eastAsia="en-GB"/>
        </w:rPr>
        <w:t>an çıktığı Şekil 3.17.’de</w:t>
      </w:r>
      <w:r w:rsidRPr="00CB50CE">
        <w:rPr>
          <w:noProof/>
          <w:szCs w:val="24"/>
          <w:lang w:val="en-GB" w:eastAsia="en-GB"/>
        </w:rPr>
        <w:t xml:space="preserve"> görülmektedir.</w:t>
      </w:r>
      <w:r w:rsidRPr="000A4551">
        <w:rPr>
          <w:noProof/>
          <w:szCs w:val="24"/>
          <w:lang w:val="en-GB" w:eastAsia="en-GB"/>
        </w:rPr>
        <w:t xml:space="preserve"> </w:t>
      </w:r>
      <w:r>
        <w:rPr>
          <w:noProof/>
          <w:szCs w:val="24"/>
          <w:lang w:val="en-GB" w:eastAsia="en-GB"/>
        </w:rPr>
        <w:t>Sistem ‘b’ parametresi [20-60] aralığında değiştirilirken, diğer parametreler üzerinde herhangi bir değişiklik yapılmamıştır.</w:t>
      </w:r>
    </w:p>
    <w:p w:rsidR="00CF32F7" w:rsidRPr="00A71358" w:rsidRDefault="00CF32F7" w:rsidP="00A71358">
      <w:pPr>
        <w:tabs>
          <w:tab w:val="left" w:pos="709"/>
          <w:tab w:val="right" w:leader="dot" w:pos="8222"/>
        </w:tabs>
        <w:rPr>
          <w:noProof/>
          <w:szCs w:val="24"/>
          <w:lang w:val="en-GB" w:eastAsia="en-GB"/>
        </w:rPr>
      </w:pPr>
    </w:p>
    <w:p w:rsidR="00CF32F7" w:rsidRDefault="00CF32F7" w:rsidP="00510C0F">
      <w:pPr>
        <w:keepNext/>
        <w:tabs>
          <w:tab w:val="left" w:pos="709"/>
          <w:tab w:val="right" w:leader="dot" w:pos="8222"/>
        </w:tabs>
        <w:jc w:val="center"/>
      </w:pPr>
      <w:r w:rsidRPr="00B173BD">
        <w:rPr>
          <w:noProof/>
          <w:lang w:eastAsia="tr-TR"/>
        </w:rPr>
        <w:pict>
          <v:shape id="Resim 6773" o:spid="_x0000_i1090" type="#_x0000_t75" style="width:240pt;height:194.25pt;visibility:visible">
            <v:imagedata r:id="rId116" o:title=""/>
          </v:shape>
        </w:pict>
      </w:r>
    </w:p>
    <w:p w:rsidR="00CF32F7" w:rsidRDefault="00CF32F7" w:rsidP="00A71358">
      <w:pPr>
        <w:pStyle w:val="Caption"/>
        <w:tabs>
          <w:tab w:val="left" w:pos="709"/>
          <w:tab w:val="right" w:leader="dot" w:pos="8222"/>
        </w:tabs>
        <w:jc w:val="center"/>
      </w:pPr>
      <w:bookmarkStart w:id="76" w:name="_Toc470095619"/>
      <w:r>
        <w:t xml:space="preserve">Şekil </w:t>
      </w:r>
      <w:fldSimple w:instr=" STYLEREF 1 \s ">
        <w:r>
          <w:rPr>
            <w:noProof/>
          </w:rPr>
          <w:t>3</w:t>
        </w:r>
      </w:fldSimple>
      <w:r>
        <w:t>.</w:t>
      </w:r>
      <w:fldSimple w:instr=" SEQ Şekil \* ARABIC \s 1 ">
        <w:r>
          <w:rPr>
            <w:noProof/>
          </w:rPr>
          <w:t>16</w:t>
        </w:r>
      </w:fldSimple>
      <w:r>
        <w:t xml:space="preserve">. </w:t>
      </w:r>
      <w:r w:rsidRPr="00917139">
        <w:t>Yeni skala ed</w:t>
      </w:r>
      <w:r>
        <w:t>ilmiş Zhongtang kaotik sistemi L</w:t>
      </w:r>
      <w:r w:rsidRPr="00917139">
        <w:t>yapunov üstelleri spekturumu grafiği (a - [0-100])</w:t>
      </w:r>
      <w:bookmarkEnd w:id="76"/>
    </w:p>
    <w:p w:rsidR="00CF32F7" w:rsidRDefault="00CF32F7" w:rsidP="00A71358">
      <w:pPr>
        <w:tabs>
          <w:tab w:val="left" w:pos="709"/>
          <w:tab w:val="right" w:leader="dot" w:pos="8222"/>
        </w:tabs>
        <w:jc w:val="center"/>
      </w:pPr>
      <w:r w:rsidRPr="00B173BD">
        <w:rPr>
          <w:noProof/>
          <w:lang w:eastAsia="tr-TR"/>
        </w:rPr>
        <w:pict>
          <v:shape id="Resim 6774" o:spid="_x0000_i1091" type="#_x0000_t75" style="width:240.75pt;height:189.75pt;visibility:visible">
            <v:imagedata r:id="rId117" o:title=""/>
          </v:shape>
        </w:pict>
      </w:r>
    </w:p>
    <w:p w:rsidR="00CF32F7" w:rsidRPr="00084145" w:rsidRDefault="00CF32F7" w:rsidP="00FD73D1">
      <w:pPr>
        <w:pStyle w:val="Caption"/>
        <w:tabs>
          <w:tab w:val="left" w:pos="709"/>
          <w:tab w:val="right" w:leader="dot" w:pos="8222"/>
        </w:tabs>
        <w:jc w:val="center"/>
      </w:pPr>
      <w:bookmarkStart w:id="77" w:name="_Toc470095620"/>
      <w:r>
        <w:t xml:space="preserve">Şekil </w:t>
      </w:r>
      <w:fldSimple w:instr=" STYLEREF 1 \s ">
        <w:r>
          <w:rPr>
            <w:noProof/>
          </w:rPr>
          <w:t>3</w:t>
        </w:r>
      </w:fldSimple>
      <w:r>
        <w:t>.</w:t>
      </w:r>
      <w:fldSimple w:instr=" SEQ Şekil \* ARABIC \s 1 ">
        <w:r>
          <w:rPr>
            <w:noProof/>
          </w:rPr>
          <w:t>17</w:t>
        </w:r>
      </w:fldSimple>
      <w:r>
        <w:t xml:space="preserve">. </w:t>
      </w:r>
      <w:r w:rsidRPr="009B71BC">
        <w:t>Yeni skala edilmiş Zhongtang kaotik sistemi lyapun</w:t>
      </w:r>
      <w:r>
        <w:t>ov üstelleri spektrumu grafiği (</w:t>
      </w:r>
      <w:r w:rsidRPr="009B71BC">
        <w:t>b- [20-60])</w:t>
      </w:r>
      <w:bookmarkEnd w:id="77"/>
    </w:p>
    <w:p w:rsidR="00CF32F7" w:rsidRPr="00114595" w:rsidRDefault="00CF32F7" w:rsidP="00A37812">
      <w:pPr>
        <w:pStyle w:val="Heading3"/>
        <w:tabs>
          <w:tab w:val="left" w:pos="709"/>
          <w:tab w:val="right" w:leader="dot" w:pos="8222"/>
        </w:tabs>
        <w:ind w:left="709" w:hanging="709"/>
      </w:pPr>
      <w:bookmarkStart w:id="78" w:name="_Toc468971537"/>
      <w:r w:rsidRPr="00114595">
        <w:t xml:space="preserve">3.3.5. </w:t>
      </w:r>
      <w:r>
        <w:t>Çatallaşma diyagramı a</w:t>
      </w:r>
      <w:r w:rsidRPr="00114595">
        <w:t>nalizi</w:t>
      </w:r>
      <w:bookmarkEnd w:id="78"/>
    </w:p>
    <w:p w:rsidR="00CF32F7" w:rsidRDefault="00CF32F7" w:rsidP="00510C0F">
      <w:pPr>
        <w:tabs>
          <w:tab w:val="left" w:pos="709"/>
          <w:tab w:val="right" w:leader="dot" w:pos="8222"/>
        </w:tabs>
        <w:rPr>
          <w:noProof/>
          <w:szCs w:val="24"/>
          <w:lang w:val="en-GB" w:eastAsia="en-GB"/>
        </w:rPr>
      </w:pPr>
    </w:p>
    <w:p w:rsidR="00CF32F7" w:rsidRDefault="00CF32F7" w:rsidP="00510C0F">
      <w:pPr>
        <w:tabs>
          <w:tab w:val="left" w:pos="709"/>
          <w:tab w:val="right" w:leader="dot" w:pos="8222"/>
        </w:tabs>
        <w:rPr>
          <w:szCs w:val="24"/>
        </w:rPr>
      </w:pPr>
      <w:r w:rsidRPr="000A4551">
        <w:rPr>
          <w:noProof/>
          <w:szCs w:val="24"/>
          <w:lang w:val="en-GB" w:eastAsia="en-GB"/>
        </w:rPr>
        <w:t>Yeni kaotik sistemin çatallaşm</w:t>
      </w:r>
      <w:r>
        <w:rPr>
          <w:noProof/>
          <w:szCs w:val="24"/>
          <w:lang w:val="en-GB" w:eastAsia="en-GB"/>
        </w:rPr>
        <w:t>a diyagramı analizi, L</w:t>
      </w:r>
      <w:r w:rsidRPr="000A4551">
        <w:rPr>
          <w:noProof/>
          <w:szCs w:val="24"/>
          <w:lang w:val="en-GB" w:eastAsia="en-GB"/>
        </w:rPr>
        <w:t xml:space="preserve">yapunov üstelleri analizinde olduğu gibi </w:t>
      </w:r>
      <w:r w:rsidRPr="005E31BB">
        <w:rPr>
          <w:noProof/>
          <w:szCs w:val="24"/>
          <w:lang w:val="en-GB" w:eastAsia="en-GB"/>
        </w:rPr>
        <w:t>Denklem 3.9’da</w:t>
      </w:r>
      <w:r>
        <w:rPr>
          <w:noProof/>
          <w:szCs w:val="24"/>
          <w:lang w:val="en-GB" w:eastAsia="en-GB"/>
        </w:rPr>
        <w:t xml:space="preserve">ki </w:t>
      </w:r>
      <w:r w:rsidRPr="000A4551">
        <w:rPr>
          <w:noProof/>
          <w:szCs w:val="24"/>
          <w:lang w:val="en-GB" w:eastAsia="en-GB"/>
        </w:rPr>
        <w:t xml:space="preserve">a ve b parametrelerinin aynı değerleri kullanılarak çizdirilmiştir. </w:t>
      </w:r>
      <w:r w:rsidRPr="005E31BB">
        <w:rPr>
          <w:noProof/>
          <w:szCs w:val="24"/>
          <w:lang w:val="en-GB" w:eastAsia="en-GB"/>
        </w:rPr>
        <w:t>Denklem 3.9’da</w:t>
      </w:r>
      <w:r>
        <w:rPr>
          <w:noProof/>
          <w:szCs w:val="24"/>
          <w:lang w:val="en-GB" w:eastAsia="en-GB"/>
        </w:rPr>
        <w:t xml:space="preserve">ki </w:t>
      </w:r>
      <w:r w:rsidRPr="000A4551">
        <w:rPr>
          <w:noProof/>
          <w:szCs w:val="24"/>
          <w:lang w:val="en-GB" w:eastAsia="en-GB"/>
        </w:rPr>
        <w:t>“a” parame</w:t>
      </w:r>
      <w:r>
        <w:rPr>
          <w:noProof/>
          <w:szCs w:val="24"/>
          <w:lang w:val="en-GB" w:eastAsia="en-GB"/>
        </w:rPr>
        <w:t>tresi, [0-</w:t>
      </w:r>
      <w:r w:rsidRPr="000A4551">
        <w:rPr>
          <w:noProof/>
          <w:szCs w:val="24"/>
          <w:lang w:val="en-GB" w:eastAsia="en-GB"/>
        </w:rPr>
        <w:t xml:space="preserve">100] değer aralığında değiştirilerek elde edilen, sisteme ait çatallaşma </w:t>
      </w:r>
      <w:r w:rsidRPr="00CB50CE">
        <w:rPr>
          <w:noProof/>
          <w:szCs w:val="24"/>
          <w:lang w:val="en-GB" w:eastAsia="en-GB"/>
        </w:rPr>
        <w:t>diyagramı Şekil 3</w:t>
      </w:r>
      <w:r>
        <w:rPr>
          <w:noProof/>
          <w:szCs w:val="24"/>
          <w:lang w:val="en-GB" w:eastAsia="en-GB"/>
        </w:rPr>
        <w:t>.18.</w:t>
      </w:r>
      <w:r w:rsidRPr="00CB50CE">
        <w:rPr>
          <w:noProof/>
          <w:szCs w:val="24"/>
          <w:lang w:val="en-GB" w:eastAsia="en-GB"/>
        </w:rPr>
        <w:t xml:space="preserve">’de </w:t>
      </w:r>
      <w:r w:rsidRPr="000A4551">
        <w:rPr>
          <w:noProof/>
          <w:szCs w:val="24"/>
          <w:lang w:val="en-GB" w:eastAsia="en-GB"/>
        </w:rPr>
        <w:t>görülmektedir</w:t>
      </w:r>
      <w:r w:rsidRPr="00CB50CE">
        <w:rPr>
          <w:noProof/>
          <w:szCs w:val="24"/>
          <w:lang w:val="en-GB" w:eastAsia="en-GB"/>
        </w:rPr>
        <w:t>. Şekil 3</w:t>
      </w:r>
      <w:r>
        <w:rPr>
          <w:noProof/>
          <w:szCs w:val="24"/>
          <w:lang w:val="en-GB" w:eastAsia="en-GB"/>
        </w:rPr>
        <w:t>.18.</w:t>
      </w:r>
      <w:r w:rsidRPr="00CB50CE">
        <w:rPr>
          <w:noProof/>
          <w:szCs w:val="24"/>
          <w:lang w:val="en-GB" w:eastAsia="en-GB"/>
        </w:rPr>
        <w:t xml:space="preserve"> </w:t>
      </w:r>
      <w:r w:rsidRPr="000A4551">
        <w:rPr>
          <w:noProof/>
          <w:szCs w:val="24"/>
          <w:lang w:val="en-GB" w:eastAsia="en-GB"/>
        </w:rPr>
        <w:t>incelendiğinde, sistemin Lyapunov üstelleri spektrumundaki aynı parametre değerlerinde, kaosta olduğu ve kaostan çıktığı görülmekte</w:t>
      </w:r>
      <w:r>
        <w:rPr>
          <w:noProof/>
          <w:szCs w:val="24"/>
          <w:lang w:val="en-GB" w:eastAsia="en-GB"/>
        </w:rPr>
        <w:t>dir.   Çatallaşma diyagramı ve L</w:t>
      </w:r>
      <w:r w:rsidRPr="000A4551">
        <w:rPr>
          <w:noProof/>
          <w:szCs w:val="24"/>
          <w:lang w:val="en-GB" w:eastAsia="en-GB"/>
        </w:rPr>
        <w:t>yapunov üstelleri spekturumu  grafik</w:t>
      </w:r>
      <w:r>
        <w:rPr>
          <w:noProof/>
          <w:szCs w:val="24"/>
          <w:lang w:val="en-GB" w:eastAsia="en-GB"/>
        </w:rPr>
        <w:t>leri çizdirili</w:t>
      </w:r>
      <w:r w:rsidRPr="000A4551">
        <w:rPr>
          <w:noProof/>
          <w:szCs w:val="24"/>
          <w:lang w:val="en-GB" w:eastAsia="en-GB"/>
        </w:rPr>
        <w:t xml:space="preserve">rken diğer parametre değerleri </w:t>
      </w:r>
      <w:r w:rsidRPr="000A4551">
        <w:rPr>
          <w:szCs w:val="24"/>
        </w:rPr>
        <w:t>b=40, c=5, d=10, e=2</w:t>
      </w:r>
      <w:r>
        <w:rPr>
          <w:szCs w:val="24"/>
        </w:rPr>
        <w:t>, f=10, g=15 olarak alınmıştır.</w:t>
      </w:r>
    </w:p>
    <w:p w:rsidR="00CF32F7" w:rsidRPr="000A4551"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5E31BB">
        <w:rPr>
          <w:noProof/>
          <w:szCs w:val="24"/>
          <w:lang w:val="en-GB" w:eastAsia="en-GB"/>
        </w:rPr>
        <w:t>Denklem 3.9’da</w:t>
      </w:r>
      <w:r>
        <w:rPr>
          <w:noProof/>
          <w:szCs w:val="24"/>
          <w:lang w:val="en-GB" w:eastAsia="en-GB"/>
        </w:rPr>
        <w:t xml:space="preserve">ki </w:t>
      </w:r>
      <w:r w:rsidRPr="000A4551">
        <w:rPr>
          <w:noProof/>
          <w:szCs w:val="24"/>
          <w:lang w:val="en-GB" w:eastAsia="en-GB"/>
        </w:rPr>
        <w:t xml:space="preserve">“b” parametresi, [20 - 60] değer aralığında değiştirilerek elde edilen, sisteme ait </w:t>
      </w:r>
      <w:r w:rsidRPr="00CB50CE">
        <w:rPr>
          <w:noProof/>
          <w:szCs w:val="24"/>
          <w:lang w:val="en-GB" w:eastAsia="en-GB"/>
        </w:rPr>
        <w:t xml:space="preserve">çatallaşma diyagramı Şekil </w:t>
      </w:r>
      <w:r>
        <w:rPr>
          <w:noProof/>
          <w:szCs w:val="24"/>
          <w:lang w:val="en-GB" w:eastAsia="en-GB"/>
        </w:rPr>
        <w:t>3.19.</w:t>
      </w:r>
      <w:r w:rsidRPr="00CB50CE">
        <w:rPr>
          <w:noProof/>
          <w:szCs w:val="24"/>
          <w:lang w:val="en-GB" w:eastAsia="en-GB"/>
        </w:rPr>
        <w:t>’d</w:t>
      </w:r>
      <w:r>
        <w:rPr>
          <w:noProof/>
          <w:szCs w:val="24"/>
          <w:lang w:val="en-GB" w:eastAsia="en-GB"/>
        </w:rPr>
        <w:t>a</w:t>
      </w:r>
      <w:r w:rsidRPr="00CB50CE">
        <w:rPr>
          <w:noProof/>
          <w:szCs w:val="24"/>
          <w:lang w:val="en-GB" w:eastAsia="en-GB"/>
        </w:rPr>
        <w:t xml:space="preserve"> görülmektedir. </w:t>
      </w:r>
      <w:r>
        <w:rPr>
          <w:noProof/>
          <w:szCs w:val="24"/>
          <w:lang w:val="en-GB" w:eastAsia="en-GB"/>
        </w:rPr>
        <w:t>Şekil 3.19.</w:t>
      </w:r>
      <w:r w:rsidRPr="00CB50CE">
        <w:rPr>
          <w:noProof/>
          <w:szCs w:val="24"/>
          <w:lang w:val="en-GB" w:eastAsia="en-GB"/>
        </w:rPr>
        <w:t xml:space="preserve"> </w:t>
      </w:r>
      <w:r w:rsidRPr="000A4551">
        <w:rPr>
          <w:noProof/>
          <w:szCs w:val="24"/>
          <w:lang w:val="en-GB" w:eastAsia="en-GB"/>
        </w:rPr>
        <w:t>incelendiğinde, sistemin Lyapunov üstelleri spektrumundaki aynı parametre değerlerinde,</w:t>
      </w:r>
      <w:r>
        <w:rPr>
          <w:noProof/>
          <w:szCs w:val="24"/>
          <w:lang w:val="en-GB" w:eastAsia="en-GB"/>
        </w:rPr>
        <w:t xml:space="preserve"> a parametresinde olduğu gibi,</w:t>
      </w:r>
      <w:r w:rsidRPr="000A4551">
        <w:rPr>
          <w:noProof/>
          <w:szCs w:val="24"/>
          <w:lang w:val="en-GB" w:eastAsia="en-GB"/>
        </w:rPr>
        <w:t xml:space="preserve"> kaosta olduğu ve kaostan çıktığı görülmekte</w:t>
      </w:r>
      <w:r>
        <w:rPr>
          <w:noProof/>
          <w:szCs w:val="24"/>
          <w:lang w:val="en-GB" w:eastAsia="en-GB"/>
        </w:rPr>
        <w:t>dir.   Çatallaşma diyagramı ve Lyapunov üstelleri spekt</w:t>
      </w:r>
      <w:r w:rsidRPr="000A4551">
        <w:rPr>
          <w:noProof/>
          <w:szCs w:val="24"/>
          <w:lang w:val="en-GB" w:eastAsia="en-GB"/>
        </w:rPr>
        <w:t>rumu grafiklerinin</w:t>
      </w:r>
      <w:r>
        <w:rPr>
          <w:noProof/>
          <w:szCs w:val="24"/>
          <w:lang w:val="en-GB" w:eastAsia="en-GB"/>
        </w:rPr>
        <w:t xml:space="preserve"> ‘a’ ve ‘b’ parametreleri için çizdirilen grafiklerinin</w:t>
      </w:r>
      <w:r w:rsidRPr="000A4551">
        <w:rPr>
          <w:noProof/>
          <w:szCs w:val="24"/>
          <w:lang w:val="en-GB" w:eastAsia="en-GB"/>
        </w:rPr>
        <w:t xml:space="preserve"> birebir örtüştüğü, ve sistemin çok zengin  ve </w:t>
      </w:r>
      <w:r>
        <w:rPr>
          <w:noProof/>
          <w:szCs w:val="24"/>
          <w:lang w:val="en-GB" w:eastAsia="en-GB"/>
        </w:rPr>
        <w:t>rasgele</w:t>
      </w:r>
      <w:r w:rsidRPr="000A4551">
        <w:rPr>
          <w:noProof/>
          <w:szCs w:val="24"/>
          <w:lang w:val="en-GB" w:eastAsia="en-GB"/>
        </w:rPr>
        <w:t xml:space="preserve"> dinamik özellikler taşıdığı belirlenm</w:t>
      </w:r>
      <w:r>
        <w:rPr>
          <w:noProof/>
          <w:szCs w:val="24"/>
          <w:lang w:val="en-GB" w:eastAsia="en-GB"/>
        </w:rPr>
        <w:t>iştir. Çatallaşma diyagramı ve L</w:t>
      </w:r>
      <w:r w:rsidRPr="000A4551">
        <w:rPr>
          <w:noProof/>
          <w:szCs w:val="24"/>
          <w:lang w:val="en-GB" w:eastAsia="en-GB"/>
        </w:rPr>
        <w:t xml:space="preserve">yapunov üstelleri </w:t>
      </w:r>
      <w:r>
        <w:rPr>
          <w:noProof/>
          <w:szCs w:val="24"/>
          <w:lang w:val="en-GB" w:eastAsia="en-GB"/>
        </w:rPr>
        <w:t>spekturumu  grafikleri çizdirili</w:t>
      </w:r>
      <w:r w:rsidRPr="000A4551">
        <w:rPr>
          <w:noProof/>
          <w:szCs w:val="24"/>
          <w:lang w:val="en-GB" w:eastAsia="en-GB"/>
        </w:rPr>
        <w:t xml:space="preserve">rken diğer parametre değerleri </w:t>
      </w:r>
      <w:r w:rsidRPr="000A4551">
        <w:rPr>
          <w:szCs w:val="24"/>
        </w:rPr>
        <w:t>a=80, c=5, d=10, e=2, f=10, g=15 olarak alınmıştır.</w:t>
      </w:r>
    </w:p>
    <w:p w:rsidR="00CF32F7" w:rsidRDefault="00CF32F7" w:rsidP="00510C0F">
      <w:pPr>
        <w:tabs>
          <w:tab w:val="left" w:pos="709"/>
          <w:tab w:val="right" w:leader="dot" w:pos="8222"/>
        </w:tabs>
        <w:rPr>
          <w:szCs w:val="24"/>
        </w:rPr>
      </w:pPr>
    </w:p>
    <w:p w:rsidR="00CF32F7" w:rsidRDefault="00CF32F7" w:rsidP="00510C0F">
      <w:pPr>
        <w:keepNext/>
        <w:tabs>
          <w:tab w:val="left" w:pos="709"/>
          <w:tab w:val="right" w:leader="dot" w:pos="8222"/>
        </w:tabs>
        <w:jc w:val="center"/>
      </w:pPr>
      <w:r w:rsidRPr="00CA35D2">
        <w:rPr>
          <w:b/>
          <w:noProof/>
          <w:color w:val="FF0000"/>
          <w:szCs w:val="24"/>
          <w:lang w:eastAsia="tr-TR"/>
        </w:rPr>
        <w:pict>
          <v:shape id="Resim 33" o:spid="_x0000_i1092" type="#_x0000_t75" alt="a 0-100" style="width:289.5pt;height:192pt;visibility:visible">
            <v:imagedata r:id="rId118" o:title=""/>
          </v:shape>
        </w:pict>
      </w:r>
    </w:p>
    <w:p w:rsidR="00CF32F7" w:rsidRDefault="00CF32F7" w:rsidP="00510C0F">
      <w:pPr>
        <w:pStyle w:val="Caption"/>
        <w:tabs>
          <w:tab w:val="left" w:pos="709"/>
          <w:tab w:val="right" w:leader="dot" w:pos="8222"/>
        </w:tabs>
        <w:jc w:val="center"/>
      </w:pPr>
      <w:bookmarkStart w:id="79" w:name="_Toc470095621"/>
      <w:r>
        <w:t xml:space="preserve">Şekil </w:t>
      </w:r>
      <w:fldSimple w:instr=" STYLEREF 1 \s ">
        <w:r>
          <w:rPr>
            <w:noProof/>
          </w:rPr>
          <w:t>3</w:t>
        </w:r>
      </w:fldSimple>
      <w:r>
        <w:t>.</w:t>
      </w:r>
      <w:fldSimple w:instr=" SEQ Şekil \* ARABIC \s 1 ">
        <w:r>
          <w:rPr>
            <w:noProof/>
          </w:rPr>
          <w:t>18</w:t>
        </w:r>
      </w:fldSimple>
      <w:r>
        <w:t xml:space="preserve">. </w:t>
      </w:r>
      <w:r w:rsidRPr="00C62D0B">
        <w:t>Yeni skala edilmiş Zhongtang kaotik sistem</w:t>
      </w:r>
      <w:r>
        <w:t>i çatallaşma diyagramı grafiği (</w:t>
      </w:r>
      <w:r w:rsidRPr="00C62D0B">
        <w:t>a- [0-100])</w:t>
      </w:r>
      <w:bookmarkEnd w:id="79"/>
    </w:p>
    <w:p w:rsidR="00CF32F7" w:rsidRDefault="00CF32F7" w:rsidP="00510C0F">
      <w:pPr>
        <w:keepNext/>
        <w:tabs>
          <w:tab w:val="left" w:pos="709"/>
          <w:tab w:val="right" w:leader="dot" w:pos="8222"/>
        </w:tabs>
        <w:jc w:val="center"/>
      </w:pPr>
      <w:r w:rsidRPr="00CA35D2">
        <w:rPr>
          <w:noProof/>
          <w:color w:val="FF0000"/>
          <w:szCs w:val="24"/>
          <w:lang w:eastAsia="tr-TR"/>
        </w:rPr>
        <w:pict>
          <v:shape id="Resim 14" o:spid="_x0000_i1093" type="#_x0000_t75" style="width:277.5pt;height:201pt;visibility:visible">
            <v:imagedata r:id="rId119" o:title="" cropbottom="6046f"/>
          </v:shape>
        </w:pict>
      </w:r>
    </w:p>
    <w:p w:rsidR="00CF32F7" w:rsidRDefault="00CF32F7" w:rsidP="00C53E5E">
      <w:pPr>
        <w:pStyle w:val="Caption"/>
        <w:tabs>
          <w:tab w:val="left" w:pos="709"/>
          <w:tab w:val="right" w:leader="dot" w:pos="8222"/>
        </w:tabs>
        <w:jc w:val="center"/>
      </w:pPr>
      <w:bookmarkStart w:id="80" w:name="_Toc470095622"/>
      <w:r>
        <w:t xml:space="preserve">Şekil </w:t>
      </w:r>
      <w:fldSimple w:instr=" STYLEREF 1 \s ">
        <w:r>
          <w:rPr>
            <w:noProof/>
          </w:rPr>
          <w:t>3</w:t>
        </w:r>
      </w:fldSimple>
      <w:r>
        <w:t>.</w:t>
      </w:r>
      <w:fldSimple w:instr=" SEQ Şekil \* ARABIC \s 1 ">
        <w:r>
          <w:rPr>
            <w:noProof/>
          </w:rPr>
          <w:t>19</w:t>
        </w:r>
      </w:fldSimple>
      <w:r>
        <w:t xml:space="preserve">. </w:t>
      </w:r>
      <w:r w:rsidRPr="00637D17">
        <w:t>Yeni skala edilmiş Zhongtang kaotik sistem</w:t>
      </w:r>
      <w:r>
        <w:t>i çatallaşma diyagramı grafiği (</w:t>
      </w:r>
      <w:r w:rsidRPr="00637D17">
        <w:t>b- [20-60])</w:t>
      </w:r>
      <w:bookmarkEnd w:id="80"/>
    </w:p>
    <w:p w:rsidR="00CF32F7" w:rsidRPr="004A2705" w:rsidRDefault="00CF32F7" w:rsidP="004A2705"/>
    <w:p w:rsidR="00CF32F7" w:rsidRPr="00C53E5E" w:rsidRDefault="00CF32F7" w:rsidP="00C53E5E"/>
    <w:p w:rsidR="00CF32F7" w:rsidRDefault="00CF32F7" w:rsidP="00510C0F">
      <w:pPr>
        <w:tabs>
          <w:tab w:val="left" w:pos="709"/>
          <w:tab w:val="right" w:leader="dot" w:pos="8222"/>
        </w:tabs>
        <w:jc w:val="center"/>
        <w:rPr>
          <w:color w:val="FF0000"/>
        </w:rPr>
      </w:pPr>
      <w:r w:rsidRPr="00B173BD">
        <w:rPr>
          <w:noProof/>
          <w:lang w:eastAsia="tr-TR"/>
        </w:rPr>
        <w:pict>
          <v:shape id="Resim 6768" o:spid="_x0000_i1094" type="#_x0000_t75" style="width:177pt;height:142.5pt;visibility:visible">
            <v:imagedata r:id="rId120" o:title=""/>
          </v:shape>
        </w:pict>
      </w:r>
      <w:r w:rsidRPr="00B173BD">
        <w:rPr>
          <w:noProof/>
          <w:lang w:eastAsia="tr-TR"/>
        </w:rPr>
        <w:pict>
          <v:shape id="Resim 6769" o:spid="_x0000_i1095" type="#_x0000_t75" style="width:181.5pt;height:142.5pt;visibility:visible">
            <v:imagedata r:id="rId121" o:title=""/>
          </v:shape>
        </w:pict>
      </w:r>
    </w:p>
    <w:p w:rsidR="00CF32F7" w:rsidRPr="004374CE" w:rsidRDefault="00CF32F7" w:rsidP="00510C0F">
      <w:pPr>
        <w:pStyle w:val="ListParagraph"/>
        <w:tabs>
          <w:tab w:val="left" w:pos="709"/>
          <w:tab w:val="right" w:leader="dot" w:pos="8222"/>
        </w:tabs>
        <w:ind w:left="2070"/>
        <w:rPr>
          <w:sz w:val="18"/>
          <w:szCs w:val="18"/>
        </w:rPr>
      </w:pPr>
      <w:r w:rsidRPr="004374CE">
        <w:rPr>
          <w:sz w:val="18"/>
          <w:szCs w:val="18"/>
        </w:rPr>
        <w:t xml:space="preserve">     (a) Chen                                                     </w:t>
      </w:r>
      <w:r>
        <w:rPr>
          <w:sz w:val="18"/>
          <w:szCs w:val="18"/>
        </w:rPr>
        <w:t xml:space="preserve">        </w:t>
      </w:r>
      <w:r w:rsidRPr="004374CE">
        <w:rPr>
          <w:sz w:val="18"/>
          <w:szCs w:val="18"/>
        </w:rPr>
        <w:t>(b) Lojistik</w:t>
      </w:r>
    </w:p>
    <w:p w:rsidR="00CF32F7" w:rsidRDefault="00CF32F7" w:rsidP="00510C0F">
      <w:pPr>
        <w:keepNext/>
        <w:tabs>
          <w:tab w:val="left" w:pos="709"/>
          <w:tab w:val="right" w:leader="dot" w:pos="8222"/>
        </w:tabs>
        <w:jc w:val="center"/>
      </w:pPr>
      <w:r w:rsidRPr="00B173BD">
        <w:rPr>
          <w:noProof/>
          <w:lang w:eastAsia="tr-TR"/>
        </w:rPr>
        <w:pict>
          <v:shape id="Resim 6770" o:spid="_x0000_i1096" type="#_x0000_t75" style="width:168.75pt;height:136.5pt;visibility:visible">
            <v:imagedata r:id="rId122" o:title=""/>
          </v:shape>
        </w:pict>
      </w:r>
      <w:r w:rsidRPr="00B173BD">
        <w:rPr>
          <w:noProof/>
          <w:lang w:eastAsia="tr-TR"/>
        </w:rPr>
        <w:pict>
          <v:shape id="Resim 6771" o:spid="_x0000_i1097" type="#_x0000_t75" style="width:177pt;height:137.25pt;visibility:visible">
            <v:imagedata r:id="rId123" o:title=""/>
          </v:shape>
        </w:pict>
      </w:r>
    </w:p>
    <w:p w:rsidR="00CF32F7" w:rsidRPr="004374CE" w:rsidRDefault="00CF32F7" w:rsidP="00510C0F">
      <w:pPr>
        <w:tabs>
          <w:tab w:val="left" w:pos="709"/>
          <w:tab w:val="right" w:leader="dot" w:pos="8222"/>
        </w:tabs>
        <w:rPr>
          <w:sz w:val="18"/>
          <w:szCs w:val="18"/>
        </w:rPr>
      </w:pPr>
      <w:r w:rsidRPr="004374CE">
        <w:rPr>
          <w:sz w:val="18"/>
          <w:szCs w:val="18"/>
        </w:rPr>
        <w:t xml:space="preserve">                                             </w:t>
      </w:r>
      <w:r>
        <w:rPr>
          <w:sz w:val="18"/>
          <w:szCs w:val="18"/>
        </w:rPr>
        <w:t xml:space="preserve"> </w:t>
      </w:r>
      <w:r w:rsidRPr="004374CE">
        <w:rPr>
          <w:sz w:val="18"/>
          <w:szCs w:val="18"/>
        </w:rPr>
        <w:t xml:space="preserve">  (c) Lorenz                       </w:t>
      </w:r>
      <w:r>
        <w:rPr>
          <w:sz w:val="18"/>
          <w:szCs w:val="18"/>
        </w:rPr>
        <w:t xml:space="preserve">                  </w:t>
      </w:r>
      <w:r w:rsidRPr="004374CE">
        <w:rPr>
          <w:sz w:val="18"/>
          <w:szCs w:val="18"/>
        </w:rPr>
        <w:t xml:space="preserve">  (d) Yeni skala edilmiş Zhongtang</w:t>
      </w:r>
    </w:p>
    <w:p w:rsidR="00CF32F7" w:rsidRDefault="00CF32F7" w:rsidP="004374CE">
      <w:pPr>
        <w:pStyle w:val="Caption"/>
        <w:tabs>
          <w:tab w:val="left" w:pos="709"/>
          <w:tab w:val="right" w:leader="dot" w:pos="8222"/>
        </w:tabs>
        <w:spacing w:after="0"/>
        <w:jc w:val="center"/>
      </w:pPr>
      <w:bookmarkStart w:id="81" w:name="_Toc470095623"/>
      <w:r>
        <w:t xml:space="preserve">Şekil </w:t>
      </w:r>
      <w:fldSimple w:instr=" STYLEREF 1 \s ">
        <w:r>
          <w:rPr>
            <w:noProof/>
          </w:rPr>
          <w:t>3</w:t>
        </w:r>
      </w:fldSimple>
      <w:r>
        <w:t>.</w:t>
      </w:r>
      <w:fldSimple w:instr=" SEQ Şekil \* ARABIC \s 1 ">
        <w:r>
          <w:rPr>
            <w:noProof/>
          </w:rPr>
          <w:t>20</w:t>
        </w:r>
      </w:fldSimple>
      <w:r>
        <w:t xml:space="preserve">. </w:t>
      </w:r>
      <w:r w:rsidRPr="004C2E14">
        <w:t>Kaotik sistemlerin frekans spektrumu analizi sonuçları</w:t>
      </w:r>
      <w:bookmarkEnd w:id="81"/>
    </w:p>
    <w:p w:rsidR="00CF32F7" w:rsidRDefault="00CF32F7" w:rsidP="004A2705"/>
    <w:p w:rsidR="00CF32F7" w:rsidRPr="004A2705" w:rsidRDefault="00CF32F7" w:rsidP="004A2705"/>
    <w:p w:rsidR="00CF32F7" w:rsidRDefault="00CF32F7" w:rsidP="00510C0F">
      <w:pPr>
        <w:tabs>
          <w:tab w:val="left" w:pos="709"/>
          <w:tab w:val="right" w:leader="dot" w:pos="8222"/>
        </w:tabs>
      </w:pPr>
    </w:p>
    <w:p w:rsidR="00CF32F7" w:rsidRDefault="00CF32F7" w:rsidP="005B034E">
      <w:pPr>
        <w:pStyle w:val="Heading3"/>
        <w:tabs>
          <w:tab w:val="left" w:pos="709"/>
          <w:tab w:val="right" w:leader="dot" w:pos="8222"/>
        </w:tabs>
      </w:pPr>
      <w:bookmarkStart w:id="82" w:name="_Toc468971538"/>
      <w:r>
        <w:t>3.3.6</w:t>
      </w:r>
      <w:r w:rsidRPr="000A4551">
        <w:t xml:space="preserve">. </w:t>
      </w:r>
      <w:r>
        <w:t>F</w:t>
      </w:r>
      <w:r w:rsidRPr="000A4551">
        <w:t>rekans spectrum analizi</w:t>
      </w:r>
      <w:bookmarkEnd w:id="82"/>
    </w:p>
    <w:p w:rsidR="00CF32F7" w:rsidRDefault="00CF32F7" w:rsidP="005B034E">
      <w:pPr>
        <w:tabs>
          <w:tab w:val="left" w:pos="709"/>
          <w:tab w:val="right" w:leader="dot" w:pos="8222"/>
        </w:tabs>
      </w:pPr>
    </w:p>
    <w:p w:rsidR="00CF32F7" w:rsidRDefault="00CF32F7" w:rsidP="005B034E">
      <w:pPr>
        <w:tabs>
          <w:tab w:val="left" w:pos="709"/>
          <w:tab w:val="right" w:leader="dot" w:pos="8222"/>
        </w:tabs>
      </w:pPr>
      <w:r>
        <w:t xml:space="preserve">Yeni skala edilmiş Zhongtang kaotik sisteminin, </w:t>
      </w:r>
      <w:r w:rsidRPr="00CB50CE">
        <w:t xml:space="preserve">şifreleme sistemlerinde uygunluğunun gösterilmesi için frekans spektrum analizi gerçekleştirilmiştir. </w:t>
      </w:r>
      <w:r>
        <w:t>Şekil 3.20’de</w:t>
      </w:r>
      <w:r w:rsidRPr="00CB50CE">
        <w:t xml:space="preserve"> literatürde yaygın olarak kullanılan kaotik sistemler Chen </w:t>
      </w:r>
      <w:r>
        <w:fldChar w:fldCharType="begin" w:fldLock="1"/>
      </w:r>
      <w:r>
        <w:instrText>ADDIN CSL_CITATION { "citationItems" : [ { "id" : "ITEM-1", "itemData" : { "author" : [ { "dropping-particle" : "", "family" : "Chen", "given" : "Shihua", "non-dropping-particle" : "", "parse-names" : false, "suffix" : "" } ], "container-title" : "Chaos, Solitons &amp; Fractals", "id" : "ITEM-1", "issued" : { "date-parts" : [ [ "2002" ] ] }, "page" : "643-647", "title" : "Synchronization of an uncertain unified chaotic system via adaptive control", "type" : "article-journal", "volume" : "14" }, "uris" : [ "http://www.mendeley.com/documents/?uuid=efd2864e-f0cf-4d2a-831e-0ce8037926ae" ] } ], "mendeley" : { "formattedCitation" : "[137]", "plainTextFormattedCitation" : "[137]", "previouslyFormattedCitation" : "[137]" }, "properties" : { "noteIndex" : 0 }, "schema" : "https://github.com/citation-style-language/schema/raw/master/csl-citation.json" }</w:instrText>
      </w:r>
      <w:r>
        <w:fldChar w:fldCharType="separate"/>
      </w:r>
      <w:r w:rsidRPr="000D3326">
        <w:rPr>
          <w:noProof/>
        </w:rPr>
        <w:t>[137]</w:t>
      </w:r>
      <w:r>
        <w:fldChar w:fldCharType="end"/>
      </w:r>
      <w:r w:rsidRPr="00CB50CE">
        <w:t xml:space="preserve">, </w:t>
      </w:r>
      <w:r>
        <w:t xml:space="preserve"> </w:t>
      </w:r>
      <w:r w:rsidRPr="00CB50CE">
        <w:t>L</w:t>
      </w:r>
      <w:r>
        <w:t>ojistik</w:t>
      </w:r>
      <w:r w:rsidRPr="00CB50CE">
        <w:t xml:space="preserve"> </w:t>
      </w:r>
      <w:r>
        <w:fldChar w:fldCharType="begin" w:fldLock="1"/>
      </w:r>
      <w:r>
        <w:instrText>ADDIN CSL_CITATION { "citationItems" : [ { "id" : "ITEM-1", "itemData" : { "author" : [ { "dropping-particle" : "", "family" : "Baptista", "given" : "M S", "non-dropping-particle" : "", "parse-names" : false, "suffix" : "" } ], "container-title" : "PHYSICS LETTERS A", "id" : "ITEM-1", "issue" : "98", "issued" : { "date-parts" : [ [ "1998" ] ] }, "title" : "Cryptography with chaos", "type" : "article-journal", "volume" : "9601" }, "uris" : [ "http://www.mendeley.com/documents/?uuid=fb2b9eaf-4fef-4fde-9206-0fe511d46dcd" ] } ], "mendeley" : { "formattedCitation" : "[138]", "plainTextFormattedCitation" : "[138]", "previouslyFormattedCitation" : "[138]" }, "properties" : { "noteIndex" : 0 }, "schema" : "https://github.com/citation-style-language/schema/raw/master/csl-citation.json" }</w:instrText>
      </w:r>
      <w:r>
        <w:fldChar w:fldCharType="separate"/>
      </w:r>
      <w:r w:rsidRPr="000D3326">
        <w:rPr>
          <w:noProof/>
        </w:rPr>
        <w:t>[138]</w:t>
      </w:r>
      <w:r>
        <w:fldChar w:fldCharType="end"/>
      </w:r>
      <w:r>
        <w:t xml:space="preserve"> </w:t>
      </w:r>
      <w:r w:rsidRPr="00CB50CE">
        <w:t xml:space="preserve">ve Lorenz </w:t>
      </w:r>
      <w:r>
        <w:fldChar w:fldCharType="begin" w:fldLock="1"/>
      </w:r>
      <w:r>
        <w:instrText>ADDIN CSL_CITATION { "citationItems" : [ { "id" : "ITEM-1", "itemData" : { "author" : [ { "dropping-particle" : "", "family" : "Pecora", "given" : "Louis M", "non-dropping-particle" : "", "parse-names" : false, "suffix" : "" }, { "dropping-particle" : "", "family" : "Carroll", "given" : "Thomas L", "non-dropping-particle" : "", "parse-names" : false, "suffix" : "" } ], "container-title" : "Physical Review Letters", "id" : "ITEM-1", "issue" : "8", "issued" : { "date-parts" : [ [ "1990" ] ] }, "page" : "821-825", "title" : "Synchronization in Chaotic Systems", "type" : "article-journal", "volume" : "64" }, "uris" : [ "http://www.mendeley.com/documents/?uuid=386aa0fa-0e3f-45a1-9f01-bd5fcdf1b58d" ] } ], "mendeley" : { "formattedCitation" : "[139]", "plainTextFormattedCitation" : "[139]", "previouslyFormattedCitation" : "[139]" }, "properties" : { "noteIndex" : 0 }, "schema" : "https://github.com/citation-style-language/schema/raw/master/csl-citation.json" }</w:instrText>
      </w:r>
      <w:r>
        <w:fldChar w:fldCharType="separate"/>
      </w:r>
      <w:r w:rsidRPr="000D3326">
        <w:rPr>
          <w:noProof/>
        </w:rPr>
        <w:t>[139]</w:t>
      </w:r>
      <w:r>
        <w:fldChar w:fldCharType="end"/>
      </w:r>
      <w:r w:rsidRPr="00CB50CE">
        <w:t xml:space="preserve"> ile yeni skala edilmiş Zhongtang sisteminin frekans spektrumu grafikleri görülmektedir. </w:t>
      </w:r>
      <w:r>
        <w:t>Şekil 3.20.</w:t>
      </w:r>
      <w:r w:rsidRPr="00CB50CE">
        <w:t xml:space="preserve"> incelendiğinde, yeni kaotik sistemin diğer kar</w:t>
      </w:r>
      <w:r>
        <w:t>şılaştırılan kaotik sistemlerden daha yüksek bant genişliğine sahip olduğu görülmektedir. Bu sebeple yeni sistemin, şifreleme ve rasgele sayı üreteci uygulamalarında kullanım için uygun olduğu sonucuna varılmıştır. Literatürde var olan sistemleri kullanmak yerine bu tez çalışmasında yeni kaotik sistemler geliştirilerek, daha zengin dinamik özelliklere sahip sistemler tasarlanmıştır.</w:t>
      </w:r>
    </w:p>
    <w:p w:rsidR="00CF32F7" w:rsidRPr="005625C4" w:rsidRDefault="00CF32F7" w:rsidP="00510C0F">
      <w:pPr>
        <w:tabs>
          <w:tab w:val="left" w:pos="709"/>
          <w:tab w:val="right" w:leader="dot" w:pos="8222"/>
        </w:tabs>
        <w:sectPr w:rsidR="00CF32F7" w:rsidRPr="005625C4" w:rsidSect="00D27AF0">
          <w:pgSz w:w="11906" w:h="16838"/>
          <w:pgMar w:top="1701" w:right="1418" w:bottom="1701" w:left="2268" w:header="709" w:footer="709" w:gutter="0"/>
          <w:cols w:space="708"/>
          <w:titlePg/>
          <w:docGrid w:linePitch="360"/>
        </w:sectPr>
      </w:pPr>
    </w:p>
    <w:p w:rsidR="00CF32F7" w:rsidRPr="00292800"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155A9D">
      <w:pPr>
        <w:pStyle w:val="Heading1"/>
        <w:tabs>
          <w:tab w:val="left" w:pos="709"/>
          <w:tab w:val="right" w:leader="dot" w:pos="8222"/>
        </w:tabs>
        <w:ind w:left="1418" w:hanging="1418"/>
        <w:jc w:val="left"/>
      </w:pPr>
      <w:bookmarkStart w:id="83" w:name="_Toc468971539"/>
      <w:r>
        <w:t xml:space="preserve"> </w:t>
      </w:r>
      <w:r w:rsidRPr="00E31667">
        <w:t xml:space="preserve">YENİ KAOS </w:t>
      </w:r>
      <w:r>
        <w:t>TABANLI RSÜ, S-BOX VE ŞİFRELEME ALGORİTMASI</w:t>
      </w:r>
      <w:r w:rsidRPr="00E31667">
        <w:t xml:space="preserve"> </w:t>
      </w:r>
      <w:r>
        <w:t>TASARIMLARI</w:t>
      </w:r>
      <w:bookmarkEnd w:id="83"/>
    </w:p>
    <w:p w:rsidR="00CF32F7" w:rsidRPr="008D6AB0" w:rsidRDefault="00CF32F7" w:rsidP="00510C0F">
      <w:pPr>
        <w:tabs>
          <w:tab w:val="left" w:pos="709"/>
          <w:tab w:val="right" w:leader="dot" w:pos="8222"/>
        </w:tabs>
        <w:rPr>
          <w:lang w:eastAsia="tr-TR"/>
        </w:rPr>
      </w:pPr>
    </w:p>
    <w:p w:rsidR="00CF32F7" w:rsidRDefault="00CF32F7" w:rsidP="00377FBF"/>
    <w:p w:rsidR="00CF32F7" w:rsidRDefault="00CF32F7" w:rsidP="005576F8">
      <w:pPr>
        <w:pStyle w:val="Heading2"/>
      </w:pPr>
      <w:bookmarkStart w:id="84" w:name="_Toc468971540"/>
      <w:r>
        <w:t>4.1. Yeni Kaos Tabanlı RSÜ Algoritmaları Tasarımı ve NIST Testleri</w:t>
      </w:r>
      <w:bookmarkEnd w:id="84"/>
      <w:r>
        <w:t xml:space="preserve"> </w:t>
      </w:r>
    </w:p>
    <w:p w:rsidR="00CF32F7" w:rsidRPr="00377FBF" w:rsidRDefault="00CF32F7" w:rsidP="00377FBF"/>
    <w:p w:rsidR="00CF32F7" w:rsidRDefault="00CF32F7" w:rsidP="00691204">
      <w:pPr>
        <w:tabs>
          <w:tab w:val="left" w:pos="709"/>
          <w:tab w:val="right" w:leader="dot" w:pos="8222"/>
        </w:tabs>
      </w:pPr>
      <w:r>
        <w:t xml:space="preserve">Bu bölümde, tasarlanan yeni kaotik sistemler kullanılarak, şifreleme algoritmalarında kullanılmak üzere iki adet RSÜ tasarımı gerçekleştirilmiştir. </w:t>
      </w:r>
      <w:r>
        <w:rPr>
          <w:color w:val="000000"/>
          <w:szCs w:val="24"/>
        </w:rPr>
        <w:t>Kaos tabanlı yeni RSÜ</w:t>
      </w:r>
      <w:r w:rsidRPr="00AD44CF">
        <w:rPr>
          <w:color w:val="000000"/>
          <w:szCs w:val="24"/>
        </w:rPr>
        <w:t xml:space="preserve"> tasarım</w:t>
      </w:r>
      <w:r>
        <w:rPr>
          <w:color w:val="000000"/>
          <w:szCs w:val="24"/>
        </w:rPr>
        <w:t>ların</w:t>
      </w:r>
      <w:r w:rsidRPr="00AD44CF">
        <w:rPr>
          <w:color w:val="000000"/>
          <w:szCs w:val="24"/>
        </w:rPr>
        <w:t>da, literat</w:t>
      </w:r>
      <w:r>
        <w:rPr>
          <w:color w:val="000000"/>
          <w:szCs w:val="24"/>
        </w:rPr>
        <w:t>ürdekilerden farklı olarak kayan</w:t>
      </w:r>
      <w:r w:rsidRPr="00AD44CF">
        <w:rPr>
          <w:color w:val="000000"/>
          <w:szCs w:val="24"/>
        </w:rPr>
        <w:t xml:space="preserve"> noktalı sayıların hass</w:t>
      </w:r>
      <w:r>
        <w:rPr>
          <w:color w:val="000000"/>
          <w:szCs w:val="24"/>
        </w:rPr>
        <w:t>as basamakları kullanılarak</w:t>
      </w:r>
      <w:r w:rsidRPr="00AD44CF">
        <w:rPr>
          <w:color w:val="000000"/>
          <w:szCs w:val="24"/>
        </w:rPr>
        <w:t xml:space="preserve"> rasgele</w:t>
      </w:r>
      <w:r>
        <w:rPr>
          <w:color w:val="000000"/>
          <w:szCs w:val="24"/>
        </w:rPr>
        <w:t>liği yüksek</w:t>
      </w:r>
      <w:r w:rsidRPr="00AD44CF">
        <w:rPr>
          <w:color w:val="000000"/>
          <w:szCs w:val="24"/>
        </w:rPr>
        <w:t xml:space="preserve"> bit dizileri üretilmiştir.</w:t>
      </w:r>
      <w:r>
        <w:rPr>
          <w:color w:val="000000"/>
          <w:szCs w:val="24"/>
        </w:rPr>
        <w:t xml:space="preserve"> </w:t>
      </w:r>
      <w:r>
        <w:t xml:space="preserve">RSÜ tarafından üretilen rassal bit dizilerine NIST rasgelelik testleri uygulanarak üretilen bit dizilerinin rassallıkları değerlendirilmiştir. Rasgele sayı üretiminde kullanılacak olan RSÜ algoritmalarının basit operasyonlar ile güçlü rassallığa sahip bit dizileri üretmesi istenilmektedir. Kaotik sistemlerin üretmiş olduğu değerlerin, RSÜ tasarımında kullanımı için öncelikle nümerik analiz algoritmalarıyla diferansiyel denklem takımlarının çözümlenmesi gerekmektedir. Euler, Heun, Runge Kutta 4 (RK4) ve Runge Kutta 5 (RK5) bu algoritmalardan bazılarıdır </w:t>
      </w:r>
      <w:r>
        <w:fldChar w:fldCharType="begin" w:fldLock="1"/>
      </w:r>
      <w:r>
        <w:instrText>ADDIN CSL_CITATION { "citationItems" : [ { "id" : "ITEM-1", "itemData" : { "author" : [ { "dropping-particle" : "", "family" : "Koyuncu, \u0130.", "given" : "", "non-dropping-particle" : "", "parse-names" : false, "suffix" : "" } ], "id" : "ITEM-1", "issued" : { "date-parts" : [ [ "2014" ] ] }, "publisher" : "Sakarya \u00dcniversitesi", "title" : "Kriptolojik Uygulamalar \u0130\u00e7in Fpga Tabanl\u0131 Yeni Kaotik Osilat\u00f6rlerin Ve Ger\u00e7ek Rasgele Say\u0131 \u00dcrete\u00e7lerinin Tasar\u0131m\u0131 Ve Ger\u00e7eklenmesi", "type" : "thesis" }, "uris" : [ "http://www.mendeley.com/documents/?uuid=d56ab698-a48a-450e-b324-6218c0651471" ] } ], "mendeley" : { "formattedCitation" : "[140]", "plainTextFormattedCitation" : "[140]", "previouslyFormattedCitation" : "[140]" }, "properties" : { "noteIndex" : 0 }, "schema" : "https://github.com/citation-style-language/schema/raw/master/csl-citation.json" }</w:instrText>
      </w:r>
      <w:r>
        <w:fldChar w:fldCharType="separate"/>
      </w:r>
      <w:r w:rsidRPr="000D3326">
        <w:rPr>
          <w:noProof/>
        </w:rPr>
        <w:t>[140]</w:t>
      </w:r>
      <w:r>
        <w:fldChar w:fldCharType="end"/>
      </w:r>
      <w:r>
        <w:t>. Kaotik sistemler başlangıç şartlarına çok hassas bağımlı olduklarından dolayı, bu çalışmada kaotik sistem çözümlemesi için, çok hassas çözümler yapamayan Euler ve yüksek frekanslı sistemlerde kullanımı uygun olmayan Heun algoritmalarının yerine hassas değerler üzerinde hata oranı düşük çözümleme yapan RK4 algoritması kullanılmıştır. Kaotik sistem RK4 algoritması kullanılarak çözümlenmiş ve kayan noktalı sayıların üretimi gerçekleştirilmiştir. RK4 algoritmasının matematiksel ifadesi Denklem 4.1’de verilmiştir.</w:t>
      </w:r>
    </w:p>
    <w:p w:rsidR="00CF32F7" w:rsidRPr="005E5F50" w:rsidRDefault="00CF32F7" w:rsidP="00691204">
      <w:pPr>
        <w:tabs>
          <w:tab w:val="left" w:pos="709"/>
          <w:tab w:val="right" w:leader="dot" w:pos="8222"/>
        </w:tabs>
      </w:pPr>
    </w:p>
    <w:p w:rsidR="00CF32F7" w:rsidRPr="00185092" w:rsidRDefault="00CF32F7" w:rsidP="00691204">
      <w:pPr>
        <w:tabs>
          <w:tab w:val="left" w:pos="709"/>
          <w:tab w:val="right" w:leader="dot" w:pos="8222"/>
        </w:tabs>
      </w:pPr>
      <w:r w:rsidRPr="0003264C">
        <w:rPr>
          <w:szCs w:val="24"/>
        </w:rPr>
        <w:t>RK4 algoritmasında y</w:t>
      </w:r>
      <w:r w:rsidRPr="0003264C">
        <w:rPr>
          <w:szCs w:val="24"/>
          <w:vertAlign w:val="subscript"/>
        </w:rPr>
        <w:t>λ</w:t>
      </w:r>
      <w:r>
        <w:rPr>
          <w:szCs w:val="24"/>
        </w:rPr>
        <w:t>+1 değerinin hesaplanması için;</w:t>
      </w:r>
      <w:r w:rsidRPr="0003264C">
        <w:rPr>
          <w:szCs w:val="24"/>
        </w:rPr>
        <w:t xml:space="preserve"> k</w:t>
      </w:r>
      <w:r w:rsidRPr="0003264C">
        <w:rPr>
          <w:szCs w:val="24"/>
          <w:vertAlign w:val="subscript"/>
        </w:rPr>
        <w:t>1</w:t>
      </w:r>
      <w:r w:rsidRPr="0003264C">
        <w:rPr>
          <w:szCs w:val="24"/>
        </w:rPr>
        <w:t>,</w:t>
      </w:r>
      <w:r>
        <w:rPr>
          <w:szCs w:val="24"/>
        </w:rPr>
        <w:t xml:space="preserve"> </w:t>
      </w:r>
      <w:r w:rsidRPr="0003264C">
        <w:rPr>
          <w:szCs w:val="24"/>
        </w:rPr>
        <w:t>k</w:t>
      </w:r>
      <w:r w:rsidRPr="0003264C">
        <w:rPr>
          <w:szCs w:val="24"/>
          <w:vertAlign w:val="subscript"/>
        </w:rPr>
        <w:t>2</w:t>
      </w:r>
      <w:r w:rsidRPr="0003264C">
        <w:rPr>
          <w:szCs w:val="24"/>
        </w:rPr>
        <w:t>, k</w:t>
      </w:r>
      <w:r w:rsidRPr="0003264C">
        <w:rPr>
          <w:szCs w:val="24"/>
          <w:vertAlign w:val="subscript"/>
        </w:rPr>
        <w:t>3</w:t>
      </w:r>
      <w:r w:rsidRPr="0003264C">
        <w:rPr>
          <w:szCs w:val="24"/>
        </w:rPr>
        <w:t xml:space="preserve"> ve k</w:t>
      </w:r>
      <w:r w:rsidRPr="0003264C">
        <w:rPr>
          <w:szCs w:val="24"/>
          <w:vertAlign w:val="subscript"/>
        </w:rPr>
        <w:t xml:space="preserve">4 </w:t>
      </w:r>
      <w:r w:rsidRPr="0003264C">
        <w:rPr>
          <w:szCs w:val="24"/>
        </w:rPr>
        <w:t>değerlerinin bulunması gerekmektedir. Algoritmanın ilk başlangıcındaki k</w:t>
      </w:r>
      <w:r w:rsidRPr="0003264C">
        <w:rPr>
          <w:szCs w:val="24"/>
          <w:vertAlign w:val="subscript"/>
        </w:rPr>
        <w:t>1</w:t>
      </w:r>
      <w:r w:rsidRPr="0003264C">
        <w:rPr>
          <w:szCs w:val="24"/>
        </w:rPr>
        <w:t xml:space="preserve"> değeri algoritmada belirlenen örnekleme adımı olan </w:t>
      </w:r>
      <w:r w:rsidRPr="0003264C">
        <w:t xml:space="preserve">Δh örnekleme adımı değeri sonucundaki eğim değeridir. </w:t>
      </w:r>
      <w:r w:rsidRPr="0003264C">
        <w:rPr>
          <w:szCs w:val="24"/>
        </w:rPr>
        <w:t>k</w:t>
      </w:r>
      <w:r w:rsidRPr="0003264C">
        <w:rPr>
          <w:szCs w:val="24"/>
          <w:vertAlign w:val="subscript"/>
        </w:rPr>
        <w:t>2</w:t>
      </w:r>
      <w:r w:rsidRPr="0003264C">
        <w:rPr>
          <w:szCs w:val="24"/>
        </w:rPr>
        <w:t>, k</w:t>
      </w:r>
      <w:r w:rsidRPr="0003264C">
        <w:rPr>
          <w:szCs w:val="24"/>
          <w:vertAlign w:val="subscript"/>
        </w:rPr>
        <w:t>3</w:t>
      </w:r>
      <w:r w:rsidRPr="0003264C">
        <w:rPr>
          <w:szCs w:val="24"/>
        </w:rPr>
        <w:t xml:space="preserve"> ve k</w:t>
      </w:r>
      <w:r w:rsidRPr="0003264C">
        <w:rPr>
          <w:szCs w:val="24"/>
          <w:vertAlign w:val="subscript"/>
        </w:rPr>
        <w:t xml:space="preserve">4 </w:t>
      </w:r>
      <w:r w:rsidRPr="0003264C">
        <w:rPr>
          <w:szCs w:val="24"/>
        </w:rPr>
        <w:t>değerleri</w:t>
      </w:r>
      <w:r>
        <w:rPr>
          <w:szCs w:val="24"/>
        </w:rPr>
        <w:t xml:space="preserve"> </w:t>
      </w:r>
      <w:r w:rsidRPr="0003264C">
        <w:rPr>
          <w:szCs w:val="24"/>
        </w:rPr>
        <w:t xml:space="preserve">de sırasıyla  </w:t>
      </w:r>
      <w:r w:rsidRPr="0003264C">
        <w:t xml:space="preserve">Δh örnekleme adımının orta değeri ve </w:t>
      </w:r>
      <w:r w:rsidRPr="0003264C">
        <w:rPr>
          <w:szCs w:val="24"/>
        </w:rPr>
        <w:t>k</w:t>
      </w:r>
      <w:r w:rsidRPr="0003264C">
        <w:rPr>
          <w:szCs w:val="24"/>
          <w:vertAlign w:val="subscript"/>
        </w:rPr>
        <w:t>1</w:t>
      </w:r>
      <w:r w:rsidRPr="0003264C">
        <w:rPr>
          <w:szCs w:val="24"/>
        </w:rPr>
        <w:t>,</w:t>
      </w:r>
      <w:r>
        <w:rPr>
          <w:szCs w:val="24"/>
        </w:rPr>
        <w:t xml:space="preserve"> </w:t>
      </w:r>
      <w:r w:rsidRPr="0003264C">
        <w:rPr>
          <w:szCs w:val="24"/>
        </w:rPr>
        <w:t>k</w:t>
      </w:r>
      <w:r w:rsidRPr="0003264C">
        <w:rPr>
          <w:szCs w:val="24"/>
          <w:vertAlign w:val="subscript"/>
        </w:rPr>
        <w:t>2</w:t>
      </w:r>
      <w:r w:rsidRPr="0003264C">
        <w:rPr>
          <w:szCs w:val="24"/>
        </w:rPr>
        <w:t>, k</w:t>
      </w:r>
      <w:r w:rsidRPr="0003264C">
        <w:rPr>
          <w:szCs w:val="24"/>
          <w:vertAlign w:val="subscript"/>
        </w:rPr>
        <w:t xml:space="preserve">3 </w:t>
      </w:r>
      <w:r w:rsidRPr="0003264C">
        <w:rPr>
          <w:szCs w:val="24"/>
        </w:rPr>
        <w:t>değerleri kullanılarak</w:t>
      </w:r>
      <w:r w:rsidRPr="0003264C">
        <w:rPr>
          <w:szCs w:val="24"/>
          <w:vertAlign w:val="subscript"/>
        </w:rPr>
        <w:t xml:space="preserve"> </w:t>
      </w:r>
      <w:r w:rsidRPr="0003264C">
        <w:rPr>
          <w:szCs w:val="24"/>
        </w:rPr>
        <w:t>hesaplanan eğim değerleridir.</w:t>
      </w:r>
    </w:p>
    <w:p w:rsidR="00CF32F7" w:rsidRDefault="00CF32F7" w:rsidP="00F17585">
      <w:pPr>
        <w:pStyle w:val="Caption"/>
        <w:keepNext/>
        <w:tabs>
          <w:tab w:val="left" w:pos="709"/>
          <w:tab w:val="right" w:leader="dot" w:pos="8222"/>
        </w:tabs>
        <w:jc w:val="center"/>
        <w:rPr>
          <w:sz w:val="24"/>
          <w:szCs w:val="24"/>
        </w:rPr>
      </w:pPr>
      <w:r w:rsidRPr="00185092">
        <w:rPr>
          <w:color w:val="FF0000"/>
          <w:position w:val="-126"/>
          <w:lang w:val="en-US"/>
        </w:rPr>
        <w:object w:dxaOrig="3460" w:dyaOrig="2659">
          <v:shape id="_x0000_i1098" type="#_x0000_t75" style="width:185.25pt;height:141pt" o:ole="">
            <v:imagedata r:id="rId124" o:title=""/>
          </v:shape>
          <o:OLEObject Type="Embed" ProgID="Equation.DSMT4" ShapeID="_x0000_i1098" DrawAspect="Content" ObjectID="_1545738079" r:id="rId125"/>
        </w:object>
      </w:r>
      <w:r w:rsidRPr="005E5F50">
        <w:t xml:space="preserve"> </w:t>
      </w:r>
      <w:r>
        <w:t xml:space="preserve">                                                                                       </w:t>
      </w:r>
      <w:r w:rsidRPr="008D6AB0">
        <w:rPr>
          <w:sz w:val="24"/>
          <w:szCs w:val="24"/>
        </w:rPr>
        <w:t xml:space="preserve">( </w:t>
      </w:r>
      <w:r>
        <w:rPr>
          <w:sz w:val="24"/>
          <w:szCs w:val="24"/>
        </w:rPr>
        <w:fldChar w:fldCharType="begin"/>
      </w:r>
      <w:r>
        <w:rPr>
          <w:sz w:val="24"/>
          <w:szCs w:val="24"/>
        </w:rPr>
        <w:instrText xml:space="preserve"> STYLEREF 1 \s </w:instrText>
      </w:r>
      <w:r>
        <w:rPr>
          <w:sz w:val="24"/>
          <w:szCs w:val="24"/>
        </w:rPr>
        <w:fldChar w:fldCharType="separate"/>
      </w:r>
      <w:r>
        <w:rPr>
          <w:noProof/>
          <w:sz w:val="24"/>
          <w:szCs w:val="24"/>
        </w:rPr>
        <w:t>4</w:t>
      </w:r>
      <w:r>
        <w:rPr>
          <w:sz w:val="24"/>
          <w:szCs w:val="24"/>
        </w:rPr>
        <w:fldChar w:fldCharType="end"/>
      </w:r>
      <w:r>
        <w:rPr>
          <w:sz w:val="24"/>
          <w:szCs w:val="24"/>
        </w:rPr>
        <w:t>.</w:t>
      </w:r>
      <w:r>
        <w:rPr>
          <w:sz w:val="24"/>
          <w:szCs w:val="24"/>
        </w:rPr>
        <w:fldChar w:fldCharType="begin"/>
      </w:r>
      <w:r>
        <w:rPr>
          <w:sz w:val="24"/>
          <w:szCs w:val="24"/>
        </w:rPr>
        <w:instrText xml:space="preserve"> SEQ Denklem \* ARABIC \s 1 </w:instrText>
      </w:r>
      <w:r>
        <w:rPr>
          <w:sz w:val="24"/>
          <w:szCs w:val="24"/>
        </w:rPr>
        <w:fldChar w:fldCharType="separate"/>
      </w:r>
      <w:r>
        <w:rPr>
          <w:noProof/>
          <w:sz w:val="24"/>
          <w:szCs w:val="24"/>
        </w:rPr>
        <w:t>1</w:t>
      </w:r>
      <w:r>
        <w:rPr>
          <w:sz w:val="24"/>
          <w:szCs w:val="24"/>
        </w:rPr>
        <w:fldChar w:fldCharType="end"/>
      </w:r>
      <w:r w:rsidRPr="008D6AB0">
        <w:rPr>
          <w:sz w:val="24"/>
          <w:szCs w:val="24"/>
        </w:rPr>
        <w:t>)</w:t>
      </w:r>
    </w:p>
    <w:p w:rsidR="00CF32F7" w:rsidRPr="00F17585" w:rsidRDefault="00CF32F7" w:rsidP="00F17585"/>
    <w:p w:rsidR="00CF32F7" w:rsidRDefault="00CF32F7" w:rsidP="00510C0F">
      <w:pPr>
        <w:tabs>
          <w:tab w:val="left" w:pos="709"/>
          <w:tab w:val="right" w:leader="dot" w:pos="8222"/>
        </w:tabs>
      </w:pPr>
      <w:r w:rsidRPr="0003264C">
        <w:rPr>
          <w:szCs w:val="24"/>
        </w:rPr>
        <w:t>Algoritmanın son adımında ise,</w:t>
      </w:r>
      <w:r>
        <w:rPr>
          <w:szCs w:val="24"/>
        </w:rPr>
        <w:t xml:space="preserve"> </w:t>
      </w:r>
      <w:r w:rsidRPr="0003264C">
        <w:rPr>
          <w:i/>
          <w:iCs/>
          <w:sz w:val="23"/>
          <w:szCs w:val="23"/>
        </w:rPr>
        <w:t>y</w:t>
      </w:r>
      <w:r w:rsidRPr="0003264C">
        <w:rPr>
          <w:i/>
          <w:iCs/>
          <w:sz w:val="16"/>
          <w:szCs w:val="16"/>
        </w:rPr>
        <w:t xml:space="preserve">λ </w:t>
      </w:r>
      <w:r w:rsidRPr="0003264C">
        <w:rPr>
          <w:iCs/>
          <w:szCs w:val="24"/>
        </w:rPr>
        <w:t>değeri kullanılarak</w:t>
      </w:r>
      <w:r w:rsidRPr="0003264C">
        <w:rPr>
          <w:i/>
          <w:iCs/>
          <w:sz w:val="20"/>
          <w:szCs w:val="16"/>
        </w:rPr>
        <w:t xml:space="preserve"> </w:t>
      </w:r>
      <w:r w:rsidRPr="0003264C">
        <w:rPr>
          <w:i/>
          <w:iCs/>
          <w:sz w:val="23"/>
          <w:szCs w:val="23"/>
        </w:rPr>
        <w:t>y</w:t>
      </w:r>
      <w:r w:rsidRPr="0003264C">
        <w:rPr>
          <w:i/>
          <w:iCs/>
          <w:sz w:val="16"/>
          <w:szCs w:val="16"/>
        </w:rPr>
        <w:t xml:space="preserve">λ+1 </w:t>
      </w:r>
      <w:r w:rsidRPr="0003264C">
        <w:rPr>
          <w:iCs/>
          <w:szCs w:val="24"/>
        </w:rPr>
        <w:t>değeri hesaplanmakta ve sistem sayısal bir değer üretmektedir.</w:t>
      </w:r>
      <w:r>
        <w:rPr>
          <w:iCs/>
          <w:szCs w:val="24"/>
        </w:rPr>
        <w:t xml:space="preserve"> Sistem bu şekilde çözümlenerek istenilen kadar sayısal değer üretimi gerçekleştirilmektedir </w:t>
      </w:r>
      <w:r>
        <w:rPr>
          <w:iCs/>
          <w:szCs w:val="24"/>
        </w:rPr>
        <w:fldChar w:fldCharType="begin" w:fldLock="1"/>
      </w:r>
      <w:r>
        <w:rPr>
          <w:iCs/>
          <w:szCs w:val="24"/>
        </w:rPr>
        <w:instrText>ADDIN CSL_CITATION { "citationItems" : [ { "id" : "ITEM-1", "itemData" : { "author" : [ { "dropping-particle" : "", "family" : "Akg\u00fcl A.", "given" : "", "non-dropping-particle" : "", "parse-names" : false, "suffix" : "" } ], "id" : "ITEM-1", "issued" : { "date-parts" : [ [ "2015" ] ] }, "publisher" : "Sakarya \u00dcniversitesi", "title" : "Yeni kaotik sistemler ile rasgele say\u0131 \u00fcreteci tasar\u0131m\u0131 ve \u00e7oklu-ortam verilerinin y\u00fcksek g\u00fcvenlikli \u015fifrelenmesi", "type" : "thesis" }, "uris" : [ "http://www.mendeley.com/documents/?uuid=33a78993-663f-437c-b906-8189958b50fd" ] } ], "mendeley" : { "formattedCitation" : "[141]", "plainTextFormattedCitation" : "[141]", "previouslyFormattedCitation" : "[141]" }, "properties" : { "noteIndex" : 0 }, "schema" : "https://github.com/citation-style-language/schema/raw/master/csl-citation.json" }</w:instrText>
      </w:r>
      <w:r>
        <w:rPr>
          <w:iCs/>
          <w:szCs w:val="24"/>
        </w:rPr>
        <w:fldChar w:fldCharType="separate"/>
      </w:r>
      <w:r w:rsidRPr="000D3326">
        <w:rPr>
          <w:iCs/>
          <w:noProof/>
          <w:szCs w:val="24"/>
        </w:rPr>
        <w:t>[141]</w:t>
      </w:r>
      <w:r>
        <w:rPr>
          <w:iCs/>
          <w:szCs w:val="24"/>
        </w:rPr>
        <w:fldChar w:fldCharType="end"/>
      </w:r>
      <w:r>
        <w:rPr>
          <w:iCs/>
          <w:szCs w:val="24"/>
        </w:rPr>
        <w:t xml:space="preserve">. RK4 algoritmasının üretmiş olduğu sayılar </w:t>
      </w:r>
      <w:r>
        <w:t>IEEE 754 standardına göre tek duyarlı (32 bit) veya çift duyarlı (64 bit) olarak elde edilmektedir. 32 bitli gösterim için yüksek anlamlı kısım (MSB) 1 bit işaret biti, 8 bit üs bitleri ve 23 bit anlamlı kısımdır. 64 bitlik format için ise yüksek anlamlı kısım (MSB) 1 bit işaret biti, 11 bit üs bitleri ve 52 bit anlamlı kısımdır.</w:t>
      </w:r>
    </w:p>
    <w:p w:rsidR="00CF32F7" w:rsidRPr="00996768" w:rsidRDefault="00CF32F7" w:rsidP="00510C0F">
      <w:pPr>
        <w:tabs>
          <w:tab w:val="left" w:pos="709"/>
          <w:tab w:val="right" w:leader="dot" w:pos="8222"/>
        </w:tabs>
        <w:rPr>
          <w:szCs w:val="24"/>
        </w:rPr>
      </w:pPr>
      <w:r>
        <w:t xml:space="preserve"> </w:t>
      </w:r>
    </w:p>
    <w:p w:rsidR="00CF32F7" w:rsidRPr="00C422F4" w:rsidRDefault="00CF32F7" w:rsidP="00C422F4">
      <w:pPr>
        <w:pStyle w:val="Heading3"/>
      </w:pPr>
      <w:bookmarkStart w:id="85" w:name="_Toc468971541"/>
      <w:r w:rsidRPr="00C422F4">
        <w:t xml:space="preserve">4.1.1. </w:t>
      </w:r>
      <w:r w:rsidRPr="00C422F4">
        <w:rPr>
          <w:rStyle w:val="Heading3Char"/>
          <w:b/>
          <w:bCs/>
        </w:rPr>
        <w:t>Yeni RSÜ-1 tasarım algoritması</w:t>
      </w:r>
      <w:bookmarkEnd w:id="85"/>
      <w:r w:rsidRPr="00C422F4">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RSÜ-1 tasarım algoritması, geliştirilen yeni kaotik sistemlerin, RK4 algoriması ile çözümlenmesi sonucu elde edilen kayan noktalı sayıların ikilik sayı sistemine dönüştürülerek, bu dizilerden bit seçimi suretiyle rasgele bit dizilerini </w:t>
      </w:r>
      <w:r w:rsidRPr="00986881">
        <w:t xml:space="preserve">oluşturmaktadır. </w:t>
      </w:r>
      <w:r>
        <w:t>Şekil 4.1.</w:t>
      </w:r>
      <w:r w:rsidRPr="00986881">
        <w:t>’de algoritmay</w:t>
      </w:r>
      <w:r>
        <w:t xml:space="preserve">a ait blok diyagram ve ardından </w:t>
      </w:r>
      <w:r w:rsidRPr="00986881">
        <w:t>RSÜ-1 algoritmasının sözde kodu</w:t>
      </w:r>
      <w:r>
        <w:t xml:space="preserve"> verilmiştir. Algoritma adımları aşağıda açıklanmıştır.</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C6745E">
        <w:rPr>
          <w:szCs w:val="24"/>
        </w:rPr>
        <w:t>Adım 1:  Kaotik sistemin başlangıç şartları ve sistem parametreleri</w:t>
      </w:r>
      <w:r>
        <w:rPr>
          <w:szCs w:val="24"/>
        </w:rPr>
        <w:t>nin</w:t>
      </w:r>
      <w:r w:rsidRPr="00C6745E">
        <w:rPr>
          <w:szCs w:val="24"/>
        </w:rPr>
        <w:t xml:space="preserve"> girilmesi</w:t>
      </w:r>
      <w:r>
        <w:rPr>
          <w:szCs w:val="24"/>
        </w:rPr>
        <w:t>.</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bCs/>
          <w:szCs w:val="24"/>
          <w:shd w:val="clear" w:color="auto" w:fill="FFFFFF"/>
        </w:rPr>
      </w:pPr>
      <w:r w:rsidRPr="00C6745E">
        <w:rPr>
          <w:szCs w:val="24"/>
        </w:rPr>
        <w:t xml:space="preserve">Adım 2:  </w:t>
      </w:r>
      <w:r w:rsidRPr="00C6745E">
        <w:rPr>
          <w:bCs/>
          <w:szCs w:val="24"/>
          <w:shd w:val="clear" w:color="auto" w:fill="FFFFFF"/>
        </w:rPr>
        <w:t xml:space="preserve">Daha rasgele sonuçlar elde etmek için, </w:t>
      </w:r>
      <w:r w:rsidRPr="00C6745E">
        <w:rPr>
          <w:szCs w:val="24"/>
        </w:rPr>
        <w:t xml:space="preserve">kaotik sistemin zaman serilerine en uygun </w:t>
      </w:r>
      <w:hyperlink r:id="rId126" w:tooltip="∆" w:history="1">
        <w:r w:rsidRPr="00C6745E">
          <w:rPr>
            <w:bCs/>
            <w:szCs w:val="24"/>
            <w:shd w:val="clear" w:color="auto" w:fill="FFFFFF"/>
          </w:rPr>
          <w:t>∆</w:t>
        </w:r>
      </w:hyperlink>
      <w:r w:rsidRPr="00C6745E">
        <w:rPr>
          <w:bCs/>
          <w:szCs w:val="24"/>
          <w:shd w:val="clear" w:color="auto" w:fill="FFFFFF"/>
        </w:rPr>
        <w:t xml:space="preserve">h örnekleme aralığı tespit edilmesi. </w:t>
      </w:r>
    </w:p>
    <w:p w:rsidR="00CF32F7" w:rsidRPr="00C6745E" w:rsidRDefault="00CF32F7" w:rsidP="00510C0F">
      <w:pPr>
        <w:tabs>
          <w:tab w:val="left" w:pos="709"/>
          <w:tab w:val="right" w:leader="dot" w:pos="8222"/>
        </w:tabs>
        <w:rPr>
          <w:bCs/>
          <w:szCs w:val="24"/>
          <w:shd w:val="clear" w:color="auto" w:fill="FFFFFF"/>
        </w:rPr>
      </w:pPr>
    </w:p>
    <w:p w:rsidR="00CF32F7" w:rsidRPr="00C6745E" w:rsidRDefault="00CF32F7" w:rsidP="00510C0F">
      <w:pPr>
        <w:tabs>
          <w:tab w:val="left" w:pos="709"/>
          <w:tab w:val="right" w:leader="dot" w:pos="8222"/>
        </w:tabs>
        <w:rPr>
          <w:szCs w:val="24"/>
        </w:rPr>
      </w:pPr>
      <w:r w:rsidRPr="00C6745E">
        <w:rPr>
          <w:szCs w:val="24"/>
        </w:rPr>
        <w:t>Adım 3:  Kaotik sistemin RK4 sayısal analiz metodu ile çözülerek, zaman serilerinin elde edilmesi.</w:t>
      </w:r>
    </w:p>
    <w:p w:rsidR="00CF32F7" w:rsidRDefault="00CF32F7" w:rsidP="00510C0F">
      <w:pPr>
        <w:tabs>
          <w:tab w:val="left" w:pos="709"/>
          <w:tab w:val="right" w:leader="dot" w:pos="8222"/>
        </w:tabs>
        <w:rPr>
          <w:szCs w:val="24"/>
        </w:rPr>
      </w:pPr>
      <w:r w:rsidRPr="00C6745E">
        <w:rPr>
          <w:szCs w:val="24"/>
        </w:rPr>
        <w:t xml:space="preserve">Adım 4:  Zaman serilerinden belirlenen örnekleme aralığı ile </w:t>
      </w:r>
      <w:r>
        <w:t>kayan noktalı sayıların</w:t>
      </w:r>
      <w:r w:rsidRPr="00C6745E">
        <w:rPr>
          <w:szCs w:val="24"/>
        </w:rPr>
        <w:t xml:space="preserve"> elde edilmesi.</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6745E">
        <w:rPr>
          <w:szCs w:val="24"/>
        </w:rPr>
        <w:t xml:space="preserve">Adım 5:  Elde edilen </w:t>
      </w:r>
      <w:r>
        <w:t>kayan noktalı sayıların</w:t>
      </w:r>
      <w:r w:rsidRPr="00C6745E">
        <w:rPr>
          <w:szCs w:val="24"/>
        </w:rPr>
        <w:t xml:space="preserve"> 32 bitlik sayı dizilerine dönüşümü.</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6745E">
        <w:rPr>
          <w:szCs w:val="24"/>
        </w:rPr>
        <w:t xml:space="preserve">Adım 6:  Her bir örnekleme adımından elde edilen </w:t>
      </w:r>
      <w:r>
        <w:t>kayan noktalı sayıların</w:t>
      </w:r>
      <w:r w:rsidRPr="00C6745E">
        <w:rPr>
          <w:szCs w:val="24"/>
        </w:rPr>
        <w:t xml:space="preserve"> dönüşümünde elde edilen 32 bitlik dizilerde</w:t>
      </w:r>
      <w:r>
        <w:rPr>
          <w:szCs w:val="24"/>
        </w:rPr>
        <w:t>n, rastgeleli</w:t>
      </w:r>
      <w:r w:rsidRPr="00C6745E">
        <w:rPr>
          <w:szCs w:val="24"/>
        </w:rPr>
        <w:t xml:space="preserve">ğin artırılması için daha hassas olan </w:t>
      </w:r>
      <w:r w:rsidRPr="00C6745E">
        <w:t xml:space="preserve">düşük anlamlı kısımdan (LSB) </w:t>
      </w:r>
      <w:r w:rsidRPr="00C6745E">
        <w:rPr>
          <w:szCs w:val="24"/>
        </w:rPr>
        <w:t xml:space="preserve"> bitler çekilerek şifrelemede kullanılacak olan bit dizisi oluşturulması.</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6745E">
        <w:rPr>
          <w:szCs w:val="24"/>
        </w:rPr>
        <w:t>Adım 7:  Her bir adımda seçilen bitlerin rasgele bit dizisine eklenmesi.</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6745E">
        <w:rPr>
          <w:szCs w:val="24"/>
        </w:rPr>
        <w:t>Adım 8:  Bu işlemler rasgele bit dizisinin boyutu 1 milyon bite ulaşıncaya kadar devam etmektedir.</w:t>
      </w:r>
    </w:p>
    <w:p w:rsidR="00CF32F7" w:rsidRPr="00C6745E" w:rsidRDefault="00CF32F7" w:rsidP="00510C0F">
      <w:pPr>
        <w:tabs>
          <w:tab w:val="left" w:pos="709"/>
          <w:tab w:val="right" w:leader="dot" w:pos="8222"/>
        </w:tabs>
        <w:rPr>
          <w:szCs w:val="24"/>
        </w:rPr>
      </w:pPr>
    </w:p>
    <w:p w:rsidR="00CF32F7" w:rsidRPr="00C6745E" w:rsidRDefault="00CF32F7" w:rsidP="00510C0F">
      <w:pPr>
        <w:tabs>
          <w:tab w:val="left" w:pos="709"/>
          <w:tab w:val="right" w:leader="dot" w:pos="8222"/>
        </w:tabs>
        <w:rPr>
          <w:szCs w:val="24"/>
        </w:rPr>
      </w:pPr>
      <w:r w:rsidRPr="00C6745E">
        <w:rPr>
          <w:szCs w:val="24"/>
        </w:rPr>
        <w:t xml:space="preserve">Adım 9:  RSÜ tasarımının son adımında, elde </w:t>
      </w:r>
      <w:r>
        <w:rPr>
          <w:szCs w:val="24"/>
        </w:rPr>
        <w:t>edilen bit dizilerinin rasgeleli</w:t>
      </w:r>
      <w:r w:rsidRPr="00C6745E">
        <w:rPr>
          <w:szCs w:val="24"/>
        </w:rPr>
        <w:t>ğinin test edilmesi için uluslara</w:t>
      </w:r>
      <w:r>
        <w:rPr>
          <w:szCs w:val="24"/>
        </w:rPr>
        <w:t>rası en üst düzey standart olan</w:t>
      </w:r>
      <w:r w:rsidRPr="00C6745E">
        <w:rPr>
          <w:szCs w:val="24"/>
        </w:rPr>
        <w:t xml:space="preserve"> NIST testleri uygulanır. Elde edilen 1 M rasgele bit dizisinin NIST testlerinden kalması durumunda </w:t>
      </w:r>
      <w:r>
        <w:rPr>
          <w:szCs w:val="24"/>
        </w:rPr>
        <w:t>Şekil 4.1.</w:t>
      </w:r>
      <w:r w:rsidRPr="00C6745E">
        <w:rPr>
          <w:szCs w:val="24"/>
        </w:rPr>
        <w:t>’de görüldüğü üzere önceki adımlara dönüş yapılarak, seçilen bitler veya örnekleme adımı değiştirilerek bit dizisinin tekrar üretilmesi gerekmektedir. Testlerin tamamından geçmiş olan bit dizilerini üreten sistem şifreleme algoritması</w:t>
      </w:r>
      <w:r>
        <w:rPr>
          <w:szCs w:val="24"/>
        </w:rPr>
        <w:t xml:space="preserve">nda rasgele bit üretimi için </w:t>
      </w:r>
      <w:r w:rsidRPr="00C6745E">
        <w:rPr>
          <w:szCs w:val="24"/>
        </w:rPr>
        <w:t xml:space="preserve">kullanılabilmektedir.  </w:t>
      </w:r>
    </w:p>
    <w:p w:rsidR="00CF32F7" w:rsidRPr="00B36DF4" w:rsidRDefault="00CF32F7" w:rsidP="00510C0F">
      <w:pPr>
        <w:pStyle w:val="ListParagraph"/>
        <w:tabs>
          <w:tab w:val="left" w:pos="709"/>
          <w:tab w:val="right" w:leader="dot" w:pos="8222"/>
        </w:tabs>
        <w:rPr>
          <w:szCs w:val="24"/>
        </w:rPr>
      </w:pPr>
    </w:p>
    <w:p w:rsidR="00CF32F7" w:rsidRDefault="00CF32F7" w:rsidP="00510C0F">
      <w:pPr>
        <w:tabs>
          <w:tab w:val="left" w:pos="709"/>
          <w:tab w:val="right" w:leader="dot" w:pos="8222"/>
        </w:tabs>
        <w:rPr>
          <w:szCs w:val="24"/>
        </w:rPr>
      </w:pPr>
      <w:r w:rsidRPr="00B36DF4">
        <w:rPr>
          <w:szCs w:val="24"/>
        </w:rPr>
        <w:t xml:space="preserve">Adım 6’da birbirini takip eden bitlerin seçilmesi durumunda oluşturulan bit dizisi rasgelelik testlerini geçememektedir. Bu yüzden oluşturulan 32 bitlik diziler üzerinden uygun sıradaki bitler çekilerek ve gerek duyulması halinde doğrusal olmayan işlemlere tabi tutularak şifrelemede kullanılacak bit dizileri oluşturulur. Bu çalışmada her 32 bitlik sayı dizisinden sırası ile 1 artırılarak daha fazla bit alınarak test edilmiş ve en </w:t>
      </w:r>
      <w:r w:rsidRPr="0049789D">
        <w:rPr>
          <w:szCs w:val="24"/>
        </w:rPr>
        <w:t xml:space="preserve">rasgele bit dizilerinin 2 bit alındığında elde edildiği </w:t>
      </w:r>
      <w:r w:rsidRPr="00B36DF4">
        <w:rPr>
          <w:szCs w:val="24"/>
        </w:rPr>
        <w:t xml:space="preserve">görülmüştür. </w:t>
      </w:r>
      <w:r>
        <w:rPr>
          <w:szCs w:val="24"/>
        </w:rPr>
        <w:t>NIST testlerinde farklı sayıda bit seçimi ile gerçekleştirilen testlere ait sonuçlar verilmiştir. Rasgele bit üretme işlemi bu algoritmada her faz için ayrı gerçekleştirilerek, algoritmanın bir kez çalışması ile 3 ayrı faza ait rasgele bit dizileri elde edilebilmektedir. Fakat elde edilen 3 farklı rasgele bit dizisi, NIST test sonuçlarına göre farklı rassal özellikler gösterdiğinden, test sonuçlarına göre bu dizilerin şifreleme işlemlerinde kullanımı için tercih yapılması gerekmektedir. 3 faza ait çıktılardan bazı fazlara ait rasgele bit dizileri testlerin tümünden geçerken bazıları testlerin tamamını geçememektedir.</w:t>
      </w:r>
    </w:p>
    <w:p w:rsidR="00CF32F7" w:rsidRDefault="00CF32F7" w:rsidP="00510C0F">
      <w:pPr>
        <w:tabs>
          <w:tab w:val="left" w:pos="709"/>
          <w:tab w:val="right" w:leader="dot" w:pos="8222"/>
        </w:tabs>
        <w:rPr>
          <w:szCs w:val="24"/>
        </w:rPr>
      </w:pPr>
    </w:p>
    <w:p w:rsidR="00CF32F7" w:rsidRDefault="00CF32F7" w:rsidP="00ED4E10">
      <w:pPr>
        <w:keepNext/>
        <w:tabs>
          <w:tab w:val="left" w:pos="709"/>
          <w:tab w:val="right" w:leader="dot" w:pos="8222"/>
        </w:tabs>
        <w:jc w:val="center"/>
      </w:pPr>
      <w:r w:rsidRPr="00297440">
        <w:rPr>
          <w:noProof/>
          <w:color w:val="FF0000"/>
          <w:lang w:eastAsia="tr-TR"/>
        </w:rPr>
        <w:pict>
          <v:shape id="_x0000_i1099" type="#_x0000_t75" style="width:318pt;height:538.5pt">
            <v:imagedata r:id="rId127" o:title=""/>
          </v:shape>
        </w:pict>
      </w:r>
    </w:p>
    <w:p w:rsidR="00CF32F7" w:rsidRDefault="00CF32F7" w:rsidP="00ED4E10">
      <w:pPr>
        <w:pStyle w:val="Caption"/>
        <w:jc w:val="center"/>
      </w:pPr>
      <w:bookmarkStart w:id="86" w:name="_Toc470095624"/>
      <w:r>
        <w:t xml:space="preserve">Şekil </w:t>
      </w:r>
      <w:fldSimple w:instr=" STYLEREF 1 \s ">
        <w:r>
          <w:rPr>
            <w:noProof/>
          </w:rPr>
          <w:t>4</w:t>
        </w:r>
      </w:fldSimple>
      <w:r>
        <w:t>.</w:t>
      </w:r>
      <w:fldSimple w:instr=" SEQ Şekil \* ARABIC \s 1 ">
        <w:r>
          <w:rPr>
            <w:noProof/>
          </w:rPr>
          <w:t>1</w:t>
        </w:r>
      </w:fldSimple>
      <w:r>
        <w:t>.</w:t>
      </w:r>
      <w:r w:rsidRPr="00776584">
        <w:t>RSÜ-1 Algoritması blok diyagramı</w:t>
      </w:r>
      <w:bookmarkEnd w:id="86"/>
    </w:p>
    <w:p w:rsidR="00CF32F7" w:rsidRDefault="00CF32F7" w:rsidP="00326B2D">
      <w:pPr>
        <w:keepNext/>
        <w:tabs>
          <w:tab w:val="left" w:pos="709"/>
          <w:tab w:val="right" w:leader="dot" w:pos="8222"/>
        </w:tabs>
        <w:jc w:val="center"/>
      </w:pPr>
      <w:r w:rsidRPr="00B173BD">
        <w:rPr>
          <w:noProof/>
          <w:lang w:eastAsia="tr-TR"/>
        </w:rPr>
        <w:pict>
          <v:shape id="Resim 48" o:spid="_x0000_i1100" type="#_x0000_t75" style="width:405pt;height:212.25pt;visibility:visible">
            <v:imagedata r:id="rId128" o:title="" croptop="2082f" cropbottom="1476f"/>
          </v:shape>
        </w:pict>
      </w:r>
    </w:p>
    <w:p w:rsidR="00CF32F7" w:rsidRPr="000E6C93" w:rsidRDefault="00CF32F7" w:rsidP="000E6C93"/>
    <w:p w:rsidR="00CF32F7" w:rsidRPr="009E3A40" w:rsidRDefault="00CF32F7" w:rsidP="00C422F4">
      <w:pPr>
        <w:pStyle w:val="Heading3"/>
      </w:pPr>
      <w:bookmarkStart w:id="87" w:name="_Toc468971542"/>
      <w:r>
        <w:t>4.1</w:t>
      </w:r>
      <w:r w:rsidRPr="009E3A40">
        <w:t>.</w:t>
      </w:r>
      <w:r>
        <w:t>2.</w:t>
      </w:r>
      <w:r w:rsidRPr="009E3A40">
        <w:t xml:space="preserve"> </w:t>
      </w:r>
      <w:r>
        <w:t xml:space="preserve">Yeni </w:t>
      </w:r>
      <w:r w:rsidRPr="009E3A40">
        <w:t>RSÜ</w:t>
      </w:r>
      <w:r>
        <w:t>-2 tasarım a</w:t>
      </w:r>
      <w:r w:rsidRPr="009E3A40">
        <w:t>lgoritması</w:t>
      </w:r>
      <w:bookmarkEnd w:id="87"/>
      <w:r w:rsidRPr="009E3A40">
        <w:t xml:space="preserve">  </w:t>
      </w:r>
    </w:p>
    <w:p w:rsidR="00CF32F7" w:rsidRDefault="00CF32F7" w:rsidP="00510C0F">
      <w:pPr>
        <w:tabs>
          <w:tab w:val="left" w:pos="709"/>
          <w:tab w:val="right" w:leader="dot" w:pos="8222"/>
        </w:tabs>
        <w:rPr>
          <w:szCs w:val="24"/>
          <w:shd w:val="clear" w:color="auto" w:fill="FFFFFF"/>
        </w:rPr>
      </w:pPr>
    </w:p>
    <w:p w:rsidR="00CF32F7" w:rsidRDefault="00CF32F7" w:rsidP="00510C0F">
      <w:pPr>
        <w:tabs>
          <w:tab w:val="left" w:pos="709"/>
          <w:tab w:val="right" w:leader="dot" w:pos="8222"/>
        </w:tabs>
        <w:rPr>
          <w:szCs w:val="24"/>
        </w:rPr>
      </w:pPr>
      <w:r w:rsidRPr="008117AF">
        <w:rPr>
          <w:szCs w:val="24"/>
          <w:shd w:val="clear" w:color="auto" w:fill="FFFFFF"/>
        </w:rPr>
        <w:t>RSÜ-2 tasarım algoritmasında, RSÜ-1 tasarım algoritmasın</w:t>
      </w:r>
      <w:r>
        <w:rPr>
          <w:szCs w:val="24"/>
          <w:shd w:val="clear" w:color="auto" w:fill="FFFFFF"/>
        </w:rPr>
        <w:t>dan farklı olarak üretilen kayan</w:t>
      </w:r>
      <w:r w:rsidRPr="008117AF">
        <w:rPr>
          <w:szCs w:val="24"/>
          <w:shd w:val="clear" w:color="auto" w:fill="FFFFFF"/>
        </w:rPr>
        <w:t xml:space="preserve"> noktalı değerlerin ikili sayı sistemine dönüştürülmesinin yerine, üretilen </w:t>
      </w:r>
      <w:r>
        <w:t>kayan noktalı sayıların</w:t>
      </w:r>
      <w:r w:rsidRPr="008117AF">
        <w:rPr>
          <w:szCs w:val="24"/>
          <w:shd w:val="clear" w:color="auto" w:fill="FFFFFF"/>
        </w:rPr>
        <w:t xml:space="preserve"> basamak değerleri üzerinde mod işlemi yapılarak, rasgele bit dizilerinin üretimi sağlanmıştır. </w:t>
      </w:r>
      <w:r w:rsidRPr="008117AF">
        <w:rPr>
          <w:szCs w:val="24"/>
        </w:rPr>
        <w:t>Geliştirilen yeni RSÜ-2 algoritmasına ait adımlar şu şekildedir.</w:t>
      </w:r>
    </w:p>
    <w:p w:rsidR="00CF32F7" w:rsidRPr="00046406"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6745E">
        <w:rPr>
          <w:szCs w:val="24"/>
        </w:rPr>
        <w:t xml:space="preserve">Adım </w:t>
      </w:r>
      <w:r>
        <w:rPr>
          <w:szCs w:val="24"/>
        </w:rPr>
        <w:t xml:space="preserve">1: </w:t>
      </w:r>
      <w:r w:rsidRPr="00C6745E">
        <w:rPr>
          <w:szCs w:val="24"/>
        </w:rPr>
        <w:t>Kaotik sistemin başlangıç koşulları ve sistem parametrelerinin girilmesi.</w:t>
      </w:r>
    </w:p>
    <w:p w:rsidR="00CF32F7" w:rsidRPr="00C6745E" w:rsidRDefault="00CF32F7" w:rsidP="00510C0F">
      <w:pPr>
        <w:tabs>
          <w:tab w:val="left" w:pos="709"/>
          <w:tab w:val="right" w:leader="dot" w:pos="8222"/>
        </w:tabs>
        <w:rPr>
          <w:szCs w:val="24"/>
        </w:rPr>
      </w:pPr>
    </w:p>
    <w:p w:rsidR="00CF32F7" w:rsidRDefault="00CF32F7" w:rsidP="00510C0F">
      <w:pPr>
        <w:tabs>
          <w:tab w:val="left" w:pos="709"/>
          <w:tab w:val="right" w:leader="dot" w:pos="8222"/>
        </w:tabs>
        <w:rPr>
          <w:bCs/>
          <w:szCs w:val="24"/>
          <w:shd w:val="clear" w:color="auto" w:fill="FFFFFF"/>
        </w:rPr>
      </w:pPr>
      <w:r>
        <w:rPr>
          <w:szCs w:val="24"/>
        </w:rPr>
        <w:t xml:space="preserve">Adım 2: </w:t>
      </w:r>
      <w:r w:rsidRPr="00C6745E">
        <w:rPr>
          <w:bCs/>
          <w:szCs w:val="24"/>
          <w:shd w:val="clear" w:color="auto" w:fill="FFFFFF"/>
        </w:rPr>
        <w:t xml:space="preserve">Daha rasgele sonuçlar elde etmek için, </w:t>
      </w:r>
      <w:r w:rsidRPr="00C6745E">
        <w:rPr>
          <w:szCs w:val="24"/>
        </w:rPr>
        <w:t xml:space="preserve">kaotik sistemin zaman serilerine en uygun </w:t>
      </w:r>
      <w:hyperlink r:id="rId129" w:tooltip="∆" w:history="1">
        <w:r w:rsidRPr="00C6745E">
          <w:rPr>
            <w:bCs/>
            <w:szCs w:val="24"/>
            <w:shd w:val="clear" w:color="auto" w:fill="FFFFFF"/>
          </w:rPr>
          <w:t>∆</w:t>
        </w:r>
      </w:hyperlink>
      <w:r w:rsidRPr="00C6745E">
        <w:rPr>
          <w:bCs/>
          <w:szCs w:val="24"/>
          <w:shd w:val="clear" w:color="auto" w:fill="FFFFFF"/>
        </w:rPr>
        <w:t>h örnekleme aralığı</w:t>
      </w:r>
      <w:r>
        <w:rPr>
          <w:bCs/>
          <w:szCs w:val="24"/>
          <w:shd w:val="clear" w:color="auto" w:fill="FFFFFF"/>
        </w:rPr>
        <w:t>nın</w:t>
      </w:r>
      <w:r w:rsidRPr="00C6745E">
        <w:rPr>
          <w:bCs/>
          <w:szCs w:val="24"/>
          <w:shd w:val="clear" w:color="auto" w:fill="FFFFFF"/>
        </w:rPr>
        <w:t xml:space="preserve"> tespit edilmesi. </w:t>
      </w:r>
    </w:p>
    <w:p w:rsidR="00CF32F7" w:rsidRPr="00C6745E" w:rsidRDefault="00CF32F7" w:rsidP="00510C0F">
      <w:pPr>
        <w:tabs>
          <w:tab w:val="left" w:pos="709"/>
          <w:tab w:val="right" w:leader="dot" w:pos="8222"/>
        </w:tabs>
        <w:rPr>
          <w:bCs/>
          <w:szCs w:val="24"/>
          <w:shd w:val="clear" w:color="auto" w:fill="FFFFFF"/>
        </w:rPr>
      </w:pPr>
    </w:p>
    <w:p w:rsidR="00CF32F7" w:rsidRDefault="00CF32F7" w:rsidP="00510C0F">
      <w:pPr>
        <w:tabs>
          <w:tab w:val="left" w:pos="709"/>
          <w:tab w:val="right" w:leader="dot" w:pos="8222"/>
        </w:tabs>
        <w:rPr>
          <w:szCs w:val="24"/>
        </w:rPr>
      </w:pPr>
      <w:r>
        <w:rPr>
          <w:szCs w:val="24"/>
        </w:rPr>
        <w:t xml:space="preserve">Adım 3: </w:t>
      </w:r>
      <w:r w:rsidRPr="00C6745E">
        <w:rPr>
          <w:szCs w:val="24"/>
        </w:rPr>
        <w:t>Kaotik sistemin RK4 sayısal analiz metodu ile çözülerek, zaman serilerinin elde edilmesi.</w:t>
      </w:r>
    </w:p>
    <w:p w:rsidR="00CF32F7" w:rsidRPr="00C6745E" w:rsidRDefault="00CF32F7" w:rsidP="00510C0F">
      <w:pPr>
        <w:tabs>
          <w:tab w:val="left" w:pos="709"/>
          <w:tab w:val="right" w:leader="dot" w:pos="8222"/>
        </w:tabs>
        <w:rPr>
          <w:szCs w:val="24"/>
        </w:rPr>
      </w:pPr>
    </w:p>
    <w:p w:rsidR="00CF32F7" w:rsidRPr="00BE3C37" w:rsidRDefault="00CF32F7" w:rsidP="00510C0F">
      <w:pPr>
        <w:tabs>
          <w:tab w:val="left" w:pos="709"/>
          <w:tab w:val="right" w:leader="dot" w:pos="8222"/>
        </w:tabs>
        <w:rPr>
          <w:szCs w:val="24"/>
        </w:rPr>
      </w:pPr>
      <w:r>
        <w:rPr>
          <w:szCs w:val="24"/>
        </w:rPr>
        <w:t xml:space="preserve">Adım 4: </w:t>
      </w:r>
      <w:r w:rsidRPr="00C6745E">
        <w:rPr>
          <w:szCs w:val="24"/>
        </w:rPr>
        <w:t xml:space="preserve">x, y, z fazları üzerinden belirlenen örnekleme değeri kullanılarak elde edilen </w:t>
      </w:r>
      <w:r>
        <w:rPr>
          <w:szCs w:val="24"/>
        </w:rPr>
        <w:t>kayan noktalı</w:t>
      </w:r>
      <w:r w:rsidRPr="00C6745E">
        <w:rPr>
          <w:szCs w:val="24"/>
        </w:rPr>
        <w:t xml:space="preserve"> sayılar üzerinde</w:t>
      </w:r>
      <w:r w:rsidRPr="00BE3C37">
        <w:rPr>
          <w:szCs w:val="24"/>
        </w:rPr>
        <w:t xml:space="preserve"> mod alma işleminin gerçekleştirilmesi. </w:t>
      </w:r>
    </w:p>
    <w:p w:rsidR="00CF32F7" w:rsidRDefault="00CF32F7" w:rsidP="00EF07C1">
      <w:pPr>
        <w:pStyle w:val="ListParagraph"/>
        <w:numPr>
          <w:ilvl w:val="0"/>
          <w:numId w:val="1"/>
        </w:numPr>
        <w:tabs>
          <w:tab w:val="left" w:pos="709"/>
          <w:tab w:val="right" w:leader="dot" w:pos="8222"/>
        </w:tabs>
        <w:rPr>
          <w:szCs w:val="24"/>
        </w:rPr>
      </w:pPr>
      <w:r w:rsidRPr="00BE3C37">
        <w:rPr>
          <w:szCs w:val="24"/>
        </w:rPr>
        <w:t>Virgülden sonraki 15 basamak üzerinde her bir basamak için mod 2 işlemi gerçekleştirilerek, üretilen her bir sayıdan 15 adet bit elde edilmektedir.</w:t>
      </w:r>
    </w:p>
    <w:p w:rsidR="00CF32F7" w:rsidRPr="00BE3C37" w:rsidRDefault="00CF32F7" w:rsidP="00510C0F">
      <w:pPr>
        <w:pStyle w:val="ListParagraph"/>
        <w:tabs>
          <w:tab w:val="left" w:pos="709"/>
          <w:tab w:val="right" w:leader="dot" w:pos="8222"/>
        </w:tabs>
        <w:rPr>
          <w:szCs w:val="24"/>
        </w:rPr>
      </w:pPr>
    </w:p>
    <w:p w:rsidR="00CF32F7" w:rsidRPr="00BE3C37" w:rsidRDefault="00CF32F7" w:rsidP="00510C0F">
      <w:pPr>
        <w:tabs>
          <w:tab w:val="left" w:pos="709"/>
          <w:tab w:val="right" w:leader="dot" w:pos="8222"/>
        </w:tabs>
        <w:rPr>
          <w:szCs w:val="24"/>
          <w:u w:val="single"/>
        </w:rPr>
      </w:pPr>
      <w:r w:rsidRPr="00BE3C37">
        <w:rPr>
          <w:szCs w:val="24"/>
          <w:u w:val="single"/>
        </w:rPr>
        <w:t>Örnek işlem:</w:t>
      </w:r>
    </w:p>
    <w:p w:rsidR="00CF32F7" w:rsidRPr="00BE3C37" w:rsidRDefault="00CF32F7" w:rsidP="00510C0F">
      <w:pPr>
        <w:tabs>
          <w:tab w:val="left" w:pos="709"/>
          <w:tab w:val="right" w:leader="dot" w:pos="8222"/>
        </w:tabs>
        <w:rPr>
          <w:szCs w:val="24"/>
        </w:rPr>
      </w:pPr>
      <w:r w:rsidRPr="00BE3C37">
        <w:rPr>
          <w:szCs w:val="24"/>
        </w:rPr>
        <w:t xml:space="preserve">x fazından örnekleme sonucu elde edilen </w:t>
      </w:r>
      <w:r>
        <w:t xml:space="preserve">sayı </w:t>
      </w:r>
      <w:r w:rsidRPr="00BE3C37">
        <w:rPr>
          <w:szCs w:val="24"/>
        </w:rPr>
        <w:t>0,459742130623401 olsun.</w:t>
      </w:r>
    </w:p>
    <w:p w:rsidR="00CF32F7" w:rsidRPr="00BE3C37" w:rsidRDefault="00CF32F7" w:rsidP="00510C0F">
      <w:pPr>
        <w:tabs>
          <w:tab w:val="left" w:pos="709"/>
          <w:tab w:val="right" w:leader="dot" w:pos="8222"/>
        </w:tabs>
        <w:rPr>
          <w:szCs w:val="24"/>
        </w:rPr>
      </w:pPr>
      <w:r w:rsidRPr="00BE3C37">
        <w:rPr>
          <w:szCs w:val="24"/>
        </w:rPr>
        <w:t>Basamakların mod alma işlemi:</w:t>
      </w:r>
    </w:p>
    <w:p w:rsidR="00CF32F7" w:rsidRPr="00BE3C37" w:rsidRDefault="00CF32F7" w:rsidP="00510C0F">
      <w:pPr>
        <w:tabs>
          <w:tab w:val="left" w:pos="709"/>
          <w:tab w:val="right" w:leader="dot" w:pos="8222"/>
        </w:tabs>
        <w:rPr>
          <w:szCs w:val="24"/>
        </w:rPr>
      </w:pPr>
      <w:r w:rsidRPr="00BE3C37">
        <w:rPr>
          <w:szCs w:val="24"/>
        </w:rPr>
        <w:t>4%2=0,  5%2=1, 9%2=1, 7%2=1, 4%2=0, 2%2=0, 1%2=1, 3%2=1, 0%2=0, 6%2=0, 2%2=0, 3%2=1, 4%2=0, 0%0=0, 1%2=1</w:t>
      </w:r>
    </w:p>
    <w:p w:rsidR="00CF32F7" w:rsidRPr="00BE3C37" w:rsidRDefault="00CF32F7" w:rsidP="00510C0F">
      <w:pPr>
        <w:tabs>
          <w:tab w:val="left" w:pos="709"/>
          <w:tab w:val="right" w:leader="dot" w:pos="8222"/>
        </w:tabs>
        <w:rPr>
          <w:szCs w:val="24"/>
        </w:rPr>
      </w:pPr>
    </w:p>
    <w:p w:rsidR="00CF32F7" w:rsidRPr="00BE3C37" w:rsidRDefault="00CF32F7" w:rsidP="00510C0F">
      <w:pPr>
        <w:tabs>
          <w:tab w:val="left" w:pos="709"/>
          <w:tab w:val="right" w:leader="dot" w:pos="8222"/>
        </w:tabs>
        <w:rPr>
          <w:szCs w:val="24"/>
        </w:rPr>
      </w:pPr>
      <w:r w:rsidRPr="00BE3C37">
        <w:rPr>
          <w:szCs w:val="24"/>
        </w:rPr>
        <w:t>Bir sayıdan üretilen 15’lik bit dizisi:  [0 1 1 1 0 0 1 1 0 0 0 1 0 0 1] olarak elde edilir.</w:t>
      </w:r>
    </w:p>
    <w:p w:rsidR="00CF32F7" w:rsidRPr="00BE3C37" w:rsidRDefault="00CF32F7" w:rsidP="00510C0F">
      <w:pPr>
        <w:tabs>
          <w:tab w:val="left" w:pos="709"/>
          <w:tab w:val="right" w:leader="dot" w:pos="8222"/>
        </w:tabs>
        <w:rPr>
          <w:szCs w:val="24"/>
        </w:rPr>
      </w:pPr>
      <w:r w:rsidRPr="00BE3C37">
        <w:rPr>
          <w:szCs w:val="24"/>
        </w:rPr>
        <w:t>15 bitlik bu dizi x fazından elde edilecek olan rasgele bit dizisine eklenir.</w:t>
      </w:r>
    </w:p>
    <w:p w:rsidR="00CF32F7" w:rsidRPr="00BE3C37" w:rsidRDefault="00CF32F7" w:rsidP="00510C0F">
      <w:pPr>
        <w:tabs>
          <w:tab w:val="left" w:pos="709"/>
          <w:tab w:val="right" w:leader="dot" w:pos="8222"/>
        </w:tabs>
        <w:rPr>
          <w:szCs w:val="24"/>
        </w:rPr>
      </w:pPr>
      <w:r>
        <w:rPr>
          <w:szCs w:val="24"/>
        </w:rPr>
        <w:t>x-</w:t>
      </w:r>
      <w:r w:rsidRPr="00BE3C37">
        <w:rPr>
          <w:szCs w:val="24"/>
        </w:rPr>
        <w:t xml:space="preserve">phase +=[0,1,1,1,0,0,1,1,0,0,0,1,0,0,1] </w:t>
      </w:r>
    </w:p>
    <w:p w:rsidR="00CF32F7" w:rsidRPr="003C63E7" w:rsidRDefault="00CF32F7" w:rsidP="00510C0F">
      <w:pPr>
        <w:tabs>
          <w:tab w:val="left" w:pos="709"/>
          <w:tab w:val="right" w:leader="dot" w:pos="8222"/>
        </w:tabs>
        <w:rPr>
          <w:color w:val="FF0000"/>
          <w:szCs w:val="24"/>
        </w:rPr>
      </w:pPr>
    </w:p>
    <w:p w:rsidR="00CF32F7" w:rsidRDefault="00CF32F7" w:rsidP="00510C0F">
      <w:pPr>
        <w:tabs>
          <w:tab w:val="left" w:pos="709"/>
          <w:tab w:val="right" w:leader="dot" w:pos="8222"/>
        </w:tabs>
        <w:rPr>
          <w:szCs w:val="24"/>
        </w:rPr>
      </w:pPr>
      <w:r>
        <w:rPr>
          <w:szCs w:val="24"/>
        </w:rPr>
        <w:t xml:space="preserve">Adım 5: </w:t>
      </w:r>
      <w:r w:rsidRPr="00C6745E">
        <w:rPr>
          <w:szCs w:val="24"/>
        </w:rPr>
        <w:t xml:space="preserve">Her bir faz çıktısından (x, y, z), şifrelemede kullanılacak ve NIST testleri ile test edilecek olan 1 milyon bitin üretimi için gerekli </w:t>
      </w:r>
      <w:r>
        <w:t>kayan noktalı</w:t>
      </w:r>
      <w:r w:rsidRPr="00C6745E">
        <w:rPr>
          <w:szCs w:val="24"/>
        </w:rPr>
        <w:t xml:space="preserve"> sayılar (1000000 / 15  ) üretilerek,  bit dizileri oluşturulmaktadır.</w:t>
      </w:r>
    </w:p>
    <w:p w:rsidR="00CF32F7" w:rsidRPr="00C6745E" w:rsidRDefault="00CF32F7" w:rsidP="00510C0F">
      <w:pPr>
        <w:tabs>
          <w:tab w:val="left" w:pos="709"/>
          <w:tab w:val="right" w:leader="dot" w:pos="8222"/>
        </w:tabs>
        <w:rPr>
          <w:szCs w:val="24"/>
        </w:rPr>
      </w:pPr>
    </w:p>
    <w:p w:rsidR="00CF32F7" w:rsidRPr="00BE3C37" w:rsidRDefault="00CF32F7" w:rsidP="00510C0F">
      <w:pPr>
        <w:tabs>
          <w:tab w:val="left" w:pos="709"/>
          <w:tab w:val="right" w:leader="dot" w:pos="8222"/>
        </w:tabs>
        <w:rPr>
          <w:szCs w:val="24"/>
        </w:rPr>
      </w:pPr>
      <w:r w:rsidRPr="00C6745E">
        <w:rPr>
          <w:szCs w:val="24"/>
        </w:rPr>
        <w:t>Adım</w:t>
      </w:r>
      <w:r>
        <w:rPr>
          <w:szCs w:val="24"/>
        </w:rPr>
        <w:t xml:space="preserve"> </w:t>
      </w:r>
      <w:r w:rsidRPr="00C6745E">
        <w:rPr>
          <w:szCs w:val="24"/>
        </w:rPr>
        <w:t>6:</w:t>
      </w:r>
      <w:r>
        <w:rPr>
          <w:szCs w:val="24"/>
        </w:rPr>
        <w:t xml:space="preserve"> </w:t>
      </w:r>
      <w:r w:rsidRPr="00C6745E">
        <w:rPr>
          <w:szCs w:val="24"/>
        </w:rPr>
        <w:t>Her bir fazdan oluşturulan 1 milyonluk bit dizilerine uygulanan NIST testlerini geçemedikleri</w:t>
      </w:r>
      <w:r w:rsidRPr="00BE3C37">
        <w:rPr>
          <w:szCs w:val="24"/>
        </w:rPr>
        <w:t xml:space="preserve"> tespit edildiği için, rasgele bit dizilerinin kendi aralarında ikili olarak </w:t>
      </w:r>
      <w:r>
        <w:rPr>
          <w:szCs w:val="24"/>
        </w:rPr>
        <w:t>XOR</w:t>
      </w:r>
      <w:r w:rsidRPr="00BE3C37">
        <w:rPr>
          <w:szCs w:val="24"/>
        </w:rPr>
        <w:t xml:space="preserve"> işlemine tabi tutulması.</w:t>
      </w:r>
    </w:p>
    <w:p w:rsidR="00CF32F7" w:rsidRPr="00BE3C37" w:rsidRDefault="00CF32F7" w:rsidP="00510C0F">
      <w:pPr>
        <w:tabs>
          <w:tab w:val="left" w:pos="709"/>
          <w:tab w:val="right" w:leader="dot" w:pos="8222"/>
        </w:tabs>
        <w:rPr>
          <w:szCs w:val="24"/>
        </w:rPr>
      </w:pPr>
    </w:p>
    <w:p w:rsidR="00CF32F7" w:rsidRPr="00BE3C37" w:rsidRDefault="00CF32F7" w:rsidP="00510C0F">
      <w:pPr>
        <w:tabs>
          <w:tab w:val="left" w:pos="709"/>
          <w:tab w:val="right" w:leader="dot" w:pos="8222"/>
        </w:tabs>
        <w:rPr>
          <w:szCs w:val="24"/>
        </w:rPr>
      </w:pPr>
      <w:r w:rsidRPr="00BE3C37">
        <w:rPr>
          <w:szCs w:val="24"/>
        </w:rPr>
        <w:t xml:space="preserve">Örnek </w:t>
      </w:r>
      <w:r>
        <w:rPr>
          <w:szCs w:val="24"/>
        </w:rPr>
        <w:t>XOR</w:t>
      </w:r>
      <w:r w:rsidRPr="00BE3C37">
        <w:rPr>
          <w:szCs w:val="24"/>
        </w:rPr>
        <w:t xml:space="preserve"> işlemi:</w:t>
      </w:r>
    </w:p>
    <w:p w:rsidR="00CF32F7" w:rsidRPr="00BE3C37" w:rsidRDefault="00CF32F7" w:rsidP="00510C0F">
      <w:pPr>
        <w:tabs>
          <w:tab w:val="left" w:pos="709"/>
          <w:tab w:val="right" w:leader="dot" w:pos="8222"/>
        </w:tabs>
        <w:rPr>
          <w:szCs w:val="24"/>
        </w:rPr>
      </w:pPr>
      <w:r>
        <w:rPr>
          <w:szCs w:val="24"/>
        </w:rPr>
        <w:t>x-</w:t>
      </w:r>
      <w:r w:rsidRPr="00BE3C37">
        <w:rPr>
          <w:szCs w:val="24"/>
        </w:rPr>
        <w:t>phase= [0,1,1,1,0,0,1,1,0,0,0,1,0,0,1, . . . . . . . 1,0,1,1]</w:t>
      </w:r>
    </w:p>
    <w:p w:rsidR="00CF32F7" w:rsidRPr="00BE3C37" w:rsidRDefault="00CF32F7" w:rsidP="00510C0F">
      <w:pPr>
        <w:tabs>
          <w:tab w:val="left" w:pos="709"/>
          <w:tab w:val="right" w:leader="dot" w:pos="8222"/>
        </w:tabs>
        <w:rPr>
          <w:szCs w:val="24"/>
        </w:rPr>
      </w:pPr>
      <w:r>
        <w:rPr>
          <w:szCs w:val="24"/>
        </w:rPr>
        <w:t>y-</w:t>
      </w:r>
      <w:r w:rsidRPr="00BE3C37">
        <w:rPr>
          <w:szCs w:val="24"/>
        </w:rPr>
        <w:t>phase= [1,1,0,0,0,1,1,0,1,1,0,1,1,1,0, . . . . . . . 0,1,1,0]</w:t>
      </w:r>
    </w:p>
    <w:p w:rsidR="00CF32F7" w:rsidRDefault="00CF32F7" w:rsidP="00510C0F">
      <w:pPr>
        <w:tabs>
          <w:tab w:val="left" w:pos="709"/>
          <w:tab w:val="right" w:leader="dot" w:pos="8222"/>
        </w:tabs>
        <w:rPr>
          <w:szCs w:val="24"/>
        </w:rPr>
      </w:pPr>
      <w:r>
        <w:rPr>
          <w:szCs w:val="24"/>
        </w:rPr>
        <w:t>z-</w:t>
      </w:r>
      <w:r w:rsidRPr="00BE3C37">
        <w:rPr>
          <w:szCs w:val="24"/>
        </w:rPr>
        <w:t>phase= [0,0,1,1,1,1,0,0,1,0,1,1,0,0,1, . . . . . . . 1,0,0,1]</w:t>
      </w:r>
    </w:p>
    <w:p w:rsidR="00CF32F7" w:rsidRPr="00BE3C37" w:rsidRDefault="00CF32F7" w:rsidP="00510C0F">
      <w:pPr>
        <w:tabs>
          <w:tab w:val="left" w:pos="709"/>
          <w:tab w:val="right" w:leader="dot" w:pos="8222"/>
        </w:tabs>
        <w:rPr>
          <w:szCs w:val="24"/>
        </w:rPr>
      </w:pPr>
    </w:p>
    <w:p w:rsidR="00CF32F7" w:rsidRPr="00BE3C37" w:rsidRDefault="00CF32F7" w:rsidP="00510C0F">
      <w:pPr>
        <w:tabs>
          <w:tab w:val="left" w:pos="709"/>
          <w:tab w:val="right" w:leader="dot" w:pos="8222"/>
        </w:tabs>
        <w:rPr>
          <w:szCs w:val="24"/>
        </w:rPr>
      </w:pPr>
      <w:r>
        <w:rPr>
          <w:szCs w:val="24"/>
        </w:rPr>
        <w:t>xy-phase= x-phase(xor) y-</w:t>
      </w:r>
      <w:r w:rsidRPr="00BE3C37">
        <w:rPr>
          <w:szCs w:val="24"/>
        </w:rPr>
        <w:t xml:space="preserve">phase </w:t>
      </w:r>
      <w:r>
        <w:rPr>
          <w:szCs w:val="24"/>
        </w:rPr>
        <w:t>= [1,0,1,</w:t>
      </w:r>
      <w:r w:rsidRPr="00BE3C37">
        <w:rPr>
          <w:szCs w:val="24"/>
        </w:rPr>
        <w:t>1,0,1,0,1,1,1,0,0,1,1,1, . . . . . . .1,1,0,1]</w:t>
      </w:r>
    </w:p>
    <w:p w:rsidR="00CF32F7" w:rsidRPr="00BE3C37" w:rsidRDefault="00CF32F7" w:rsidP="00510C0F">
      <w:pPr>
        <w:tabs>
          <w:tab w:val="left" w:pos="709"/>
          <w:tab w:val="right" w:leader="dot" w:pos="8222"/>
        </w:tabs>
        <w:rPr>
          <w:szCs w:val="24"/>
        </w:rPr>
      </w:pPr>
      <w:r>
        <w:rPr>
          <w:szCs w:val="24"/>
        </w:rPr>
        <w:t xml:space="preserve">xz-phase= x-phase(xor) z-phase </w:t>
      </w:r>
      <w:r w:rsidRPr="00BE3C37">
        <w:rPr>
          <w:szCs w:val="24"/>
        </w:rPr>
        <w:t>= [0,1,0,0,1,1,1,1,0,1,0,1,0,0,0, . . . . . . . 0,0,1,0]</w:t>
      </w:r>
    </w:p>
    <w:p w:rsidR="00CF32F7" w:rsidRPr="00BE3C37" w:rsidRDefault="00CF32F7" w:rsidP="00510C0F">
      <w:pPr>
        <w:tabs>
          <w:tab w:val="left" w:pos="709"/>
          <w:tab w:val="right" w:leader="dot" w:pos="8222"/>
        </w:tabs>
        <w:rPr>
          <w:szCs w:val="24"/>
        </w:rPr>
      </w:pPr>
      <w:r>
        <w:rPr>
          <w:szCs w:val="24"/>
        </w:rPr>
        <w:t>yz-phase= y-phase(xor) z-</w:t>
      </w:r>
      <w:r w:rsidRPr="00BE3C37">
        <w:rPr>
          <w:szCs w:val="24"/>
        </w:rPr>
        <w:t>phase = [1,1,1,1,1,0,1,0,0,1,1,0,1,1,1,</w:t>
      </w:r>
      <w:r>
        <w:rPr>
          <w:szCs w:val="24"/>
        </w:rPr>
        <w:t xml:space="preserve"> . . . . . . . 1,1,1,1</w:t>
      </w:r>
      <w:r w:rsidRPr="00BE3C37">
        <w:rPr>
          <w:szCs w:val="24"/>
        </w:rPr>
        <w:t>]</w:t>
      </w:r>
    </w:p>
    <w:p w:rsidR="00CF32F7" w:rsidRPr="003C63E7" w:rsidRDefault="00CF32F7" w:rsidP="00510C0F">
      <w:pPr>
        <w:tabs>
          <w:tab w:val="left" w:pos="709"/>
          <w:tab w:val="right" w:leader="dot" w:pos="8222"/>
        </w:tabs>
        <w:rPr>
          <w:color w:val="FF0000"/>
          <w:szCs w:val="24"/>
        </w:rPr>
      </w:pPr>
    </w:p>
    <w:p w:rsidR="00CF32F7" w:rsidRDefault="00CF32F7" w:rsidP="00510C0F">
      <w:pPr>
        <w:tabs>
          <w:tab w:val="left" w:pos="709"/>
          <w:tab w:val="right" w:leader="dot" w:pos="8222"/>
        </w:tabs>
        <w:rPr>
          <w:szCs w:val="24"/>
        </w:rPr>
      </w:pPr>
      <w:r w:rsidRPr="00C6745E">
        <w:rPr>
          <w:szCs w:val="24"/>
        </w:rPr>
        <w:t xml:space="preserve">Adım7: İkili fazların </w:t>
      </w:r>
      <w:r>
        <w:rPr>
          <w:szCs w:val="24"/>
        </w:rPr>
        <w:t>XOR</w:t>
      </w:r>
      <w:r w:rsidRPr="00C6745E">
        <w:rPr>
          <w:szCs w:val="24"/>
        </w:rPr>
        <w:t>’lanması ile oluşturulan bit dizilerine  (xy, xz ve yz) NIST</w:t>
      </w:r>
      <w:r w:rsidRPr="00BE3C37">
        <w:rPr>
          <w:szCs w:val="24"/>
        </w:rPr>
        <w:t xml:space="preserve"> testlerinin uygulanması</w:t>
      </w:r>
      <w:r>
        <w:rPr>
          <w:szCs w:val="24"/>
        </w:rPr>
        <w:t>.</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 xml:space="preserve">RSÜ-2 tasarımında RSÜ-1 tasarımında olduğu gibi kaotik sistem RK4 algoritması ile çözülerek belirlenen örnekleme adımı ile </w:t>
      </w:r>
      <w:r>
        <w:t xml:space="preserve">kayan noktalı sayılar </w:t>
      </w:r>
      <w:r>
        <w:rPr>
          <w:szCs w:val="24"/>
        </w:rPr>
        <w:t xml:space="preserve">elde edilmiştir. İlk tasarımdan farklı olarak, RSÜ-2 tasarımında </w:t>
      </w:r>
      <w:r>
        <w:t>kayan noktalı sayıların</w:t>
      </w:r>
      <w:r>
        <w:rPr>
          <w:szCs w:val="24"/>
        </w:rPr>
        <w:t xml:space="preserve"> ikilik sayı sistemine çevrimi yapılmamaktadır. RSÜ-2 tasarımında </w:t>
      </w:r>
      <w:r>
        <w:t>kayan noktalı sayıların</w:t>
      </w:r>
      <w:r>
        <w:rPr>
          <w:szCs w:val="24"/>
        </w:rPr>
        <w:t xml:space="preserve"> virgülden sonraki 15 basamağının, basamak değerleri kullanılarak mod işlemi ile rasgele bitler oluşturulmaktadır. Fakat bu tasarımda her fazdan üretilen rasgele bit dizilerinin tek başına NIST testlerinden geçemedikleri tespit edilmiştir. Bu sebeple fazların aralarında ikili olarak XOR işlemine tabi tutularak, NIST testlerinin hepsinden geçmesi sağlanmıştır. RSÜ-2 algoritmasına ait sözde kod aşağıda verilmiştir.</w:t>
      </w:r>
    </w:p>
    <w:p w:rsidR="00CF32F7" w:rsidRPr="003C63E7" w:rsidRDefault="00CF32F7" w:rsidP="00510C0F">
      <w:pPr>
        <w:tabs>
          <w:tab w:val="left" w:pos="709"/>
          <w:tab w:val="right" w:leader="dot" w:pos="8222"/>
        </w:tabs>
        <w:rPr>
          <w:color w:val="FF0000"/>
          <w:szCs w:val="24"/>
        </w:rPr>
      </w:pPr>
    </w:p>
    <w:p w:rsidR="00CF32F7" w:rsidRDefault="00CF32F7" w:rsidP="00510C0F">
      <w:pPr>
        <w:keepNext/>
        <w:tabs>
          <w:tab w:val="left" w:pos="709"/>
          <w:tab w:val="right" w:leader="dot" w:pos="8222"/>
        </w:tabs>
        <w:jc w:val="center"/>
      </w:pPr>
      <w:r w:rsidRPr="00B173BD">
        <w:rPr>
          <w:noProof/>
          <w:lang w:eastAsia="tr-TR"/>
        </w:rPr>
        <w:pict>
          <v:shape id="Resim 50" o:spid="_x0000_i1101" type="#_x0000_t75" style="width:340.5pt;height:474pt;visibility:visible">
            <v:imagedata r:id="rId130" o:title="" croptop="1117f" cropbottom="627f"/>
          </v:shape>
        </w:pict>
      </w:r>
    </w:p>
    <w:p w:rsidR="00CF32F7" w:rsidRPr="000A791B" w:rsidRDefault="00CF32F7" w:rsidP="000A791B"/>
    <w:p w:rsidR="00CF32F7" w:rsidRPr="00C90137" w:rsidRDefault="00CF32F7" w:rsidP="00C422F4">
      <w:pPr>
        <w:pStyle w:val="Heading3"/>
      </w:pPr>
      <w:bookmarkStart w:id="88" w:name="_Toc468971543"/>
      <w:r>
        <w:t>4.1</w:t>
      </w:r>
      <w:r w:rsidRPr="00C90137">
        <w:t>.</w:t>
      </w:r>
      <w:r>
        <w:t xml:space="preserve">3. </w:t>
      </w:r>
      <w:r w:rsidRPr="00C90137">
        <w:t>RSÜ-</w:t>
      </w:r>
      <w:r>
        <w:t>1 a</w:t>
      </w:r>
      <w:r w:rsidRPr="00C90137">
        <w:t xml:space="preserve">lgoritması NIST </w:t>
      </w:r>
      <w:r>
        <w:t>test s</w:t>
      </w:r>
      <w:r w:rsidRPr="00C90137">
        <w:t>onuçları</w:t>
      </w:r>
      <w:bookmarkEnd w:id="88"/>
      <w:r w:rsidRPr="00C90137">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153B1F">
        <w:rPr>
          <w:bCs/>
          <w:szCs w:val="24"/>
          <w:shd w:val="clear" w:color="auto" w:fill="FFFFFF"/>
        </w:rPr>
        <w:t xml:space="preserve">Rasgele sayı dizilerinin, NIST testlerinin tümünden geçmesi, tasarlanan yeni RSÜ’ lerin şifreleme uygulamalarında rasgele sayı üretiminde kullanılabileceğini göstermektedir. Rasgele bit dizisinin testlerinden en az birinden kalması durumunda, RSÜ’nün üretmiş olduğu bit dizileri yeterli rassallığa sahip değildir.  </w:t>
      </w:r>
      <w:r w:rsidRPr="00153B1F">
        <w:rPr>
          <w:szCs w:val="24"/>
        </w:rPr>
        <w:t>Kaos tabanlı RSÜ ile üretilen bit dizileri testleri geçtiği için, şifrelemede ihtiyaç duyulan kadar bi</w:t>
      </w:r>
      <w:r>
        <w:rPr>
          <w:szCs w:val="24"/>
        </w:rPr>
        <w:t>tin üretimi için, tasarlanan RSÜ</w:t>
      </w:r>
      <w:r w:rsidRPr="00153B1F">
        <w:rPr>
          <w:szCs w:val="24"/>
        </w:rPr>
        <w:t>’den elde edilecek olan rasgele bit dizil</w:t>
      </w:r>
      <w:r>
        <w:rPr>
          <w:szCs w:val="24"/>
        </w:rPr>
        <w:t>eri şifrelemede kullanılmıştır. RSÜ-1 ve RSÜ-2 algoritmalarında kullanılan yeni NCS ve skala edilmiş Zhongtang kaotik sisteminin başlangıç değerleri, sistem parametreleri ve örnekleme adım değerleri,</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lang w:val="en-US"/>
        </w:rPr>
      </w:pPr>
      <w:r>
        <w:rPr>
          <w:szCs w:val="24"/>
          <w:lang w:val="en-US"/>
        </w:rPr>
        <w:t>Y</w:t>
      </w:r>
      <w:r w:rsidRPr="00C24882">
        <w:rPr>
          <w:szCs w:val="24"/>
          <w:lang w:val="en-US"/>
        </w:rPr>
        <w:t xml:space="preserve">eni NCS kaotik sistemi sistem parametreleri:  </w:t>
      </w:r>
    </w:p>
    <w:p w:rsidR="00CF32F7" w:rsidRDefault="00CF32F7" w:rsidP="00510C0F">
      <w:pPr>
        <w:tabs>
          <w:tab w:val="left" w:pos="709"/>
          <w:tab w:val="right" w:leader="dot" w:pos="8222"/>
        </w:tabs>
        <w:rPr>
          <w:szCs w:val="24"/>
          <w:lang w:val="en-US"/>
        </w:rPr>
      </w:pPr>
      <w:r w:rsidRPr="00C24882">
        <w:rPr>
          <w:szCs w:val="24"/>
          <w:lang w:val="en-US"/>
        </w:rPr>
        <w:t>a</w:t>
      </w:r>
      <w:r w:rsidRPr="00C24882">
        <w:rPr>
          <w:lang w:val="en-US"/>
        </w:rPr>
        <w:t xml:space="preserve">=1, b=1, c=2, d= -3 </w:t>
      </w:r>
      <w:r w:rsidRPr="00C24882">
        <w:rPr>
          <w:szCs w:val="24"/>
          <w:lang w:val="en-US"/>
        </w:rPr>
        <w:t>başlangıç koşulları: x</w:t>
      </w:r>
      <w:r w:rsidRPr="00C24882">
        <w:rPr>
          <w:szCs w:val="24"/>
          <w:vertAlign w:val="subscript"/>
          <w:lang w:val="en-US"/>
        </w:rPr>
        <w:t>0</w:t>
      </w:r>
      <w:r w:rsidRPr="00C24882">
        <w:rPr>
          <w:szCs w:val="24"/>
          <w:lang w:val="en-US"/>
        </w:rPr>
        <w:t xml:space="preserve"> =1, y</w:t>
      </w:r>
      <w:r w:rsidRPr="00C24882">
        <w:rPr>
          <w:szCs w:val="24"/>
          <w:vertAlign w:val="subscript"/>
          <w:lang w:val="en-US"/>
        </w:rPr>
        <w:t>0</w:t>
      </w:r>
      <w:r w:rsidRPr="00C24882">
        <w:rPr>
          <w:szCs w:val="24"/>
          <w:lang w:val="en-US"/>
        </w:rPr>
        <w:t xml:space="preserve"> = -1, z</w:t>
      </w:r>
      <w:r w:rsidRPr="00C24882">
        <w:rPr>
          <w:szCs w:val="24"/>
          <w:vertAlign w:val="subscript"/>
          <w:lang w:val="en-US"/>
        </w:rPr>
        <w:t>0</w:t>
      </w:r>
      <w:r w:rsidRPr="00C24882">
        <w:rPr>
          <w:szCs w:val="24"/>
          <w:lang w:val="en-US"/>
        </w:rPr>
        <w:t xml:space="preserve"> = 0, 01  </w:t>
      </w:r>
    </w:p>
    <w:p w:rsidR="00CF32F7" w:rsidRPr="00C24882" w:rsidRDefault="00CF32F7" w:rsidP="00510C0F">
      <w:pPr>
        <w:tabs>
          <w:tab w:val="left" w:pos="709"/>
          <w:tab w:val="right" w:leader="dot" w:pos="8222"/>
        </w:tabs>
        <w:rPr>
          <w:szCs w:val="24"/>
          <w:lang w:val="en-US"/>
        </w:rPr>
      </w:pPr>
      <w:hyperlink r:id="rId131" w:tooltip="∆" w:history="1">
        <w:r w:rsidRPr="00C24882">
          <w:rPr>
            <w:bCs/>
            <w:szCs w:val="24"/>
            <w:shd w:val="clear" w:color="auto" w:fill="FFFFFF"/>
          </w:rPr>
          <w:t>∆</w:t>
        </w:r>
      </w:hyperlink>
      <w:r w:rsidRPr="00C24882">
        <w:rPr>
          <w:bCs/>
          <w:szCs w:val="24"/>
          <w:shd w:val="clear" w:color="auto" w:fill="FFFFFF"/>
        </w:rPr>
        <w:t>h örnekleme aralığı: 0,05</w:t>
      </w:r>
    </w:p>
    <w:p w:rsidR="00CF32F7" w:rsidRPr="00C24882" w:rsidRDefault="00CF32F7" w:rsidP="00510C0F">
      <w:pPr>
        <w:tabs>
          <w:tab w:val="left" w:pos="709"/>
          <w:tab w:val="right" w:leader="dot" w:pos="8222"/>
        </w:tabs>
        <w:rPr>
          <w:szCs w:val="24"/>
          <w:lang w:val="en-US"/>
        </w:rPr>
      </w:pPr>
      <w:r>
        <w:rPr>
          <w:szCs w:val="24"/>
          <w:lang w:val="en-US"/>
        </w:rPr>
        <w:t>Yeni skala edilmiş Z</w:t>
      </w:r>
      <w:r w:rsidRPr="00C24882">
        <w:rPr>
          <w:szCs w:val="24"/>
          <w:lang w:val="en-US"/>
        </w:rPr>
        <w:t>hongtang kaotik sistemi system parametreleri:</w:t>
      </w:r>
    </w:p>
    <w:p w:rsidR="00CF32F7" w:rsidRDefault="00CF32F7" w:rsidP="00510C0F">
      <w:pPr>
        <w:tabs>
          <w:tab w:val="left" w:pos="709"/>
          <w:tab w:val="right" w:leader="dot" w:pos="8222"/>
        </w:tabs>
        <w:rPr>
          <w:szCs w:val="24"/>
        </w:rPr>
      </w:pPr>
      <w:r w:rsidRPr="00C24882">
        <w:rPr>
          <w:szCs w:val="24"/>
        </w:rPr>
        <w:t>a = 80, b = 40, c = 5, d = 10</w:t>
      </w:r>
      <w:r>
        <w:rPr>
          <w:szCs w:val="24"/>
        </w:rPr>
        <w:t>, e = 2, f = 10, g = 15 başlangıç</w:t>
      </w:r>
      <w:r w:rsidRPr="00C24882">
        <w:rPr>
          <w:szCs w:val="24"/>
          <w:lang w:val="en-US"/>
        </w:rPr>
        <w:t xml:space="preserve"> koşulları: </w:t>
      </w:r>
      <w:r w:rsidRPr="00C24882">
        <w:rPr>
          <w:szCs w:val="24"/>
        </w:rPr>
        <w:t xml:space="preserve"> x</w:t>
      </w:r>
      <w:r w:rsidRPr="00C24882">
        <w:rPr>
          <w:szCs w:val="24"/>
          <w:vertAlign w:val="subscript"/>
        </w:rPr>
        <w:t>0</w:t>
      </w:r>
      <w:r w:rsidRPr="00C24882">
        <w:rPr>
          <w:szCs w:val="24"/>
        </w:rPr>
        <w:t>=1, y</w:t>
      </w:r>
      <w:r w:rsidRPr="00C24882">
        <w:rPr>
          <w:szCs w:val="24"/>
          <w:vertAlign w:val="subscript"/>
        </w:rPr>
        <w:t>0</w:t>
      </w:r>
      <w:r w:rsidRPr="00C24882">
        <w:rPr>
          <w:szCs w:val="24"/>
        </w:rPr>
        <w:t>=0, z</w:t>
      </w:r>
      <w:r w:rsidRPr="00C24882">
        <w:rPr>
          <w:szCs w:val="24"/>
          <w:vertAlign w:val="subscript"/>
        </w:rPr>
        <w:t>0</w:t>
      </w:r>
      <w:r w:rsidRPr="00C24882">
        <w:rPr>
          <w:szCs w:val="24"/>
        </w:rPr>
        <w:t xml:space="preserve">=1 ve </w:t>
      </w:r>
      <w:hyperlink r:id="rId132" w:tooltip="∆" w:history="1">
        <w:r w:rsidRPr="00C24882">
          <w:rPr>
            <w:bCs/>
            <w:szCs w:val="24"/>
            <w:shd w:val="clear" w:color="auto" w:fill="FFFFFF"/>
          </w:rPr>
          <w:t>∆</w:t>
        </w:r>
      </w:hyperlink>
      <w:r w:rsidRPr="00C24882">
        <w:rPr>
          <w:bCs/>
          <w:szCs w:val="24"/>
          <w:shd w:val="clear" w:color="auto" w:fill="FFFFFF"/>
        </w:rPr>
        <w:t>h örnekleme aralığı: 0,001 olarak kullanılmıştır.</w:t>
      </w:r>
    </w:p>
    <w:p w:rsidR="00CF32F7" w:rsidRPr="00A910E4" w:rsidRDefault="00CF32F7" w:rsidP="00510C0F">
      <w:pPr>
        <w:pStyle w:val="tabloyazs"/>
        <w:tabs>
          <w:tab w:val="left" w:pos="709"/>
          <w:tab w:val="right" w:leader="dot" w:pos="8222"/>
        </w:tabs>
      </w:pPr>
    </w:p>
    <w:p w:rsidR="00CF32F7" w:rsidRDefault="00CF32F7" w:rsidP="00510C0F">
      <w:pPr>
        <w:pStyle w:val="tabloyazs"/>
        <w:tabs>
          <w:tab w:val="left" w:pos="709"/>
          <w:tab w:val="right" w:leader="dot" w:pos="8222"/>
        </w:tabs>
      </w:pPr>
      <w:bookmarkStart w:id="89" w:name="_Toc468971234"/>
      <w:r>
        <w:t xml:space="preserve">Tablo </w:t>
      </w:r>
      <w:fldSimple w:instr=" STYLEREF 1 \s ">
        <w:r>
          <w:rPr>
            <w:noProof/>
          </w:rPr>
          <w:t>4</w:t>
        </w:r>
      </w:fldSimple>
      <w:r>
        <w:t>.</w:t>
      </w:r>
      <w:fldSimple w:instr=" SEQ Tablo \* ARABIC \s 1 ">
        <w:r>
          <w:rPr>
            <w:noProof/>
          </w:rPr>
          <w:t>1</w:t>
        </w:r>
      </w:fldSimple>
      <w:r>
        <w:t xml:space="preserve">. </w:t>
      </w:r>
      <w:r w:rsidRPr="00C0670F">
        <w:t>Yeni NCS kaotik sistemi ile RSÜ-1 NIST-800-22 Test Sonuçları (2 bit)</w:t>
      </w:r>
      <w:bookmarkEnd w:id="89"/>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tblPr>
      <w:tblGrid>
        <w:gridCol w:w="3397"/>
        <w:gridCol w:w="1134"/>
        <w:gridCol w:w="1276"/>
        <w:gridCol w:w="1276"/>
        <w:gridCol w:w="992"/>
      </w:tblGrid>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b/>
                <w:sz w:val="20"/>
                <w:szCs w:val="20"/>
              </w:rPr>
            </w:pPr>
            <w:r w:rsidRPr="00CA35D2">
              <w:rPr>
                <w:b/>
                <w:sz w:val="20"/>
                <w:szCs w:val="20"/>
              </w:rPr>
              <w:t>NIST Testleri</w:t>
            </w:r>
          </w:p>
        </w:tc>
        <w:tc>
          <w:tcPr>
            <w:tcW w:w="1134"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P-değeri (x)</w:t>
            </w:r>
          </w:p>
        </w:tc>
        <w:tc>
          <w:tcPr>
            <w:tcW w:w="1276" w:type="dxa"/>
          </w:tcPr>
          <w:p w:rsidR="00CF32F7" w:rsidRPr="00CA35D2" w:rsidRDefault="00CF32F7" w:rsidP="00AF51BC">
            <w:pPr>
              <w:tabs>
                <w:tab w:val="left" w:pos="709"/>
                <w:tab w:val="right" w:leader="dot" w:pos="8222"/>
              </w:tabs>
              <w:contextualSpacing/>
              <w:jc w:val="center"/>
              <w:rPr>
                <w:b/>
                <w:sz w:val="20"/>
                <w:szCs w:val="20"/>
              </w:rPr>
            </w:pPr>
            <w:r w:rsidRPr="00CA35D2">
              <w:rPr>
                <w:b/>
                <w:sz w:val="20"/>
                <w:szCs w:val="20"/>
              </w:rPr>
              <w:t>P- değeri (y)</w:t>
            </w:r>
          </w:p>
        </w:tc>
        <w:tc>
          <w:tcPr>
            <w:tcW w:w="1276" w:type="dxa"/>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 değeri (z)</w:t>
            </w:r>
          </w:p>
        </w:tc>
        <w:tc>
          <w:tcPr>
            <w:tcW w:w="992"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Sonuç</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Frekans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0.8697</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0.1235</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0.8633</w:t>
            </w:r>
          </w:p>
        </w:tc>
        <w:tc>
          <w:tcPr>
            <w:tcW w:w="992" w:type="dxa"/>
            <w:vAlign w:val="center"/>
          </w:tcPr>
          <w:p w:rsidR="00CF32F7" w:rsidRPr="00CA35D2" w:rsidRDefault="00CF32F7" w:rsidP="00510C0F">
            <w:pPr>
              <w:tabs>
                <w:tab w:val="left" w:pos="709"/>
                <w:tab w:val="right" w:leader="dot" w:pos="8222"/>
              </w:tabs>
              <w:contextualSpacing/>
              <w:rPr>
                <w:sz w:val="20"/>
                <w:szCs w:val="20"/>
              </w:rPr>
            </w:pPr>
            <w:r w:rsidRPr="00CA35D2">
              <w:rPr>
                <w:sz w:val="20"/>
                <w:szCs w:val="20"/>
              </w:rPr>
              <w:t xml:space="preserve">  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Blok frekans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0.2621</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0.5180</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0.6326</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Birikimli toplamlar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0.9796</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0.8471</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0.2040</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Akış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0.3886</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0.7116</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0.7703</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Bir blok içerisinde en uzun birler a</w:t>
            </w:r>
            <w:r>
              <w:rPr>
                <w:sz w:val="20"/>
                <w:szCs w:val="20"/>
                <w:lang w:val="en-US"/>
              </w:rPr>
              <w:t>kış t</w:t>
            </w:r>
            <w:r w:rsidRPr="00B951AF">
              <w:rPr>
                <w:sz w:val="20"/>
                <w:szCs w:val="20"/>
                <w:lang w:val="en-US"/>
              </w:rPr>
              <w: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0.7735</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0.3529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0.7242</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İkili matris derece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0.1608</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0.6109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0.8804</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Ayrık fourier dönüşüm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0.6529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0.0239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0.1988</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Örtüşmeyen Şablon eşleştirme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0.4356</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0.3679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0.3298</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Örtüşen Şablon Eşleştirme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0.5758</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0.7760</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0.1927</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Maurer’in “Evrensel İstatistik”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0.1424</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0.1899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0.2508</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Yaklaşık Entropi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0.0409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0.9349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0.6270</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Rasgele Gezinimler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0.9727</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0.6489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0.7345</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Rasgele Gezinimler Değişken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0.4973</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0.4892</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0.5346</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Seri testi-1</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0.1148</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0.0423</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0.5276</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Seri testi-2</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0.8163</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0.0869</w:t>
            </w:r>
          </w:p>
        </w:tc>
        <w:tc>
          <w:tcPr>
            <w:tcW w:w="1276" w:type="dxa"/>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0.5990</w:t>
            </w:r>
          </w:p>
        </w:tc>
        <w:tc>
          <w:tcPr>
            <w:tcW w:w="992"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510C0F">
            <w:pPr>
              <w:tabs>
                <w:tab w:val="left" w:pos="709"/>
                <w:tab w:val="right" w:leader="dot" w:pos="8222"/>
              </w:tabs>
              <w:contextualSpacing/>
              <w:rPr>
                <w:sz w:val="20"/>
                <w:szCs w:val="20"/>
              </w:rPr>
            </w:pPr>
            <w:r w:rsidRPr="00B951AF">
              <w:rPr>
                <w:sz w:val="20"/>
                <w:szCs w:val="20"/>
                <w:lang w:val="en-US"/>
              </w:rPr>
              <w:t>Doğrusal Karmaşıklık Testi</w:t>
            </w:r>
          </w:p>
        </w:tc>
        <w:tc>
          <w:tcPr>
            <w:tcW w:w="1134" w:type="dxa"/>
            <w:vAlign w:val="center"/>
          </w:tcPr>
          <w:p w:rsidR="00CF32F7" w:rsidRPr="00CA35D2" w:rsidRDefault="00CF32F7" w:rsidP="00510C0F">
            <w:pPr>
              <w:tabs>
                <w:tab w:val="left" w:pos="709"/>
                <w:tab w:val="right" w:leader="dot" w:pos="8222"/>
              </w:tabs>
              <w:contextualSpacing/>
              <w:jc w:val="center"/>
              <w:rPr>
                <w:sz w:val="20"/>
                <w:szCs w:val="20"/>
              </w:rPr>
            </w:pPr>
            <w:r w:rsidRPr="00CA35D2">
              <w:rPr>
                <w:sz w:val="20"/>
                <w:szCs w:val="20"/>
              </w:rPr>
              <w:t>0.9505</w:t>
            </w:r>
          </w:p>
        </w:tc>
        <w:tc>
          <w:tcPr>
            <w:tcW w:w="1276" w:type="dxa"/>
          </w:tcPr>
          <w:p w:rsidR="00CF32F7" w:rsidRPr="00CA35D2" w:rsidRDefault="00CF32F7" w:rsidP="00510C0F">
            <w:pPr>
              <w:keepNext/>
              <w:tabs>
                <w:tab w:val="left" w:pos="709"/>
                <w:tab w:val="right" w:leader="dot" w:pos="8222"/>
              </w:tabs>
              <w:contextualSpacing/>
              <w:jc w:val="center"/>
              <w:rPr>
                <w:sz w:val="20"/>
                <w:szCs w:val="20"/>
              </w:rPr>
            </w:pPr>
            <w:r w:rsidRPr="00CA35D2">
              <w:rPr>
                <w:sz w:val="20"/>
                <w:szCs w:val="20"/>
              </w:rPr>
              <w:t>0.3667</w:t>
            </w:r>
          </w:p>
        </w:tc>
        <w:tc>
          <w:tcPr>
            <w:tcW w:w="1276" w:type="dxa"/>
          </w:tcPr>
          <w:p w:rsidR="00CF32F7" w:rsidRPr="00CA35D2" w:rsidRDefault="00CF32F7" w:rsidP="00510C0F">
            <w:pPr>
              <w:keepNext/>
              <w:tabs>
                <w:tab w:val="left" w:pos="709"/>
                <w:tab w:val="right" w:leader="dot" w:pos="8222"/>
              </w:tabs>
              <w:contextualSpacing/>
              <w:jc w:val="center"/>
              <w:rPr>
                <w:sz w:val="20"/>
                <w:szCs w:val="20"/>
              </w:rPr>
            </w:pPr>
            <w:r w:rsidRPr="00CA35D2">
              <w:rPr>
                <w:sz w:val="20"/>
                <w:szCs w:val="20"/>
              </w:rPr>
              <w:t>0.8755</w:t>
            </w:r>
          </w:p>
        </w:tc>
        <w:tc>
          <w:tcPr>
            <w:tcW w:w="992" w:type="dxa"/>
            <w:vAlign w:val="center"/>
          </w:tcPr>
          <w:p w:rsidR="00CF32F7" w:rsidRPr="00CA35D2" w:rsidRDefault="00CF32F7" w:rsidP="00510C0F">
            <w:pPr>
              <w:keepNext/>
              <w:tabs>
                <w:tab w:val="left" w:pos="709"/>
                <w:tab w:val="right" w:leader="dot" w:pos="8222"/>
              </w:tabs>
              <w:contextualSpacing/>
              <w:jc w:val="center"/>
              <w:rPr>
                <w:sz w:val="20"/>
                <w:szCs w:val="20"/>
              </w:rPr>
            </w:pPr>
            <w:r w:rsidRPr="00CA35D2">
              <w:rPr>
                <w:sz w:val="20"/>
                <w:szCs w:val="20"/>
              </w:rPr>
              <w:t>Başarılı</w:t>
            </w:r>
          </w:p>
        </w:tc>
      </w:tr>
    </w:tbl>
    <w:p w:rsidR="00CF32F7" w:rsidRDefault="00CF32F7" w:rsidP="00510C0F">
      <w:pPr>
        <w:pStyle w:val="tabloyazs"/>
        <w:tabs>
          <w:tab w:val="left" w:pos="709"/>
          <w:tab w:val="right" w:leader="dot" w:pos="8222"/>
        </w:tabs>
      </w:pPr>
      <w:bookmarkStart w:id="90" w:name="_Toc468971235"/>
    </w:p>
    <w:p w:rsidR="00CF32F7" w:rsidRDefault="00CF32F7" w:rsidP="00510C0F">
      <w:pPr>
        <w:pStyle w:val="tabloyazs"/>
        <w:tabs>
          <w:tab w:val="left" w:pos="709"/>
          <w:tab w:val="right" w:leader="dot" w:pos="8222"/>
        </w:tabs>
      </w:pPr>
      <w:r>
        <w:t xml:space="preserve">Tablo </w:t>
      </w:r>
      <w:fldSimple w:instr=" STYLEREF 1 \s ">
        <w:r>
          <w:rPr>
            <w:noProof/>
          </w:rPr>
          <w:t>4</w:t>
        </w:r>
      </w:fldSimple>
      <w:r>
        <w:t>.</w:t>
      </w:r>
      <w:fldSimple w:instr=" SEQ Tablo \* ARABIC \s 1 ">
        <w:r>
          <w:rPr>
            <w:noProof/>
          </w:rPr>
          <w:t>2</w:t>
        </w:r>
      </w:fldSimple>
      <w:r>
        <w:t xml:space="preserve">. </w:t>
      </w:r>
      <w:r w:rsidRPr="007F7D4C">
        <w:t>Yeni skala edilmiş Zhongtang kaotik sistemi ile RSÜ-1 NIST-800-22 Test Sonuçları (2 bit)</w:t>
      </w:r>
      <w:bookmarkEnd w:id="90"/>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tblPr>
      <w:tblGrid>
        <w:gridCol w:w="3256"/>
        <w:gridCol w:w="1134"/>
        <w:gridCol w:w="1275"/>
        <w:gridCol w:w="1276"/>
        <w:gridCol w:w="1134"/>
      </w:tblGrid>
      <w:tr w:rsidR="00CF32F7" w:rsidRPr="00CA35D2" w:rsidTr="0085502A">
        <w:trPr>
          <w:trHeight w:hRule="exact" w:val="284"/>
          <w:jc w:val="center"/>
        </w:trPr>
        <w:tc>
          <w:tcPr>
            <w:tcW w:w="3256" w:type="dxa"/>
            <w:vAlign w:val="center"/>
          </w:tcPr>
          <w:p w:rsidR="00CF32F7" w:rsidRPr="00CA35D2" w:rsidRDefault="00CF32F7" w:rsidP="00510C0F">
            <w:pPr>
              <w:tabs>
                <w:tab w:val="left" w:pos="709"/>
                <w:tab w:val="right" w:leader="dot" w:pos="8222"/>
              </w:tabs>
              <w:contextualSpacing/>
              <w:rPr>
                <w:b/>
                <w:sz w:val="20"/>
                <w:szCs w:val="20"/>
              </w:rPr>
            </w:pPr>
            <w:r w:rsidRPr="00CA35D2">
              <w:rPr>
                <w:b/>
                <w:sz w:val="20"/>
                <w:szCs w:val="20"/>
              </w:rPr>
              <w:t>NIST Testleri</w:t>
            </w:r>
          </w:p>
        </w:tc>
        <w:tc>
          <w:tcPr>
            <w:tcW w:w="1134"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P-değeri (x)</w:t>
            </w:r>
          </w:p>
        </w:tc>
        <w:tc>
          <w:tcPr>
            <w:tcW w:w="1275" w:type="dxa"/>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 değeri (y) (Y)</w:t>
            </w:r>
          </w:p>
        </w:tc>
        <w:tc>
          <w:tcPr>
            <w:tcW w:w="1276" w:type="dxa"/>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 değeri (z)</w:t>
            </w:r>
          </w:p>
        </w:tc>
        <w:tc>
          <w:tcPr>
            <w:tcW w:w="1134"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Sonuç</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Frekans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0,47152</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0,42836</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0,27836</w:t>
            </w:r>
          </w:p>
        </w:tc>
        <w:tc>
          <w:tcPr>
            <w:tcW w:w="1134" w:type="dxa"/>
            <w:vAlign w:val="center"/>
          </w:tcPr>
          <w:p w:rsidR="00CF32F7" w:rsidRPr="00CA35D2" w:rsidRDefault="00CF32F7" w:rsidP="00311629">
            <w:pPr>
              <w:tabs>
                <w:tab w:val="left" w:pos="709"/>
                <w:tab w:val="right" w:leader="dot" w:pos="8222"/>
              </w:tabs>
              <w:contextualSpacing/>
              <w:rPr>
                <w:sz w:val="20"/>
                <w:szCs w:val="20"/>
              </w:rPr>
            </w:pPr>
            <w:r w:rsidRPr="00CA35D2">
              <w:rPr>
                <w:sz w:val="20"/>
                <w:szCs w:val="20"/>
              </w:rPr>
              <w:t xml:space="preserve">    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Blok frekans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0,31291</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0,57038</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0,40505</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Birikimli toplamlar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0,35265</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0,23846</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0,39250</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Akış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0,72973</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0,60821</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0,62047</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Bir blok içerisinde en uzun birler akış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0,66317</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0,36167</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0,50450</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İkili matris derece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0,26959</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0,53986</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0,99071</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Ayrık fourier dönüşüm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0,93417</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0,13235</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0,76202</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Örtüşen Şablon Eşleştirme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0,81371</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0,72090</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0,56254</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Maurer’in “Evrensel İstatistik”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0,19866</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0,40014</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0,86944</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Yaklaşık Entropi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0,19206</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0,42047</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0,69099</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Rasgele Gezinimler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0,99812</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0,32208</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0,74956</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Rasgele Gezinimler Değişken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0,96797</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0,40179</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0,38883</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Seri testi-1</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0,69975</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0,29663</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0,85269</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Seri testi-2</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0,94370</w:t>
            </w:r>
          </w:p>
        </w:tc>
        <w:tc>
          <w:tcPr>
            <w:tcW w:w="1275"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0,17954</w:t>
            </w:r>
          </w:p>
        </w:tc>
        <w:tc>
          <w:tcPr>
            <w:tcW w:w="1276" w:type="dxa"/>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0,69698</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256" w:type="dxa"/>
            <w:vAlign w:val="center"/>
          </w:tcPr>
          <w:p w:rsidR="00CF32F7" w:rsidRPr="00CA35D2" w:rsidRDefault="00CF32F7" w:rsidP="00311629">
            <w:pPr>
              <w:tabs>
                <w:tab w:val="left" w:pos="709"/>
                <w:tab w:val="right" w:leader="dot" w:pos="8222"/>
              </w:tabs>
              <w:contextualSpacing/>
              <w:rPr>
                <w:sz w:val="20"/>
                <w:szCs w:val="20"/>
              </w:rPr>
            </w:pPr>
            <w:r w:rsidRPr="00311629">
              <w:rPr>
                <w:sz w:val="20"/>
                <w:szCs w:val="20"/>
                <w:lang w:val="en-US"/>
              </w:rPr>
              <w:t>Doğrusal Karmaşıklık Testi</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0,21698</w:t>
            </w:r>
          </w:p>
        </w:tc>
        <w:tc>
          <w:tcPr>
            <w:tcW w:w="1275" w:type="dxa"/>
          </w:tcPr>
          <w:p w:rsidR="00CF32F7" w:rsidRPr="00CA35D2" w:rsidRDefault="00CF32F7" w:rsidP="00311629">
            <w:pPr>
              <w:keepNext/>
              <w:tabs>
                <w:tab w:val="left" w:pos="709"/>
                <w:tab w:val="right" w:leader="dot" w:pos="8222"/>
              </w:tabs>
              <w:contextualSpacing/>
              <w:jc w:val="center"/>
              <w:rPr>
                <w:sz w:val="20"/>
                <w:szCs w:val="20"/>
              </w:rPr>
            </w:pPr>
            <w:r w:rsidRPr="00CA35D2">
              <w:rPr>
                <w:sz w:val="20"/>
                <w:szCs w:val="20"/>
              </w:rPr>
              <w:t>0,50630</w:t>
            </w:r>
          </w:p>
        </w:tc>
        <w:tc>
          <w:tcPr>
            <w:tcW w:w="1276" w:type="dxa"/>
          </w:tcPr>
          <w:p w:rsidR="00CF32F7" w:rsidRPr="00CA35D2" w:rsidRDefault="00CF32F7" w:rsidP="00311629">
            <w:pPr>
              <w:keepNext/>
              <w:tabs>
                <w:tab w:val="left" w:pos="709"/>
                <w:tab w:val="right" w:leader="dot" w:pos="8222"/>
              </w:tabs>
              <w:contextualSpacing/>
              <w:jc w:val="center"/>
              <w:rPr>
                <w:sz w:val="20"/>
                <w:szCs w:val="20"/>
              </w:rPr>
            </w:pPr>
            <w:r w:rsidRPr="00CA35D2">
              <w:rPr>
                <w:sz w:val="20"/>
                <w:szCs w:val="20"/>
              </w:rPr>
              <w:t>0,85498</w:t>
            </w:r>
          </w:p>
        </w:tc>
        <w:tc>
          <w:tcPr>
            <w:tcW w:w="1134" w:type="dxa"/>
            <w:vAlign w:val="center"/>
          </w:tcPr>
          <w:p w:rsidR="00CF32F7" w:rsidRPr="00CA35D2" w:rsidRDefault="00CF32F7" w:rsidP="00311629">
            <w:pPr>
              <w:tabs>
                <w:tab w:val="left" w:pos="709"/>
                <w:tab w:val="right" w:leader="dot" w:pos="8222"/>
              </w:tabs>
              <w:contextualSpacing/>
              <w:jc w:val="center"/>
              <w:rPr>
                <w:sz w:val="20"/>
                <w:szCs w:val="20"/>
              </w:rPr>
            </w:pPr>
            <w:r w:rsidRPr="00CA35D2">
              <w:rPr>
                <w:sz w:val="20"/>
                <w:szCs w:val="20"/>
              </w:rPr>
              <w:t>Başarılı</w:t>
            </w:r>
          </w:p>
        </w:tc>
      </w:tr>
    </w:tbl>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986881">
        <w:t>Tablo 4.1</w:t>
      </w:r>
      <w:r>
        <w:t>.</w:t>
      </w:r>
      <w:r w:rsidRPr="00986881">
        <w:t xml:space="preserve"> ve Tablo 4.2</w:t>
      </w:r>
      <w:r>
        <w:t>.</w:t>
      </w:r>
      <w:r w:rsidRPr="00986881">
        <w:t xml:space="preserve">’de yeni geliştirilen NCS ve skala edilmiş Zhongtang kaotik </w:t>
      </w:r>
      <w:r>
        <w:t xml:space="preserve">sisteminin RSÜ-1 tasarım algoritmasında kullanılması sonucu elde edilen rasgele bit dizilerine uygulanan NIST rasgelelik test sonuçları görülmektedir. RSÜ-1 tasarım algoritmasında, her iki kaotik sistemin x, y ve z fazlarından rasgele 1 milyon genişliğinde bit dizileri oluşturulmuştur. Algoritma tasarımında belirtildiği üzere bu dizilerin oluşturulması sırasında, üretilen kayan noktalı sayıların ikilik sayı sistemine çevrilen bit dizilerinden yüksek hassasiyete sahip, düşük anlamlı </w:t>
      </w:r>
      <w:r w:rsidRPr="00B471FE">
        <w:t xml:space="preserve">kısımlarından 2 bit çekilerek, </w:t>
      </w:r>
      <w:r>
        <w:t>bit dizileri elde edilmiştir.  Bu işlemde 1 milyon uzunluğunda rasgele bit dizisi oluşturmak için, RSÜ-1 algoritması 500 bin adet kayan noktalı sayı üretmiştir. Test sonuçlarına göre geliştirilen iki yeni kaotik sisteminde RSÜ-1 tasarım algoritmasında kullanılması ile üretilen rasgele bit dizilerinin tüm NIST testlerinden geçtiği görülmektedir. Geliştirilecek olan hibrit kaos tabanlı CRSA algoritmasında testlerin tümünden geçmiş olan yeni NCS kaotik sistemini kullanan RSÜ-1 algoritması kullanılmıştır.</w:t>
      </w:r>
    </w:p>
    <w:p w:rsidR="00CF32F7" w:rsidRDefault="00CF32F7" w:rsidP="00510C0F">
      <w:pPr>
        <w:tabs>
          <w:tab w:val="left" w:pos="709"/>
          <w:tab w:val="right" w:leader="dot" w:pos="8222"/>
        </w:tabs>
      </w:pPr>
    </w:p>
    <w:p w:rsidR="00CF32F7" w:rsidRPr="002F4A5F" w:rsidRDefault="00CF32F7" w:rsidP="00510C0F">
      <w:pPr>
        <w:tabs>
          <w:tab w:val="left" w:pos="709"/>
          <w:tab w:val="right" w:leader="dot" w:pos="8222"/>
        </w:tabs>
      </w:pPr>
      <w:r w:rsidRPr="004351AE">
        <w:t>Tablo 4.3</w:t>
      </w:r>
      <w:r>
        <w:t xml:space="preserve">. ve </w:t>
      </w:r>
      <w:r w:rsidRPr="004351AE">
        <w:t>Tablo 4.</w:t>
      </w:r>
      <w:r>
        <w:t>4.</w:t>
      </w:r>
      <w:r w:rsidRPr="004351AE">
        <w:t xml:space="preserve">’te ise </w:t>
      </w:r>
      <w:r>
        <w:t>yeni NCS kaotik sisteminin RSÜ-1 algoritmasında, farklı sayıda bit seçimi yapılarak oluşturulan rasgele bit dizilerine ait NIST test sonuçları görülmektedir. Her bir örnekleme adımında üretilen kayan noktalı değerin, 32 bitlik ikilik sayı formatına çevrilmesinden sonra, düşük anlamlı kısımından sırasıyla 5, 8, 10, 16, 20 ve 25 bit çekilerek her biri için 1 milyonluk rasgele bit dizileri oluşturulmuş ve NIST testleri gerçekleştirilmiştir.  5, 8, 10 ve 16 bit seçilerek oluşturulan 1milyonluk rasgele bit dizisinin x, y ve z fazlarının tüm NIST testlerinden geçtiği tespit edilmiştir. Farklı sayıda bit seçimi yapılarak 1 milyon bit dizisinin üretimi için, ihtiyaç duyulan kadar sayı üretilmiştir</w:t>
      </w:r>
      <w:r w:rsidRPr="002F4A5F">
        <w:t xml:space="preserve">. 20 bit seçim yapılarak üretilen rasgele bit dizisi x fazı için toplamda 4 testten, y fazı için toplamda 3 testten geçemeyerek, uygun rasgeleliğe sahip olmadıkları tespit edilmiştir. 20 bit seçim yapılarak oluşturulan z fazına ait bit dizileri ise tüm testlerden geçmiştir. </w:t>
      </w:r>
      <w:r>
        <w:t xml:space="preserve">25 bit seçildiğinde oluşturulan bit dizilerinin x, y ve z fazları için birden çok testten kaldığı görülmektedir. Bunun sonucu olarak, seçilen bit sayısı arttığında, üretilen rasgele bit dizilerinin testlerden geçme oranı düştüğü görülmüştür. 32 bitin tamamının seçildiği bit dizisinin ise sadece 1-2 testten geçtiği tespit edilmiş bu sebeple bu sonuçlar tabloya dahil edilmemiştir. Geliştirilen şifreleme uygulamasında kullanılacak olan RSÜ-1 tasarımında, rassallığın yüksek olması şifreleme kalitesini etkilediğinden dolayı her üç fazın testlerin </w:t>
      </w:r>
      <w:r w:rsidRPr="002F4A5F">
        <w:t>tümünü geçtiği</w:t>
      </w:r>
      <w:r>
        <w:t xml:space="preserve"> ve güvenlik analizleri sonuçlarına göre en iyi sonuçlara sahip</w:t>
      </w:r>
      <w:r w:rsidRPr="002F4A5F">
        <w:t xml:space="preserve"> 2 bitlik seçim kullanılmıştır.</w:t>
      </w:r>
    </w:p>
    <w:p w:rsidR="00CF32F7" w:rsidRDefault="00CF32F7" w:rsidP="00510C0F">
      <w:pPr>
        <w:tabs>
          <w:tab w:val="left" w:pos="709"/>
          <w:tab w:val="right" w:leader="dot" w:pos="8222"/>
        </w:tabs>
      </w:pPr>
    </w:p>
    <w:p w:rsidR="00CF32F7" w:rsidRDefault="00CF32F7" w:rsidP="00510C0F">
      <w:pPr>
        <w:pStyle w:val="tabloyazs"/>
        <w:tabs>
          <w:tab w:val="left" w:pos="709"/>
          <w:tab w:val="right" w:leader="dot" w:pos="8222"/>
        </w:tabs>
      </w:pPr>
      <w:bookmarkStart w:id="91" w:name="_Toc468971236"/>
      <w:r>
        <w:t xml:space="preserve">Tablo </w:t>
      </w:r>
      <w:fldSimple w:instr=" STYLEREF 1 \s ">
        <w:r>
          <w:rPr>
            <w:noProof/>
          </w:rPr>
          <w:t>4</w:t>
        </w:r>
      </w:fldSimple>
      <w:r>
        <w:t>.</w:t>
      </w:r>
      <w:fldSimple w:instr=" SEQ Tablo \* ARABIC \s 1 ">
        <w:r>
          <w:rPr>
            <w:noProof/>
          </w:rPr>
          <w:t>3</w:t>
        </w:r>
      </w:fldSimple>
      <w:r>
        <w:t xml:space="preserve">. </w:t>
      </w:r>
      <w:r w:rsidRPr="004E2168">
        <w:t>Yeni NCS kaotik sistemi ile RSÜ-1 NIS</w:t>
      </w:r>
      <w:r>
        <w:t xml:space="preserve">T-800-22 Test Sonuçları (x-y-z fazları </w:t>
      </w:r>
      <w:r w:rsidRPr="004E2168">
        <w:t>farklı sayıda bit seçimi)</w:t>
      </w:r>
      <w:bookmarkEnd w:id="91"/>
    </w:p>
    <w:p w:rsidR="00CF32F7" w:rsidRDefault="00CF32F7" w:rsidP="002F4A5F">
      <w:pPr>
        <w:tabs>
          <w:tab w:val="left" w:pos="709"/>
          <w:tab w:val="right" w:leader="dot" w:pos="8222"/>
        </w:tabs>
        <w:jc w:val="center"/>
      </w:pPr>
      <w:r w:rsidRPr="00B173BD">
        <w:rPr>
          <w:noProof/>
          <w:lang w:eastAsia="tr-TR"/>
        </w:rPr>
        <w:pict>
          <v:shape id="Resim 54" o:spid="_x0000_i1102" type="#_x0000_t75" style="width:405pt;height:237pt;visibility:visible">
            <v:imagedata r:id="rId133" o:title=""/>
          </v:shape>
        </w:pict>
      </w:r>
    </w:p>
    <w:p w:rsidR="00CF32F7" w:rsidRDefault="00CF32F7" w:rsidP="000D2E7D">
      <w:pPr>
        <w:pStyle w:val="Caption"/>
        <w:keepNext/>
        <w:jc w:val="center"/>
      </w:pPr>
      <w:r>
        <w:t xml:space="preserve">Tablo </w:t>
      </w:r>
      <w:fldSimple w:instr=" STYLEREF 1 \s ">
        <w:r>
          <w:rPr>
            <w:noProof/>
          </w:rPr>
          <w:t>4</w:t>
        </w:r>
      </w:fldSimple>
      <w:r>
        <w:t>.</w:t>
      </w:r>
      <w:fldSimple w:instr=" SEQ Tablo \* ARABIC \s 1 ">
        <w:r>
          <w:rPr>
            <w:noProof/>
          </w:rPr>
          <w:t>4</w:t>
        </w:r>
      </w:fldSimple>
      <w:r>
        <w:t xml:space="preserve">. </w:t>
      </w:r>
      <w:r w:rsidRPr="00E558F1">
        <w:t>Yeni NCS kaotik sistemi ile RSÜ-1 NIST-800-22 Test Sonuçları (x-y-z fazları farklı sayıda bit seçimi)</w:t>
      </w:r>
    </w:p>
    <w:p w:rsidR="00CF32F7" w:rsidRDefault="00CF32F7" w:rsidP="00510C0F">
      <w:pPr>
        <w:tabs>
          <w:tab w:val="left" w:pos="709"/>
          <w:tab w:val="right" w:leader="dot" w:pos="8222"/>
        </w:tabs>
        <w:jc w:val="center"/>
      </w:pPr>
      <w:r w:rsidRPr="00B173BD">
        <w:rPr>
          <w:noProof/>
          <w:lang w:eastAsia="tr-TR"/>
        </w:rPr>
        <w:pict>
          <v:shape id="Resim 61" o:spid="_x0000_i1103" type="#_x0000_t75" style="width:405pt;height:236.25pt;visibility:visible">
            <v:imagedata r:id="rId134" o:title=""/>
          </v:shape>
        </w:pict>
      </w:r>
    </w:p>
    <w:p w:rsidR="00CF32F7" w:rsidRPr="00025661" w:rsidRDefault="00CF32F7" w:rsidP="000D2E7D">
      <w:pPr>
        <w:tabs>
          <w:tab w:val="left" w:pos="709"/>
          <w:tab w:val="right" w:leader="dot" w:pos="8222"/>
        </w:tabs>
      </w:pPr>
    </w:p>
    <w:p w:rsidR="00CF32F7" w:rsidRPr="00E51230" w:rsidRDefault="00CF32F7" w:rsidP="00C422F4">
      <w:pPr>
        <w:pStyle w:val="Heading3"/>
      </w:pPr>
      <w:bookmarkStart w:id="92" w:name="_Toc468971544"/>
      <w:r>
        <w:t>4.1</w:t>
      </w:r>
      <w:r w:rsidRPr="00E51230">
        <w:t>.</w:t>
      </w:r>
      <w:r>
        <w:t xml:space="preserve">4. </w:t>
      </w:r>
      <w:r w:rsidRPr="00E51230">
        <w:t>RSÜ</w:t>
      </w:r>
      <w:r>
        <w:t>-2 a</w:t>
      </w:r>
      <w:r w:rsidRPr="00E51230">
        <w:t>lgoritması NIST test sonuçları</w:t>
      </w:r>
      <w:bookmarkEnd w:id="92"/>
      <w:r w:rsidRPr="00E51230">
        <w:t xml:space="preserve">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color w:val="FF0000"/>
          <w:szCs w:val="24"/>
        </w:rPr>
      </w:pPr>
      <w:r w:rsidRPr="006A4B76">
        <w:rPr>
          <w:szCs w:val="24"/>
        </w:rPr>
        <w:t>RSÜ-2 tasarımında, kaotik sistemle</w:t>
      </w:r>
      <w:r>
        <w:rPr>
          <w:szCs w:val="24"/>
        </w:rPr>
        <w:t>rin RK4 algoritması ile çözülerek üretilen</w:t>
      </w:r>
      <w:r w:rsidRPr="006A4B76">
        <w:rPr>
          <w:szCs w:val="24"/>
        </w:rPr>
        <w:t xml:space="preserve"> </w:t>
      </w:r>
      <w:r>
        <w:rPr>
          <w:szCs w:val="24"/>
        </w:rPr>
        <w:t>kayan noktalı</w:t>
      </w:r>
      <w:r w:rsidRPr="006A4B76">
        <w:rPr>
          <w:szCs w:val="24"/>
        </w:rPr>
        <w:t xml:space="preserve"> sayıların ondalık kısımlarının mod işlemi ile oluşturulan 1 milyonluk bit dizilerini</w:t>
      </w:r>
      <w:r>
        <w:rPr>
          <w:szCs w:val="24"/>
        </w:rPr>
        <w:t>n XOR’lanması sonucu elde edilen</w:t>
      </w:r>
      <w:r w:rsidRPr="006A4B76">
        <w:rPr>
          <w:szCs w:val="24"/>
        </w:rPr>
        <w:t xml:space="preserve"> yeni bit dizilerine NIST testleri uygulanmıştır.</w:t>
      </w:r>
      <w:r>
        <w:rPr>
          <w:szCs w:val="24"/>
        </w:rPr>
        <w:t xml:space="preserve"> RSÜ-2 tasarımında üretilen x, y </w:t>
      </w:r>
      <w:r w:rsidRPr="006A4B76">
        <w:rPr>
          <w:szCs w:val="24"/>
        </w:rPr>
        <w:t>ve z fazlarının tek başına testleri geçmediği tespit edildiği için,  fazlar kendi aralarında ikili olarak XOR</w:t>
      </w:r>
      <w:r>
        <w:rPr>
          <w:szCs w:val="24"/>
        </w:rPr>
        <w:t>’</w:t>
      </w:r>
      <w:r w:rsidRPr="006A4B76">
        <w:rPr>
          <w:szCs w:val="24"/>
        </w:rPr>
        <w:t>lanmış ve 3 adet 1 milyonluk bit dizileri oluşturulmuştur</w:t>
      </w:r>
      <w:r w:rsidRPr="00CA0FC1">
        <w:rPr>
          <w:color w:val="FF0000"/>
          <w:szCs w:val="24"/>
        </w:rPr>
        <w:t xml:space="preserve">.  </w:t>
      </w:r>
      <w:r w:rsidRPr="00986881">
        <w:rPr>
          <w:szCs w:val="24"/>
        </w:rPr>
        <w:t>Tablo 4</w:t>
      </w:r>
      <w:r>
        <w:rPr>
          <w:szCs w:val="24"/>
        </w:rPr>
        <w:t>.5.</w:t>
      </w:r>
      <w:r w:rsidRPr="00986881">
        <w:rPr>
          <w:szCs w:val="24"/>
        </w:rPr>
        <w:t>’ te y</w:t>
      </w:r>
      <w:r>
        <w:rPr>
          <w:szCs w:val="24"/>
        </w:rPr>
        <w:t>eni geliştirilen skala edilmiş Z</w:t>
      </w:r>
      <w:r w:rsidRPr="00986881">
        <w:rPr>
          <w:szCs w:val="24"/>
        </w:rPr>
        <w:t>hongtang kaotik sistemi kullanılarak elde edilen rasgele bit dizilerinin NIST test sonuçları görülmektedir. Tablo 4.</w:t>
      </w:r>
      <w:r>
        <w:rPr>
          <w:szCs w:val="24"/>
        </w:rPr>
        <w:t>6.’da</w:t>
      </w:r>
      <w:r w:rsidRPr="00986881">
        <w:rPr>
          <w:szCs w:val="24"/>
        </w:rPr>
        <w:t xml:space="preserve"> ise kaotik sistem analizleri sırasında tanıtımı yapılan ve literatürde şifreleme uygulamalarında yaygın olarak kullanılan Lorenz sisteminin RSÜ-2 algoritma tasarımında kullanılması ile elde edilen rasgele bit dizilerine uygulanan NIST test sonuçları görülmektedir. Tablo 4.</w:t>
      </w:r>
      <w:r>
        <w:rPr>
          <w:szCs w:val="24"/>
        </w:rPr>
        <w:t>6.</w:t>
      </w:r>
      <w:r w:rsidRPr="00986881">
        <w:rPr>
          <w:szCs w:val="24"/>
        </w:rPr>
        <w:t xml:space="preserve"> incelendiğinde</w:t>
      </w:r>
      <w:r w:rsidRPr="006A4B76">
        <w:rPr>
          <w:szCs w:val="24"/>
        </w:rPr>
        <w:t xml:space="preserve">; x, y ve x, z fazlarının </w:t>
      </w:r>
      <w:r>
        <w:rPr>
          <w:szCs w:val="24"/>
        </w:rPr>
        <w:t>XOR’lanması</w:t>
      </w:r>
      <w:r w:rsidRPr="006A4B76">
        <w:rPr>
          <w:szCs w:val="24"/>
        </w:rPr>
        <w:t xml:space="preserve"> ile üretilen 1milyonluk rasgele bit dizilerinin tüm NIST testlerini geçtiği ve şifreleme uygulamalarında kullanılabileceği görülmektedir. Fakat y v</w:t>
      </w:r>
      <w:r>
        <w:rPr>
          <w:szCs w:val="24"/>
        </w:rPr>
        <w:t xml:space="preserve">e z fazlarının üretmiş olduğu 1 </w:t>
      </w:r>
      <w:r w:rsidRPr="006A4B76">
        <w:rPr>
          <w:szCs w:val="24"/>
        </w:rPr>
        <w:t>milyonluk bit dizilerinin XOR</w:t>
      </w:r>
      <w:r>
        <w:rPr>
          <w:szCs w:val="24"/>
        </w:rPr>
        <w:t>’</w:t>
      </w:r>
      <w:r w:rsidRPr="006A4B76">
        <w:rPr>
          <w:szCs w:val="24"/>
        </w:rPr>
        <w:t>lanması ile oluşturulan yeni bit dizisinin frekans ve kümülatif toplam testlerini geçemediği tespit edilmiştir. Bu sebeple kullanımının uygun olmadığı görülmüştür</w:t>
      </w:r>
      <w:r>
        <w:rPr>
          <w:color w:val="FF0000"/>
          <w:szCs w:val="24"/>
        </w:rPr>
        <w:t>.</w:t>
      </w:r>
    </w:p>
    <w:p w:rsidR="00CF32F7" w:rsidRDefault="00CF32F7" w:rsidP="00510C0F">
      <w:pPr>
        <w:pStyle w:val="resimyazs"/>
        <w:tabs>
          <w:tab w:val="left" w:pos="709"/>
          <w:tab w:val="right" w:leader="dot" w:pos="8222"/>
        </w:tabs>
      </w:pPr>
      <w:r>
        <w:t xml:space="preserve">  </w:t>
      </w:r>
    </w:p>
    <w:p w:rsidR="00CF32F7" w:rsidRPr="00C642A7" w:rsidRDefault="00CF32F7" w:rsidP="00C642A7">
      <w:pPr>
        <w:pStyle w:val="tabloyazs"/>
        <w:tabs>
          <w:tab w:val="left" w:pos="709"/>
          <w:tab w:val="right" w:leader="dot" w:pos="8222"/>
        </w:tabs>
      </w:pPr>
      <w:bookmarkStart w:id="93" w:name="_Toc468971237"/>
      <w:r>
        <w:t xml:space="preserve">Tablo </w:t>
      </w:r>
      <w:fldSimple w:instr=" STYLEREF 1 \s ">
        <w:r>
          <w:rPr>
            <w:noProof/>
          </w:rPr>
          <w:t>4</w:t>
        </w:r>
      </w:fldSimple>
      <w:r>
        <w:t>.</w:t>
      </w:r>
      <w:fldSimple w:instr=" SEQ Tablo \* ARABIC \s 1 ">
        <w:r>
          <w:rPr>
            <w:noProof/>
          </w:rPr>
          <w:t>5</w:t>
        </w:r>
      </w:fldSimple>
      <w:r>
        <w:t xml:space="preserve">. </w:t>
      </w:r>
      <w:r w:rsidRPr="00E4719A">
        <w:t>Yeni skala edilmiş zhongtang kaotik sistemi ile RSÜ-2 NIST-800-22 Test Sonuçları</w:t>
      </w:r>
      <w:bookmarkEnd w:id="93"/>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tblPr>
      <w:tblGrid>
        <w:gridCol w:w="3397"/>
        <w:gridCol w:w="1134"/>
        <w:gridCol w:w="1134"/>
        <w:gridCol w:w="993"/>
        <w:gridCol w:w="1134"/>
      </w:tblGrid>
      <w:tr w:rsidR="00CF32F7" w:rsidRPr="00CA35D2" w:rsidTr="0085502A">
        <w:trPr>
          <w:trHeight w:hRule="exact" w:val="571"/>
          <w:jc w:val="center"/>
        </w:trPr>
        <w:tc>
          <w:tcPr>
            <w:tcW w:w="3397" w:type="dxa"/>
            <w:vAlign w:val="center"/>
          </w:tcPr>
          <w:p w:rsidR="00CF32F7" w:rsidRPr="00CA35D2" w:rsidRDefault="00CF32F7" w:rsidP="00EA7DEF">
            <w:pPr>
              <w:tabs>
                <w:tab w:val="left" w:pos="709"/>
                <w:tab w:val="right" w:leader="dot" w:pos="8222"/>
              </w:tabs>
              <w:contextualSpacing/>
              <w:jc w:val="center"/>
              <w:rPr>
                <w:b/>
                <w:sz w:val="20"/>
                <w:szCs w:val="20"/>
              </w:rPr>
            </w:pPr>
            <w:r w:rsidRPr="00CA35D2">
              <w:rPr>
                <w:b/>
                <w:sz w:val="20"/>
                <w:szCs w:val="20"/>
              </w:rPr>
              <w:t>NIST Testleri</w:t>
            </w:r>
          </w:p>
        </w:tc>
        <w:tc>
          <w:tcPr>
            <w:tcW w:w="1134" w:type="dxa"/>
            <w:vAlign w:val="center"/>
          </w:tcPr>
          <w:p w:rsidR="00CF32F7" w:rsidRPr="00CA35D2" w:rsidRDefault="00CF32F7" w:rsidP="00EA7DEF">
            <w:pPr>
              <w:tabs>
                <w:tab w:val="left" w:pos="709"/>
                <w:tab w:val="right" w:leader="dot" w:pos="8222"/>
              </w:tabs>
              <w:spacing w:line="240" w:lineRule="auto"/>
              <w:contextualSpacing/>
              <w:jc w:val="center"/>
              <w:rPr>
                <w:b/>
                <w:sz w:val="20"/>
                <w:szCs w:val="20"/>
              </w:rPr>
            </w:pPr>
            <w:r w:rsidRPr="00CA35D2">
              <w:rPr>
                <w:b/>
                <w:sz w:val="20"/>
                <w:szCs w:val="20"/>
              </w:rPr>
              <w:t>P-değeri (x</w:t>
            </w:r>
            <w:r w:rsidRPr="00CA35D2">
              <w:rPr>
                <w:rFonts w:ascii="Cambria Math" w:hAnsi="Cambria Math" w:cs="Cambria Math"/>
                <w:b/>
                <w:sz w:val="20"/>
                <w:szCs w:val="20"/>
              </w:rPr>
              <w:t>⊕</w:t>
            </w:r>
            <w:r w:rsidRPr="00CA35D2">
              <w:rPr>
                <w:b/>
                <w:sz w:val="20"/>
                <w:szCs w:val="20"/>
              </w:rPr>
              <w:t>y)</w:t>
            </w:r>
          </w:p>
        </w:tc>
        <w:tc>
          <w:tcPr>
            <w:tcW w:w="1134" w:type="dxa"/>
            <w:vAlign w:val="center"/>
          </w:tcPr>
          <w:p w:rsidR="00CF32F7" w:rsidRPr="00CA35D2" w:rsidRDefault="00CF32F7" w:rsidP="00EA7DEF">
            <w:pPr>
              <w:tabs>
                <w:tab w:val="left" w:pos="709"/>
                <w:tab w:val="right" w:leader="dot" w:pos="8222"/>
              </w:tabs>
              <w:spacing w:line="240" w:lineRule="auto"/>
              <w:contextualSpacing/>
              <w:jc w:val="center"/>
              <w:rPr>
                <w:b/>
                <w:sz w:val="20"/>
                <w:szCs w:val="20"/>
              </w:rPr>
            </w:pPr>
            <w:r w:rsidRPr="00CA35D2">
              <w:rPr>
                <w:b/>
                <w:sz w:val="20"/>
                <w:szCs w:val="20"/>
              </w:rPr>
              <w:t>P- değeri (x</w:t>
            </w:r>
            <w:r w:rsidRPr="00CA35D2">
              <w:rPr>
                <w:rFonts w:ascii="Cambria Math" w:hAnsi="Cambria Math" w:cs="Cambria Math"/>
                <w:b/>
                <w:sz w:val="20"/>
                <w:szCs w:val="20"/>
              </w:rPr>
              <w:t>⊕</w:t>
            </w:r>
            <w:r w:rsidRPr="00CA35D2">
              <w:rPr>
                <w:b/>
                <w:sz w:val="20"/>
                <w:szCs w:val="20"/>
              </w:rPr>
              <w:t>z)</w:t>
            </w:r>
          </w:p>
        </w:tc>
        <w:tc>
          <w:tcPr>
            <w:tcW w:w="993" w:type="dxa"/>
            <w:vAlign w:val="center"/>
          </w:tcPr>
          <w:p w:rsidR="00CF32F7" w:rsidRPr="00CA35D2" w:rsidRDefault="00CF32F7" w:rsidP="00EA7DEF">
            <w:pPr>
              <w:tabs>
                <w:tab w:val="left" w:pos="709"/>
                <w:tab w:val="right" w:leader="dot" w:pos="8222"/>
              </w:tabs>
              <w:spacing w:line="240" w:lineRule="auto"/>
              <w:contextualSpacing/>
              <w:jc w:val="center"/>
              <w:rPr>
                <w:b/>
                <w:sz w:val="20"/>
                <w:szCs w:val="20"/>
              </w:rPr>
            </w:pPr>
            <w:r w:rsidRPr="00CA35D2">
              <w:rPr>
                <w:b/>
                <w:sz w:val="20"/>
                <w:szCs w:val="20"/>
              </w:rPr>
              <w:t>P- değeri</w:t>
            </w:r>
          </w:p>
          <w:p w:rsidR="00CF32F7" w:rsidRPr="00CA35D2" w:rsidRDefault="00CF32F7" w:rsidP="00EA7DEF">
            <w:pPr>
              <w:tabs>
                <w:tab w:val="left" w:pos="709"/>
                <w:tab w:val="right" w:leader="dot" w:pos="8222"/>
              </w:tabs>
              <w:spacing w:line="240" w:lineRule="auto"/>
              <w:contextualSpacing/>
              <w:jc w:val="center"/>
              <w:rPr>
                <w:b/>
                <w:sz w:val="20"/>
                <w:szCs w:val="20"/>
              </w:rPr>
            </w:pPr>
            <w:r w:rsidRPr="00CA35D2">
              <w:rPr>
                <w:b/>
                <w:sz w:val="20"/>
                <w:szCs w:val="20"/>
              </w:rPr>
              <w:t>(y</w:t>
            </w:r>
            <w:r w:rsidRPr="00CA35D2">
              <w:rPr>
                <w:rFonts w:ascii="Cambria Math" w:hAnsi="Cambria Math" w:cs="Cambria Math"/>
                <w:b/>
                <w:sz w:val="20"/>
                <w:szCs w:val="20"/>
              </w:rPr>
              <w:t>⊕</w:t>
            </w:r>
            <w:r w:rsidRPr="00CA35D2">
              <w:rPr>
                <w:b/>
                <w:sz w:val="20"/>
                <w:szCs w:val="20"/>
              </w:rPr>
              <w:t>z)</w:t>
            </w:r>
          </w:p>
        </w:tc>
        <w:tc>
          <w:tcPr>
            <w:tcW w:w="1134" w:type="dxa"/>
            <w:vAlign w:val="center"/>
          </w:tcPr>
          <w:p w:rsidR="00CF32F7" w:rsidRPr="00CA35D2" w:rsidRDefault="00CF32F7" w:rsidP="00EA7DEF">
            <w:pPr>
              <w:tabs>
                <w:tab w:val="left" w:pos="709"/>
                <w:tab w:val="right" w:leader="dot" w:pos="8222"/>
              </w:tabs>
              <w:contextualSpacing/>
              <w:jc w:val="center"/>
              <w:rPr>
                <w:b/>
                <w:sz w:val="20"/>
                <w:szCs w:val="20"/>
              </w:rPr>
            </w:pPr>
            <w:r w:rsidRPr="00CA35D2">
              <w:rPr>
                <w:b/>
                <w:sz w:val="20"/>
                <w:szCs w:val="20"/>
              </w:rPr>
              <w:t>Sonuç</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Frekans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0,50413</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0,42371</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0,29648</w:t>
            </w:r>
          </w:p>
        </w:tc>
        <w:tc>
          <w:tcPr>
            <w:tcW w:w="1134" w:type="dxa"/>
            <w:vAlign w:val="center"/>
          </w:tcPr>
          <w:p w:rsidR="00CF32F7" w:rsidRPr="00CA35D2" w:rsidRDefault="00CF32F7" w:rsidP="001C59EE">
            <w:pPr>
              <w:tabs>
                <w:tab w:val="left" w:pos="709"/>
                <w:tab w:val="right" w:leader="dot" w:pos="8222"/>
              </w:tabs>
              <w:contextualSpacing/>
              <w:rPr>
                <w:sz w:val="20"/>
                <w:szCs w:val="20"/>
              </w:rPr>
            </w:pPr>
            <w:r w:rsidRPr="00CA35D2">
              <w:rPr>
                <w:sz w:val="20"/>
                <w:szCs w:val="20"/>
              </w:rPr>
              <w:t xml:space="preserve">    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Blok frekans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0,49478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0,20208</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0,31282</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Birikimli toplamlar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0,71298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0,67735</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0,54243</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Akış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0,52058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0,53567</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0,22054</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Bir blok içerisinde en uzun birler akış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0,84018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0,15041</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0,65301</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İkili matris derece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0,54134</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0,39733</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0,77284</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Ayrık fourier dönüşüm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0,43538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0,14708</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0,40367</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Örtüşen Şablon Eşleştirme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0,15198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0,71046</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0,69889</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Maurer’in “Evrensel İstatistik”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0,94045</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0,17520</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0,41380</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Yaklaşık Entropi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0,26715</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0,71578</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0,42833</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Rasgele Gezinimler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0,94621</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0,74149</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0,69230</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Rasgele Gezinimler Değişken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0,86405</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0,62237</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0,70234</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Seri testi-1</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0,12035</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0,79025</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0,84638</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Seri testi-2</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0,23978</w:t>
            </w:r>
          </w:p>
        </w:tc>
        <w:tc>
          <w:tcPr>
            <w:tcW w:w="1134"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0,79948</w:t>
            </w:r>
          </w:p>
        </w:tc>
        <w:tc>
          <w:tcPr>
            <w:tcW w:w="993" w:type="dxa"/>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0,75705</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r w:rsidR="00CF32F7" w:rsidRPr="00CA35D2" w:rsidTr="0085502A">
        <w:trPr>
          <w:trHeight w:hRule="exact" w:val="284"/>
          <w:jc w:val="center"/>
        </w:trPr>
        <w:tc>
          <w:tcPr>
            <w:tcW w:w="3397" w:type="dxa"/>
            <w:vAlign w:val="center"/>
          </w:tcPr>
          <w:p w:rsidR="00CF32F7" w:rsidRPr="00CA35D2" w:rsidRDefault="00CF32F7" w:rsidP="001C59EE">
            <w:pPr>
              <w:tabs>
                <w:tab w:val="left" w:pos="709"/>
                <w:tab w:val="right" w:leader="dot" w:pos="8222"/>
              </w:tabs>
              <w:contextualSpacing/>
              <w:rPr>
                <w:sz w:val="20"/>
                <w:szCs w:val="20"/>
              </w:rPr>
            </w:pPr>
            <w:r w:rsidRPr="00311629">
              <w:rPr>
                <w:sz w:val="20"/>
                <w:szCs w:val="20"/>
                <w:lang w:val="en-US"/>
              </w:rPr>
              <w:t>Doğrusal Karmaşıklık Testi</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0,50480</w:t>
            </w:r>
          </w:p>
        </w:tc>
        <w:tc>
          <w:tcPr>
            <w:tcW w:w="1134" w:type="dxa"/>
          </w:tcPr>
          <w:p w:rsidR="00CF32F7" w:rsidRPr="00CA35D2" w:rsidRDefault="00CF32F7" w:rsidP="001C59EE">
            <w:pPr>
              <w:keepNext/>
              <w:tabs>
                <w:tab w:val="left" w:pos="709"/>
                <w:tab w:val="right" w:leader="dot" w:pos="8222"/>
              </w:tabs>
              <w:contextualSpacing/>
              <w:jc w:val="center"/>
              <w:rPr>
                <w:sz w:val="20"/>
                <w:szCs w:val="20"/>
              </w:rPr>
            </w:pPr>
            <w:r w:rsidRPr="00CA35D2">
              <w:rPr>
                <w:sz w:val="20"/>
                <w:szCs w:val="20"/>
              </w:rPr>
              <w:t>0,15283</w:t>
            </w:r>
          </w:p>
        </w:tc>
        <w:tc>
          <w:tcPr>
            <w:tcW w:w="993" w:type="dxa"/>
          </w:tcPr>
          <w:p w:rsidR="00CF32F7" w:rsidRPr="00CA35D2" w:rsidRDefault="00CF32F7" w:rsidP="001C59EE">
            <w:pPr>
              <w:keepNext/>
              <w:tabs>
                <w:tab w:val="left" w:pos="709"/>
                <w:tab w:val="right" w:leader="dot" w:pos="8222"/>
              </w:tabs>
              <w:contextualSpacing/>
              <w:jc w:val="center"/>
              <w:rPr>
                <w:sz w:val="20"/>
                <w:szCs w:val="20"/>
              </w:rPr>
            </w:pPr>
            <w:r w:rsidRPr="00CA35D2">
              <w:rPr>
                <w:sz w:val="20"/>
                <w:szCs w:val="20"/>
              </w:rPr>
              <w:t>0,71334</w:t>
            </w:r>
          </w:p>
        </w:tc>
        <w:tc>
          <w:tcPr>
            <w:tcW w:w="1134" w:type="dxa"/>
            <w:vAlign w:val="center"/>
          </w:tcPr>
          <w:p w:rsidR="00CF32F7" w:rsidRPr="00CA35D2" w:rsidRDefault="00CF32F7" w:rsidP="001C59EE">
            <w:pPr>
              <w:tabs>
                <w:tab w:val="left" w:pos="709"/>
                <w:tab w:val="right" w:leader="dot" w:pos="8222"/>
              </w:tabs>
              <w:contextualSpacing/>
              <w:jc w:val="center"/>
              <w:rPr>
                <w:sz w:val="20"/>
                <w:szCs w:val="20"/>
              </w:rPr>
            </w:pPr>
            <w:r w:rsidRPr="00CA35D2">
              <w:rPr>
                <w:sz w:val="20"/>
                <w:szCs w:val="20"/>
              </w:rPr>
              <w:t>Başarılı</w:t>
            </w:r>
          </w:p>
        </w:tc>
      </w:tr>
    </w:tbl>
    <w:p w:rsidR="00CF32F7" w:rsidRDefault="00CF32F7" w:rsidP="00510C0F">
      <w:pPr>
        <w:pStyle w:val="tabloyazs"/>
        <w:tabs>
          <w:tab w:val="left" w:pos="709"/>
          <w:tab w:val="right" w:leader="dot" w:pos="8222"/>
        </w:tabs>
      </w:pPr>
    </w:p>
    <w:p w:rsidR="00CF32F7" w:rsidRDefault="00CF32F7" w:rsidP="00510C0F">
      <w:pPr>
        <w:pStyle w:val="tabloyazs"/>
        <w:tabs>
          <w:tab w:val="left" w:pos="709"/>
          <w:tab w:val="right" w:leader="dot" w:pos="8222"/>
        </w:tabs>
      </w:pPr>
      <w:bookmarkStart w:id="94" w:name="_Toc468971238"/>
      <w:r>
        <w:t xml:space="preserve">Tablo </w:t>
      </w:r>
      <w:fldSimple w:instr=" STYLEREF 1 \s ">
        <w:r>
          <w:rPr>
            <w:noProof/>
          </w:rPr>
          <w:t>4</w:t>
        </w:r>
      </w:fldSimple>
      <w:r>
        <w:t>.</w:t>
      </w:r>
      <w:fldSimple w:instr=" SEQ Tablo \* ARABIC \s 1 ">
        <w:r>
          <w:rPr>
            <w:noProof/>
          </w:rPr>
          <w:t>6</w:t>
        </w:r>
      </w:fldSimple>
      <w:r>
        <w:t xml:space="preserve">. </w:t>
      </w:r>
      <w:r w:rsidRPr="00643F4F">
        <w:t>Lorenz kaotik sistemi ile RSÜ-2 NIST-800-22 Test Sonuçları</w:t>
      </w:r>
      <w:bookmarkEnd w:id="94"/>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tblPr>
      <w:tblGrid>
        <w:gridCol w:w="3539"/>
        <w:gridCol w:w="1559"/>
        <w:gridCol w:w="1560"/>
        <w:gridCol w:w="992"/>
      </w:tblGrid>
      <w:tr w:rsidR="00CF32F7" w:rsidRPr="00CA35D2" w:rsidTr="00C642A7">
        <w:trPr>
          <w:trHeight w:hRule="exact" w:val="284"/>
          <w:jc w:val="center"/>
        </w:trPr>
        <w:tc>
          <w:tcPr>
            <w:tcW w:w="3539" w:type="dxa"/>
            <w:vAlign w:val="center"/>
          </w:tcPr>
          <w:p w:rsidR="00CF32F7" w:rsidRPr="00CA35D2" w:rsidRDefault="00CF32F7" w:rsidP="00510C0F">
            <w:pPr>
              <w:tabs>
                <w:tab w:val="left" w:pos="709"/>
                <w:tab w:val="right" w:leader="dot" w:pos="8222"/>
              </w:tabs>
              <w:contextualSpacing/>
              <w:rPr>
                <w:b/>
                <w:sz w:val="20"/>
                <w:szCs w:val="20"/>
              </w:rPr>
            </w:pPr>
            <w:r w:rsidRPr="00CA35D2">
              <w:rPr>
                <w:b/>
                <w:sz w:val="20"/>
                <w:szCs w:val="20"/>
              </w:rPr>
              <w:t>NIST Testleri</w:t>
            </w:r>
          </w:p>
        </w:tc>
        <w:tc>
          <w:tcPr>
            <w:tcW w:w="1559"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P-değeri (x</w:t>
            </w:r>
            <w:r w:rsidRPr="00CA35D2">
              <w:rPr>
                <w:rFonts w:ascii="Cambria Math" w:hAnsi="Cambria Math" w:cs="Cambria Math"/>
                <w:b/>
                <w:sz w:val="20"/>
                <w:szCs w:val="20"/>
              </w:rPr>
              <w:t>⊕y</w:t>
            </w:r>
            <w:r w:rsidRPr="00CA35D2">
              <w:rPr>
                <w:b/>
                <w:sz w:val="20"/>
                <w:szCs w:val="20"/>
              </w:rPr>
              <w:t>)</w:t>
            </w:r>
          </w:p>
        </w:tc>
        <w:tc>
          <w:tcPr>
            <w:tcW w:w="1560" w:type="dxa"/>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P- değeri (x</w:t>
            </w:r>
            <w:r w:rsidRPr="00CA35D2">
              <w:rPr>
                <w:rFonts w:ascii="Cambria Math" w:hAnsi="Cambria Math" w:cs="Cambria Math"/>
                <w:b/>
                <w:bCs/>
                <w:color w:val="252525"/>
                <w:sz w:val="20"/>
                <w:szCs w:val="20"/>
                <w:shd w:val="clear" w:color="auto" w:fill="FFFFFF"/>
              </w:rPr>
              <w:t xml:space="preserve"> ⊕ z</w:t>
            </w:r>
            <w:r w:rsidRPr="00CA35D2">
              <w:rPr>
                <w:b/>
                <w:sz w:val="20"/>
                <w:szCs w:val="20"/>
              </w:rPr>
              <w:t>)</w:t>
            </w:r>
          </w:p>
        </w:tc>
        <w:tc>
          <w:tcPr>
            <w:tcW w:w="992" w:type="dxa"/>
            <w:vAlign w:val="center"/>
          </w:tcPr>
          <w:p w:rsidR="00CF32F7" w:rsidRPr="00CA35D2" w:rsidRDefault="00CF32F7" w:rsidP="00510C0F">
            <w:pPr>
              <w:tabs>
                <w:tab w:val="left" w:pos="709"/>
                <w:tab w:val="right" w:leader="dot" w:pos="8222"/>
              </w:tabs>
              <w:contextualSpacing/>
              <w:jc w:val="center"/>
              <w:rPr>
                <w:b/>
                <w:sz w:val="20"/>
                <w:szCs w:val="20"/>
              </w:rPr>
            </w:pPr>
            <w:r w:rsidRPr="00CA35D2">
              <w:rPr>
                <w:b/>
                <w:sz w:val="20"/>
                <w:szCs w:val="20"/>
              </w:rPr>
              <w:t>Sonuç</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Frekans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0,21869</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0,32609</w:t>
            </w:r>
          </w:p>
        </w:tc>
        <w:tc>
          <w:tcPr>
            <w:tcW w:w="992" w:type="dxa"/>
            <w:vAlign w:val="center"/>
          </w:tcPr>
          <w:p w:rsidR="00CF32F7" w:rsidRPr="00CA35D2" w:rsidRDefault="00CF32F7" w:rsidP="003B6B82">
            <w:pPr>
              <w:tabs>
                <w:tab w:val="left" w:pos="709"/>
                <w:tab w:val="right" w:leader="dot" w:pos="8222"/>
              </w:tabs>
              <w:contextualSpacing/>
              <w:rPr>
                <w:sz w:val="20"/>
                <w:szCs w:val="20"/>
              </w:rPr>
            </w:pPr>
            <w:r w:rsidRPr="00CA35D2">
              <w:rPr>
                <w:sz w:val="20"/>
                <w:szCs w:val="20"/>
              </w:rPr>
              <w:t xml:space="preserve">   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Blok frekans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0,90193</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0,43164</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Birikimli toplamlar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0,42588</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0,43768</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Akış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0,03112</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0,50219</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Bir blok içerisinde en uzun birler akış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0,35611</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0,64400</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İkili matris derece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0,57553</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0,69615</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Ayrık fourier dönüşüm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0,77604</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0,53262</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Örtüşen Şablon Eşleştirme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0,33166</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0,76613</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Maurer’in “Evrensel İstatistik”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0,79152</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0,58340</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Yaklaşık Entropi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0,32076</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0,57044</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Rasgele Gezinimler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0,91318</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0,42895</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Rasgele Gezinimler Değişken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0,64626</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0,51371</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Seri testi-1</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0,69885</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0,57022</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Seri testi-2</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0,86204</w:t>
            </w:r>
          </w:p>
        </w:tc>
        <w:tc>
          <w:tcPr>
            <w:tcW w:w="1560" w:type="dxa"/>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0,81279</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r w:rsidR="00CF32F7" w:rsidRPr="00CA35D2" w:rsidTr="00C642A7">
        <w:trPr>
          <w:trHeight w:hRule="exact" w:val="284"/>
          <w:jc w:val="center"/>
        </w:trPr>
        <w:tc>
          <w:tcPr>
            <w:tcW w:w="3539" w:type="dxa"/>
            <w:vAlign w:val="center"/>
          </w:tcPr>
          <w:p w:rsidR="00CF32F7" w:rsidRPr="00CA35D2" w:rsidRDefault="00CF32F7" w:rsidP="003B6B82">
            <w:pPr>
              <w:tabs>
                <w:tab w:val="left" w:pos="709"/>
                <w:tab w:val="right" w:leader="dot" w:pos="8222"/>
              </w:tabs>
              <w:contextualSpacing/>
              <w:rPr>
                <w:sz w:val="20"/>
                <w:szCs w:val="20"/>
              </w:rPr>
            </w:pPr>
            <w:r w:rsidRPr="003D6E95">
              <w:rPr>
                <w:sz w:val="20"/>
                <w:szCs w:val="20"/>
                <w:lang w:val="en-US"/>
              </w:rPr>
              <w:t>Doğrusal Karmaşıklık Testi</w:t>
            </w:r>
          </w:p>
        </w:tc>
        <w:tc>
          <w:tcPr>
            <w:tcW w:w="1559"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0,87017</w:t>
            </w:r>
          </w:p>
        </w:tc>
        <w:tc>
          <w:tcPr>
            <w:tcW w:w="1560" w:type="dxa"/>
          </w:tcPr>
          <w:p w:rsidR="00CF32F7" w:rsidRPr="00CA35D2" w:rsidRDefault="00CF32F7" w:rsidP="003B6B82">
            <w:pPr>
              <w:keepNext/>
              <w:tabs>
                <w:tab w:val="left" w:pos="709"/>
                <w:tab w:val="right" w:leader="dot" w:pos="8222"/>
              </w:tabs>
              <w:contextualSpacing/>
              <w:jc w:val="center"/>
              <w:rPr>
                <w:sz w:val="20"/>
                <w:szCs w:val="20"/>
              </w:rPr>
            </w:pPr>
            <w:r w:rsidRPr="00CA35D2">
              <w:rPr>
                <w:sz w:val="20"/>
                <w:szCs w:val="20"/>
              </w:rPr>
              <w:t>0,05775</w:t>
            </w:r>
          </w:p>
        </w:tc>
        <w:tc>
          <w:tcPr>
            <w:tcW w:w="992" w:type="dxa"/>
            <w:vAlign w:val="center"/>
          </w:tcPr>
          <w:p w:rsidR="00CF32F7" w:rsidRPr="00CA35D2" w:rsidRDefault="00CF32F7" w:rsidP="003B6B82">
            <w:pPr>
              <w:tabs>
                <w:tab w:val="left" w:pos="709"/>
                <w:tab w:val="right" w:leader="dot" w:pos="8222"/>
              </w:tabs>
              <w:contextualSpacing/>
              <w:jc w:val="center"/>
              <w:rPr>
                <w:sz w:val="20"/>
                <w:szCs w:val="20"/>
              </w:rPr>
            </w:pPr>
            <w:r w:rsidRPr="00CA35D2">
              <w:rPr>
                <w:sz w:val="20"/>
                <w:szCs w:val="20"/>
              </w:rPr>
              <w:t>Başarılı</w:t>
            </w:r>
          </w:p>
        </w:tc>
      </w:tr>
    </w:tbl>
    <w:p w:rsidR="00CF32F7" w:rsidRPr="00652752" w:rsidRDefault="00CF32F7" w:rsidP="00652752">
      <w:pPr>
        <w:rPr>
          <w:lang w:eastAsia="tr-TR"/>
        </w:rPr>
      </w:pPr>
    </w:p>
    <w:p w:rsidR="00CF32F7" w:rsidRDefault="00CF32F7" w:rsidP="005576F8">
      <w:pPr>
        <w:pStyle w:val="Heading2"/>
        <w:ind w:left="567" w:hanging="567"/>
        <w:rPr>
          <w:lang w:eastAsia="tr-TR"/>
        </w:rPr>
      </w:pPr>
      <w:bookmarkStart w:id="95" w:name="_Toc468971545"/>
      <w:r>
        <w:rPr>
          <w:lang w:eastAsia="tr-TR"/>
        </w:rPr>
        <w:t>4.2. Yeni Kaos Tabanlı S-Box Üretim Algoritması ve Performans Testleri</w:t>
      </w:r>
      <w:bookmarkEnd w:id="95"/>
    </w:p>
    <w:p w:rsidR="00CF32F7" w:rsidRDefault="00CF32F7" w:rsidP="009B604E">
      <w:pPr>
        <w:rPr>
          <w:lang w:eastAsia="tr-TR"/>
        </w:rPr>
      </w:pPr>
    </w:p>
    <w:p w:rsidR="00CF32F7" w:rsidRDefault="00CF32F7" w:rsidP="009B604E">
      <w:pPr>
        <w:tabs>
          <w:tab w:val="left" w:pos="709"/>
          <w:tab w:val="right" w:leader="dot" w:pos="8222"/>
        </w:tabs>
        <w:rPr>
          <w:szCs w:val="24"/>
          <w:shd w:val="clear" w:color="auto" w:fill="FFFFFF"/>
        </w:rPr>
      </w:pPr>
      <w:r w:rsidRPr="00792D1D">
        <w:rPr>
          <w:szCs w:val="24"/>
          <w:shd w:val="clear" w:color="auto" w:fill="FFFFFF"/>
        </w:rPr>
        <w:t>Kaotik sistemler, blok şifreleme algoritmalarının en önemli kısımlarından birisi olan S-Box üretiminde de kullanıl</w:t>
      </w:r>
      <w:r>
        <w:rPr>
          <w:szCs w:val="24"/>
          <w:shd w:val="clear" w:color="auto" w:fill="FFFFFF"/>
        </w:rPr>
        <w:t>abilmektedir.</w:t>
      </w:r>
      <w:r w:rsidRPr="00792D1D">
        <w:rPr>
          <w:szCs w:val="24"/>
          <w:shd w:val="clear" w:color="auto" w:fill="FFFFFF"/>
        </w:rPr>
        <w:t xml:space="preserve"> Bu bölümde, tasarlanan </w:t>
      </w:r>
      <w:r>
        <w:rPr>
          <w:szCs w:val="24"/>
          <w:shd w:val="clear" w:color="auto" w:fill="FFFFFF"/>
        </w:rPr>
        <w:t xml:space="preserve">yeni kaotik sistemleri kullanan </w:t>
      </w:r>
      <w:r w:rsidRPr="00792D1D">
        <w:rPr>
          <w:szCs w:val="24"/>
          <w:shd w:val="clear" w:color="auto" w:fill="FFFFFF"/>
        </w:rPr>
        <w:t xml:space="preserve">kaos tabanlı RSÜ’lerin kullanıldığı S-Box üretim algoritması geliştirilmiş ve </w:t>
      </w:r>
      <w:r>
        <w:rPr>
          <w:szCs w:val="24"/>
          <w:shd w:val="clear" w:color="auto" w:fill="FFFFFF"/>
        </w:rPr>
        <w:t xml:space="preserve">üretilen S-Box’ların </w:t>
      </w:r>
      <w:r w:rsidRPr="00792D1D">
        <w:rPr>
          <w:szCs w:val="24"/>
          <w:shd w:val="clear" w:color="auto" w:fill="FFFFFF"/>
        </w:rPr>
        <w:t xml:space="preserve">performans analizleri yapılmıştır. Literatürdeki kaos tabanlı S-Box üretme algoritmaları analiz edildiğinde, satır ve sütünlar üzerinde karmaşık matris işlemleri içermektedir. AES algoritmasının S-Box üretimi ise matematiksel olarak karmaşık ve çok fazla işlem yüküne sahiptir. Karmaşık matris işlemleri ve matematiksel işlem yükü, işlem zamanını ve kaynak kullanımının artmasına sebep olmaktadır. Geliştirilen yeni S-Box üretim algoritması ile, literatürdeki kaos tabanlı S-Box yapılarından kriptolojik olarak daha güçlü, saldırılara dirençli ve işlem yükü az yeni bir algoritma üretilmiştir. </w:t>
      </w:r>
    </w:p>
    <w:p w:rsidR="00CF32F7" w:rsidRPr="006553BC" w:rsidRDefault="00CF32F7" w:rsidP="009B604E">
      <w:pPr>
        <w:rPr>
          <w:lang w:eastAsia="tr-TR"/>
        </w:rPr>
      </w:pPr>
    </w:p>
    <w:p w:rsidR="00CF32F7" w:rsidRPr="00495251" w:rsidRDefault="00CF32F7" w:rsidP="00610DBC">
      <w:pPr>
        <w:pStyle w:val="Heading3"/>
        <w:rPr>
          <w:rStyle w:val="Heading3Char"/>
          <w:b/>
          <w:bCs/>
        </w:rPr>
      </w:pPr>
      <w:bookmarkStart w:id="96" w:name="_Toc468971546"/>
      <w:r w:rsidRPr="00495251">
        <w:t xml:space="preserve">4.2.1. </w:t>
      </w:r>
      <w:r>
        <w:rPr>
          <w:rStyle w:val="Heading3Char"/>
          <w:b/>
          <w:bCs/>
        </w:rPr>
        <w:t>Yeni kaos tabanlı S-B</w:t>
      </w:r>
      <w:r w:rsidRPr="00495251">
        <w:rPr>
          <w:rStyle w:val="Heading3Char"/>
          <w:b/>
          <w:bCs/>
        </w:rPr>
        <w:t>ox üretim algoritması tasarımı</w:t>
      </w:r>
      <w:bookmarkEnd w:id="96"/>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792D1D">
        <w:rPr>
          <w:szCs w:val="24"/>
        </w:rPr>
        <w:t xml:space="preserve">S-Box üretim algoritmasına </w:t>
      </w:r>
      <w:r w:rsidRPr="00E14DB1">
        <w:rPr>
          <w:szCs w:val="24"/>
        </w:rPr>
        <w:t>ait blok diyagram Şekil 4.2</w:t>
      </w:r>
      <w:r>
        <w:rPr>
          <w:szCs w:val="24"/>
        </w:rPr>
        <w:t>.</w:t>
      </w:r>
      <w:r w:rsidRPr="00E14DB1">
        <w:rPr>
          <w:szCs w:val="24"/>
        </w:rPr>
        <w:t xml:space="preserve">’de görülmektedir. </w:t>
      </w:r>
      <w:r w:rsidRPr="000B377C">
        <w:rPr>
          <w:szCs w:val="24"/>
        </w:rPr>
        <w:t>Algoritma tasarımında kullanılacak olan kaotik sistemin üretmiş olduğu rasgele sayıların şifreleme algoritmasında kullanılabilmesi için NIST testlerine tabi tutulmuş ve tüm testleri geçmiş olması gerekmektedir.</w:t>
      </w:r>
      <w:r>
        <w:rPr>
          <w:szCs w:val="24"/>
        </w:rPr>
        <w:t xml:space="preserve"> NIST testlerinin tümünden geçmiş kaotik sistem tabanlı RSÜ’den şifreleme ihtiyaç duyulduğu kadar bit üretilerek şifrelemede kullanılabilir. </w:t>
      </w:r>
      <w:r w:rsidRPr="000B377C">
        <w:rPr>
          <w:szCs w:val="24"/>
        </w:rPr>
        <w:t>RSÜ tasarımında bahsedildiği gibi, kaotik sisteme başlangıç koşulları ve sistem parametr</w:t>
      </w:r>
      <w:r>
        <w:rPr>
          <w:szCs w:val="24"/>
        </w:rPr>
        <w:t>elerinin girilmesinden sonra RSÜ</w:t>
      </w:r>
      <w:r w:rsidRPr="000B377C">
        <w:rPr>
          <w:szCs w:val="24"/>
        </w:rPr>
        <w:t xml:space="preserve"> x ve z fazlarından üretilen 8 bitlik diziler </w:t>
      </w:r>
      <w:r>
        <w:rPr>
          <w:szCs w:val="24"/>
        </w:rPr>
        <w:t>XOR’</w:t>
      </w:r>
      <w:r w:rsidRPr="000B377C">
        <w:rPr>
          <w:szCs w:val="24"/>
        </w:rPr>
        <w:t xml:space="preserve">lanarak 8 bit değer üretilmektedir. </w:t>
      </w:r>
      <w:r>
        <w:rPr>
          <w:szCs w:val="24"/>
        </w:rPr>
        <w:t xml:space="preserve">Algoritma bu şekilde değer üretmeye başlamakta ve 256 tekil elemana sahip bir S-BOX elde edilmektedir. </w:t>
      </w:r>
      <w:r w:rsidRPr="000B377C">
        <w:rPr>
          <w:szCs w:val="24"/>
        </w:rPr>
        <w:t xml:space="preserve">Yeni kaos tabanlı S-Box tasarım algoritması incelendiğinde, RSÜ’nün iki fazının </w:t>
      </w:r>
      <w:r>
        <w:rPr>
          <w:szCs w:val="24"/>
        </w:rPr>
        <w:t>XOR’</w:t>
      </w:r>
      <w:r w:rsidRPr="000B377C">
        <w:rPr>
          <w:szCs w:val="24"/>
        </w:rPr>
        <w:t>lanmasından elde edilen çıktıları kullanan ve her hangi bir satır, sütun dönüşüm işlemine gerek duymayan</w:t>
      </w:r>
      <w:r w:rsidRPr="003776B5">
        <w:rPr>
          <w:szCs w:val="24"/>
        </w:rPr>
        <w:t xml:space="preserve">, basit operasyonlar içeren işlem </w:t>
      </w:r>
      <w:r w:rsidRPr="000B377C">
        <w:rPr>
          <w:szCs w:val="24"/>
        </w:rPr>
        <w:t>yükü oldukça az bir tasarım olduğu görülmektedir.</w:t>
      </w:r>
      <w:r>
        <w:rPr>
          <w:szCs w:val="24"/>
        </w:rPr>
        <w:t xml:space="preserve"> </w:t>
      </w:r>
      <w:r w:rsidRPr="000B377C">
        <w:rPr>
          <w:szCs w:val="24"/>
        </w:rPr>
        <w:t>Yeni kaos tabanlı S-BOX üretim algoritmasının adımları</w:t>
      </w:r>
      <w:r>
        <w:rPr>
          <w:szCs w:val="24"/>
        </w:rPr>
        <w:t xml:space="preserve"> aşağıda verilmiştir: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D06099">
        <w:rPr>
          <w:szCs w:val="24"/>
        </w:rPr>
        <w:t>Adım</w:t>
      </w:r>
      <w:r>
        <w:rPr>
          <w:szCs w:val="24"/>
        </w:rPr>
        <w:t xml:space="preserve"> </w:t>
      </w:r>
      <w:r w:rsidRPr="00D06099">
        <w:rPr>
          <w:szCs w:val="24"/>
        </w:rPr>
        <w:t>1: RSÜ tasarımında kullanılan, NIST t</w:t>
      </w:r>
      <w:r>
        <w:rPr>
          <w:szCs w:val="24"/>
        </w:rPr>
        <w:t>estlerini geçmiş kaotik sisteme parametre</w:t>
      </w:r>
      <w:r w:rsidRPr="00D06099">
        <w:rPr>
          <w:szCs w:val="24"/>
        </w:rPr>
        <w:t xml:space="preserve"> ve başlangıç koşullarının girilmesi.</w:t>
      </w:r>
    </w:p>
    <w:p w:rsidR="00CF32F7" w:rsidRPr="00D06099"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D06099">
        <w:rPr>
          <w:szCs w:val="24"/>
        </w:rPr>
        <w:t>Adım</w:t>
      </w:r>
      <w:r>
        <w:rPr>
          <w:szCs w:val="24"/>
        </w:rPr>
        <w:t xml:space="preserve"> </w:t>
      </w:r>
      <w:r w:rsidRPr="00D06099">
        <w:rPr>
          <w:szCs w:val="24"/>
        </w:rPr>
        <w:t>2: RSÜ’den ihtiyaç duyulan kadar bitin üretilmesi. (8bit)</w:t>
      </w:r>
    </w:p>
    <w:p w:rsidR="00CF32F7" w:rsidRPr="00D06099" w:rsidRDefault="00CF32F7" w:rsidP="00510C0F">
      <w:pPr>
        <w:tabs>
          <w:tab w:val="left" w:pos="709"/>
          <w:tab w:val="right" w:leader="dot" w:pos="8222"/>
        </w:tabs>
        <w:rPr>
          <w:szCs w:val="24"/>
        </w:rPr>
      </w:pPr>
    </w:p>
    <w:p w:rsidR="00CF32F7" w:rsidRPr="00D06099" w:rsidRDefault="00CF32F7" w:rsidP="00510C0F">
      <w:pPr>
        <w:tabs>
          <w:tab w:val="left" w:pos="709"/>
          <w:tab w:val="right" w:leader="dot" w:pos="8222"/>
        </w:tabs>
        <w:rPr>
          <w:szCs w:val="24"/>
        </w:rPr>
      </w:pPr>
      <w:r w:rsidRPr="00D06099">
        <w:rPr>
          <w:szCs w:val="24"/>
        </w:rPr>
        <w:t>Adım</w:t>
      </w:r>
      <w:r>
        <w:rPr>
          <w:szCs w:val="24"/>
        </w:rPr>
        <w:t xml:space="preserve"> </w:t>
      </w:r>
      <w:r w:rsidRPr="00D06099">
        <w:rPr>
          <w:szCs w:val="24"/>
        </w:rPr>
        <w:t>3: RSÜ’nün x ve z fazlarından üretilen 8 adet bitin üretilmesi ve bu değerlerin XOR’lanması.</w:t>
      </w:r>
    </w:p>
    <w:p w:rsidR="00CF32F7" w:rsidRPr="00D06099" w:rsidRDefault="00CF32F7" w:rsidP="00510C0F">
      <w:pPr>
        <w:tabs>
          <w:tab w:val="left" w:pos="709"/>
          <w:tab w:val="right" w:leader="dot" w:pos="8222"/>
        </w:tabs>
        <w:rPr>
          <w:szCs w:val="24"/>
        </w:rPr>
      </w:pPr>
      <w:r w:rsidRPr="00D06099">
        <w:rPr>
          <w:szCs w:val="24"/>
        </w:rPr>
        <w:t>x fazından üretilen ikilik sayı sistemindeki 8 bitlik değer :  “10101101”</w:t>
      </w:r>
    </w:p>
    <w:p w:rsidR="00CF32F7" w:rsidRPr="00D06099" w:rsidRDefault="00CF32F7" w:rsidP="00510C0F">
      <w:pPr>
        <w:tabs>
          <w:tab w:val="left" w:pos="709"/>
          <w:tab w:val="right" w:leader="dot" w:pos="8222"/>
        </w:tabs>
        <w:rPr>
          <w:szCs w:val="24"/>
        </w:rPr>
      </w:pPr>
      <w:r w:rsidRPr="00D06099">
        <w:rPr>
          <w:szCs w:val="24"/>
        </w:rPr>
        <w:t>y fazından üretilen ikilik sayı sistemindeki 8 bitlik değer:   “01100110”</w:t>
      </w:r>
    </w:p>
    <w:p w:rsidR="00CF32F7" w:rsidRPr="00D06099" w:rsidRDefault="00CF32F7" w:rsidP="00510C0F">
      <w:pPr>
        <w:tabs>
          <w:tab w:val="left" w:pos="709"/>
          <w:tab w:val="right" w:leader="dot" w:pos="8222"/>
        </w:tabs>
        <w:rPr>
          <w:szCs w:val="24"/>
        </w:rPr>
      </w:pPr>
      <w:r>
        <w:rPr>
          <w:szCs w:val="24"/>
        </w:rPr>
        <w:t>Elde edilen XOR’</w:t>
      </w:r>
      <w:r w:rsidRPr="00D06099">
        <w:rPr>
          <w:szCs w:val="24"/>
        </w:rPr>
        <w:t>lanmış değer : “11001011”</w:t>
      </w:r>
    </w:p>
    <w:p w:rsidR="00CF32F7" w:rsidRPr="00D06099"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D06099">
        <w:rPr>
          <w:szCs w:val="24"/>
        </w:rPr>
        <w:t>Adım</w:t>
      </w:r>
      <w:r>
        <w:rPr>
          <w:szCs w:val="24"/>
        </w:rPr>
        <w:t xml:space="preserve"> </w:t>
      </w:r>
      <w:r w:rsidRPr="00D06099">
        <w:rPr>
          <w:szCs w:val="24"/>
        </w:rPr>
        <w:t>4:</w:t>
      </w:r>
      <w:r>
        <w:rPr>
          <w:szCs w:val="24"/>
        </w:rPr>
        <w:t xml:space="preserve"> </w:t>
      </w:r>
      <w:r w:rsidRPr="00D06099">
        <w:rPr>
          <w:szCs w:val="24"/>
        </w:rPr>
        <w:t>XOR’lanmış</w:t>
      </w:r>
      <w:r>
        <w:rPr>
          <w:szCs w:val="24"/>
        </w:rPr>
        <w:t xml:space="preserve"> 8 bitlik değerin decimal (onluk taban) değere çevrimi.</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XOR’lanmış değerin onluk tabandaki karşılığı: “203”</w:t>
      </w:r>
    </w:p>
    <w:p w:rsidR="00CF32F7" w:rsidRDefault="00CF32F7" w:rsidP="00510C0F">
      <w:pPr>
        <w:tabs>
          <w:tab w:val="left" w:pos="709"/>
          <w:tab w:val="right" w:leader="dot" w:pos="8222"/>
        </w:tabs>
        <w:rPr>
          <w:szCs w:val="24"/>
        </w:rPr>
      </w:pPr>
    </w:p>
    <w:p w:rsidR="00CF32F7" w:rsidRPr="00D06099" w:rsidRDefault="00CF32F7" w:rsidP="00510C0F">
      <w:pPr>
        <w:tabs>
          <w:tab w:val="left" w:pos="709"/>
          <w:tab w:val="right" w:leader="dot" w:pos="8222"/>
        </w:tabs>
        <w:rPr>
          <w:szCs w:val="24"/>
        </w:rPr>
      </w:pPr>
      <w:r w:rsidRPr="00D06099">
        <w:rPr>
          <w:szCs w:val="24"/>
        </w:rPr>
        <w:t>Adım</w:t>
      </w:r>
      <w:r>
        <w:rPr>
          <w:szCs w:val="24"/>
        </w:rPr>
        <w:t xml:space="preserve"> 5</w:t>
      </w:r>
      <w:r w:rsidRPr="00D06099">
        <w:rPr>
          <w:szCs w:val="24"/>
        </w:rPr>
        <w:t>: Üretilen decimal değerin S-BOX’ ta daha önce üretilen değerler arasında olup olmadığı kontrol edilerek, eğer değer daha önce üretilen yani S-BOX’ ta olan bir değer ise bu sayı kullanılmamakta, S-BOX’ ta yoksa yeni bir eleman olarak eklenmektedir.</w:t>
      </w:r>
    </w:p>
    <w:p w:rsidR="00CF32F7" w:rsidRPr="00D06099" w:rsidRDefault="00CF32F7" w:rsidP="00510C0F">
      <w:pPr>
        <w:tabs>
          <w:tab w:val="left" w:pos="709"/>
          <w:tab w:val="right" w:leader="dot" w:pos="8222"/>
        </w:tabs>
        <w:rPr>
          <w:szCs w:val="24"/>
        </w:rPr>
      </w:pPr>
    </w:p>
    <w:p w:rsidR="00CF32F7" w:rsidRPr="00D06099" w:rsidRDefault="00CF32F7" w:rsidP="00EF07C1">
      <w:pPr>
        <w:pStyle w:val="ListParagraph"/>
        <w:numPr>
          <w:ilvl w:val="0"/>
          <w:numId w:val="1"/>
        </w:numPr>
        <w:tabs>
          <w:tab w:val="left" w:pos="709"/>
          <w:tab w:val="right" w:leader="dot" w:pos="8222"/>
        </w:tabs>
        <w:rPr>
          <w:szCs w:val="24"/>
        </w:rPr>
      </w:pPr>
      <w:r w:rsidRPr="00D06099">
        <w:rPr>
          <w:szCs w:val="24"/>
        </w:rPr>
        <w:t>203 değeri daha önce üretilmedi ise S-Box’a eklenecek eğer daha önce üretildi ise bu değer kullanılmayacak.</w:t>
      </w:r>
    </w:p>
    <w:p w:rsidR="00CF32F7" w:rsidRPr="00D06099"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D06099">
        <w:rPr>
          <w:szCs w:val="24"/>
        </w:rPr>
        <w:t>Adım</w:t>
      </w:r>
      <w:r>
        <w:rPr>
          <w:szCs w:val="24"/>
        </w:rPr>
        <w:t xml:space="preserve"> </w:t>
      </w:r>
      <w:r w:rsidRPr="00D06099">
        <w:rPr>
          <w:szCs w:val="24"/>
        </w:rPr>
        <w:t>6: Bu işlem tekil 256 adet değer S-BOX’a yerleştirilinceye kadar Adım 2’ye dönülerek devam etmektedir.</w:t>
      </w:r>
    </w:p>
    <w:p w:rsidR="00CF32F7" w:rsidRPr="00D06099" w:rsidRDefault="00CF32F7" w:rsidP="00510C0F">
      <w:pPr>
        <w:tabs>
          <w:tab w:val="left" w:pos="709"/>
          <w:tab w:val="right" w:leader="dot" w:pos="8222"/>
        </w:tabs>
        <w:rPr>
          <w:szCs w:val="24"/>
        </w:rPr>
      </w:pPr>
    </w:p>
    <w:p w:rsidR="00CF32F7" w:rsidRDefault="00CF32F7" w:rsidP="00CE1288">
      <w:pPr>
        <w:tabs>
          <w:tab w:val="left" w:pos="709"/>
          <w:tab w:val="right" w:leader="dot" w:pos="8222"/>
        </w:tabs>
        <w:jc w:val="left"/>
        <w:rPr>
          <w:szCs w:val="24"/>
        </w:rPr>
      </w:pPr>
      <w:r w:rsidRPr="00D06099">
        <w:rPr>
          <w:szCs w:val="24"/>
        </w:rPr>
        <w:t>Adım</w:t>
      </w:r>
      <w:r>
        <w:rPr>
          <w:szCs w:val="24"/>
        </w:rPr>
        <w:t xml:space="preserve"> </w:t>
      </w:r>
      <w:r w:rsidRPr="00D06099">
        <w:rPr>
          <w:szCs w:val="24"/>
        </w:rPr>
        <w:t>7:</w:t>
      </w:r>
      <w:r>
        <w:rPr>
          <w:szCs w:val="24"/>
        </w:rPr>
        <w:t xml:space="preserve"> </w:t>
      </w:r>
      <w:r w:rsidRPr="00D06099">
        <w:rPr>
          <w:szCs w:val="24"/>
        </w:rPr>
        <w:t>0-255</w:t>
      </w:r>
      <w:r>
        <w:rPr>
          <w:szCs w:val="24"/>
        </w:rPr>
        <w:t xml:space="preserve"> arasındaki tüm değerler üretildiğinde S-BOX üretimi tamamlanır. </w:t>
      </w:r>
    </w:p>
    <w:p w:rsidR="00CF32F7" w:rsidRDefault="00CF32F7" w:rsidP="00510C0F">
      <w:pPr>
        <w:tabs>
          <w:tab w:val="left" w:pos="709"/>
          <w:tab w:val="right" w:leader="dot" w:pos="8222"/>
        </w:tabs>
        <w:rPr>
          <w:szCs w:val="24"/>
        </w:rPr>
      </w:pPr>
      <w:r w:rsidRPr="003776B5">
        <w:rPr>
          <w:szCs w:val="24"/>
        </w:rPr>
        <w:t xml:space="preserve">S-BOX üretimi tamamlandıktan sonra, S-BOX performans testleri gerçekleştirilmiştir. S-BOX eğer yeterli performans kriterlerini sağlıyor ise, şifreleme işleminde kullanılabilir, sağlamıyorsa yeni bir S-Box üretimi gerçekleştirilmektedir. </w:t>
      </w:r>
    </w:p>
    <w:p w:rsidR="00CF32F7" w:rsidRDefault="00CF32F7" w:rsidP="00510C0F">
      <w:pPr>
        <w:tabs>
          <w:tab w:val="left" w:pos="709"/>
          <w:tab w:val="right" w:leader="dot" w:pos="8222"/>
        </w:tabs>
        <w:rPr>
          <w:szCs w:val="24"/>
        </w:rPr>
      </w:pPr>
    </w:p>
    <w:p w:rsidR="00CF32F7" w:rsidRDefault="00CF32F7" w:rsidP="002D32DE">
      <w:pPr>
        <w:pStyle w:val="Heading3"/>
      </w:pPr>
      <w:bookmarkStart w:id="97" w:name="_Toc468971547"/>
      <w:r>
        <w:t>4</w:t>
      </w:r>
      <w:r w:rsidRPr="006A4B76">
        <w:t>.2.</w:t>
      </w:r>
      <w:r>
        <w:t xml:space="preserve">2. Önerilen </w:t>
      </w:r>
      <w:r w:rsidRPr="006A4B76">
        <w:t>S-Box’ lar ve performans test</w:t>
      </w:r>
      <w:r>
        <w:t>leri</w:t>
      </w:r>
      <w:bookmarkEnd w:id="97"/>
    </w:p>
    <w:p w:rsidR="00CF32F7" w:rsidRDefault="00CF32F7" w:rsidP="002D32DE">
      <w:pPr>
        <w:tabs>
          <w:tab w:val="left" w:pos="709"/>
          <w:tab w:val="right" w:leader="dot" w:pos="8222"/>
        </w:tabs>
      </w:pPr>
    </w:p>
    <w:p w:rsidR="00CF32F7" w:rsidRDefault="00CF32F7" w:rsidP="002D32DE">
      <w:pPr>
        <w:tabs>
          <w:tab w:val="left" w:pos="709"/>
          <w:tab w:val="right" w:leader="dot" w:pos="8222"/>
        </w:tabs>
        <w:rPr>
          <w:szCs w:val="24"/>
        </w:rPr>
      </w:pPr>
      <w:r>
        <w:t xml:space="preserve">Geliştirilen yeni kaos tabanlı S-Box üretim algoritması ile bu tez çalışmasında geliştirilen yeni kaotik sistemleri kullanan RSÜ-1 ve RSÜ-2 tasarımları ile 2 adet yeni S-Box önerilmiş ve bu S-Box’ların performans testleri yapılmıştır. Önerilen S-Box’ ların performans seviyesini tespit etmek için, literatürdeki kaos tabanlı uygulamalar ve diğer S-Box çalışmaları karşılaştırılmıştır. </w:t>
      </w:r>
      <w:r>
        <w:rPr>
          <w:szCs w:val="24"/>
        </w:rPr>
        <w:t>Önerilen S-Box’lar üzerinde 2. Bölümde açıklamaları yapılan, d</w:t>
      </w:r>
      <w:r w:rsidRPr="006B16F9">
        <w:rPr>
          <w:szCs w:val="24"/>
        </w:rPr>
        <w:t>oğrusal olmama</w:t>
      </w:r>
      <w:r>
        <w:rPr>
          <w:szCs w:val="24"/>
        </w:rPr>
        <w:t>,</w:t>
      </w:r>
      <w:r w:rsidRPr="006B16F9">
        <w:rPr>
          <w:szCs w:val="24"/>
        </w:rPr>
        <w:t xml:space="preserve"> </w:t>
      </w:r>
      <w:r>
        <w:rPr>
          <w:szCs w:val="24"/>
        </w:rPr>
        <w:t xml:space="preserve"> k</w:t>
      </w:r>
      <w:r w:rsidRPr="006B16F9">
        <w:rPr>
          <w:szCs w:val="24"/>
        </w:rPr>
        <w:t>atı çığ kriteri</w:t>
      </w:r>
      <w:r>
        <w:rPr>
          <w:szCs w:val="24"/>
        </w:rPr>
        <w:t xml:space="preserve"> (SAC),  çıkış bi</w:t>
      </w:r>
      <w:r w:rsidRPr="006B16F9">
        <w:rPr>
          <w:szCs w:val="24"/>
        </w:rPr>
        <w:t>t</w:t>
      </w:r>
      <w:r>
        <w:rPr>
          <w:szCs w:val="24"/>
        </w:rPr>
        <w:t>leri</w:t>
      </w:r>
      <w:r w:rsidRPr="006B16F9">
        <w:rPr>
          <w:szCs w:val="24"/>
        </w:rPr>
        <w:t xml:space="preserve"> bağımsızlık kriteri</w:t>
      </w:r>
      <w:r>
        <w:rPr>
          <w:szCs w:val="24"/>
        </w:rPr>
        <w:t xml:space="preserve"> (BIC),</w:t>
      </w:r>
      <w:r w:rsidRPr="006B16F9">
        <w:rPr>
          <w:szCs w:val="24"/>
        </w:rPr>
        <w:t xml:space="preserve"> </w:t>
      </w:r>
      <w:r>
        <w:rPr>
          <w:szCs w:val="24"/>
        </w:rPr>
        <w:t>g</w:t>
      </w:r>
      <w:r w:rsidRPr="006B16F9">
        <w:rPr>
          <w:szCs w:val="24"/>
        </w:rPr>
        <w:t>iriş ve çıkış bitleri</w:t>
      </w:r>
      <w:r>
        <w:rPr>
          <w:szCs w:val="24"/>
        </w:rPr>
        <w:t xml:space="preserve"> arasındaki yaklaşık fark (DP) analizleri</w:t>
      </w:r>
      <w:r w:rsidRPr="006B16F9">
        <w:rPr>
          <w:szCs w:val="24"/>
        </w:rPr>
        <w:t xml:space="preserve"> </w:t>
      </w:r>
      <w:r>
        <w:rPr>
          <w:szCs w:val="24"/>
        </w:rPr>
        <w:t>yapılmıştır.</w:t>
      </w:r>
    </w:p>
    <w:p w:rsidR="00CF32F7" w:rsidRPr="003776B5" w:rsidRDefault="00CF32F7" w:rsidP="00510C0F">
      <w:pPr>
        <w:tabs>
          <w:tab w:val="left" w:pos="709"/>
          <w:tab w:val="right" w:leader="dot" w:pos="8222"/>
        </w:tabs>
        <w:rPr>
          <w:sz w:val="28"/>
          <w:szCs w:val="28"/>
        </w:rPr>
      </w:pPr>
    </w:p>
    <w:p w:rsidR="00CF32F7" w:rsidRDefault="00CF32F7" w:rsidP="00510C0F">
      <w:pPr>
        <w:keepNext/>
        <w:tabs>
          <w:tab w:val="left" w:pos="709"/>
          <w:tab w:val="right" w:leader="dot" w:pos="8222"/>
        </w:tabs>
      </w:pPr>
      <w:r>
        <w:rPr>
          <w:noProof/>
          <w:lang w:eastAsia="tr-TR"/>
        </w:rPr>
        <w:pict>
          <v:shape id="_x0000_i1104" type="#_x0000_t75" style="width:408pt;height:564pt">
            <v:imagedata r:id="rId135" o:title=""/>
          </v:shape>
        </w:pict>
      </w:r>
    </w:p>
    <w:p w:rsidR="00CF32F7" w:rsidRDefault="00CF32F7" w:rsidP="00510C0F">
      <w:pPr>
        <w:pStyle w:val="resimyazs"/>
        <w:tabs>
          <w:tab w:val="left" w:pos="709"/>
          <w:tab w:val="right" w:leader="dot" w:pos="8222"/>
        </w:tabs>
      </w:pPr>
      <w:bookmarkStart w:id="98" w:name="_Toc470095625"/>
      <w:r>
        <w:t xml:space="preserve">Şekil </w:t>
      </w:r>
      <w:fldSimple w:instr=" STYLEREF 1 \s ">
        <w:r>
          <w:rPr>
            <w:noProof/>
          </w:rPr>
          <w:t>4</w:t>
        </w:r>
      </w:fldSimple>
      <w:r>
        <w:t>.</w:t>
      </w:r>
      <w:fldSimple w:instr=" SEQ Şekil \* ARABIC \s 1 ">
        <w:r>
          <w:rPr>
            <w:noProof/>
          </w:rPr>
          <w:t>2</w:t>
        </w:r>
      </w:fldSimple>
      <w:r>
        <w:t xml:space="preserve">. </w:t>
      </w:r>
      <w:r w:rsidRPr="008D4294">
        <w:t>Yeni kaos tabanlı S-box üretim algoritması blok diyagramı</w:t>
      </w:r>
      <w:bookmarkEnd w:id="98"/>
    </w:p>
    <w:p w:rsidR="00CF32F7" w:rsidRDefault="00CF32F7" w:rsidP="00510C0F">
      <w:pPr>
        <w:pStyle w:val="resimyazs"/>
        <w:tabs>
          <w:tab w:val="left" w:pos="709"/>
          <w:tab w:val="right" w:leader="dot" w:pos="8222"/>
        </w:tabs>
        <w:jc w:val="both"/>
        <w:rPr>
          <w:color w:val="FF0000"/>
        </w:rPr>
      </w:pPr>
    </w:p>
    <w:p w:rsidR="00CF32F7" w:rsidRPr="006B16F9" w:rsidRDefault="00CF32F7" w:rsidP="00510C0F">
      <w:pPr>
        <w:tabs>
          <w:tab w:val="left" w:pos="709"/>
          <w:tab w:val="right" w:leader="dot" w:pos="8222"/>
        </w:tabs>
        <w:rPr>
          <w:szCs w:val="24"/>
        </w:rPr>
      </w:pPr>
    </w:p>
    <w:p w:rsidR="00CF32F7" w:rsidRDefault="00CF32F7" w:rsidP="00D45146">
      <w:pPr>
        <w:pStyle w:val="Heading4"/>
      </w:pPr>
      <w:bookmarkStart w:id="99" w:name="_Toc468971548"/>
      <w:r>
        <w:rPr>
          <w:rStyle w:val="Heading2Char"/>
          <w:b/>
          <w:bCs w:val="0"/>
          <w:sz w:val="24"/>
        </w:rPr>
        <w:t>4.2</w:t>
      </w:r>
      <w:r w:rsidRPr="006A4B76">
        <w:rPr>
          <w:rStyle w:val="Heading2Char"/>
          <w:b/>
          <w:bCs w:val="0"/>
          <w:sz w:val="24"/>
        </w:rPr>
        <w:t>.</w:t>
      </w:r>
      <w:r>
        <w:rPr>
          <w:rStyle w:val="Heading2Char"/>
          <w:b/>
          <w:bCs w:val="0"/>
          <w:sz w:val="24"/>
        </w:rPr>
        <w:t>2.</w:t>
      </w:r>
      <w:r w:rsidRPr="006A4B76">
        <w:rPr>
          <w:rStyle w:val="Heading2Char"/>
          <w:b/>
          <w:bCs w:val="0"/>
          <w:sz w:val="24"/>
        </w:rPr>
        <w:t xml:space="preserve">1. </w:t>
      </w:r>
      <w:r>
        <w:rPr>
          <w:rStyle w:val="Heading2Char"/>
          <w:b/>
          <w:bCs w:val="0"/>
          <w:sz w:val="24"/>
        </w:rPr>
        <w:t xml:space="preserve">Önerilen </w:t>
      </w:r>
      <w:r w:rsidRPr="006A4B76">
        <w:rPr>
          <w:rStyle w:val="Heading2Char"/>
          <w:b/>
          <w:bCs w:val="0"/>
          <w:sz w:val="24"/>
        </w:rPr>
        <w:t>S-Box-1</w:t>
      </w:r>
      <w:r w:rsidRPr="006A4B76">
        <w:t xml:space="preserve"> </w:t>
      </w:r>
      <w:r>
        <w:t>ve p</w:t>
      </w:r>
      <w:r w:rsidRPr="006A4B76">
        <w:t>erformans test</w:t>
      </w:r>
      <w:r>
        <w:t>leri</w:t>
      </w:r>
      <w:bookmarkEnd w:id="99"/>
    </w:p>
    <w:p w:rsidR="00CF32F7" w:rsidRDefault="00CF32F7" w:rsidP="00510C0F">
      <w:pPr>
        <w:tabs>
          <w:tab w:val="left" w:pos="709"/>
          <w:tab w:val="right" w:leader="dot" w:pos="8222"/>
        </w:tabs>
      </w:pPr>
    </w:p>
    <w:p w:rsidR="00CF32F7" w:rsidRPr="00C24882" w:rsidRDefault="00CF32F7" w:rsidP="00510C0F">
      <w:pPr>
        <w:tabs>
          <w:tab w:val="left" w:pos="709"/>
          <w:tab w:val="right" w:leader="dot" w:pos="8222"/>
        </w:tabs>
      </w:pPr>
      <w:r>
        <w:t xml:space="preserve">Önerilen S-Box-1’in üretimi için, RSÜ-2 rasgele sayı üretim algoritması ve RSÜ-2 algoritmasında da kaotik sistem olarak yeni skala edilmiş Zhongtang kaotik sistemi kullanılmıştır. Yeni sakala edilmiş Zhongtang kaotik sisteminin </w:t>
      </w:r>
      <w:r>
        <w:rPr>
          <w:szCs w:val="24"/>
          <w:lang w:val="en-US"/>
        </w:rPr>
        <w:t>si</w:t>
      </w:r>
      <w:r w:rsidRPr="00C24882">
        <w:rPr>
          <w:szCs w:val="24"/>
          <w:lang w:val="en-US"/>
        </w:rPr>
        <w:t>stem parametreleri:</w:t>
      </w:r>
    </w:p>
    <w:p w:rsidR="00CF32F7" w:rsidRDefault="00CF32F7" w:rsidP="00510C0F">
      <w:pPr>
        <w:tabs>
          <w:tab w:val="left" w:pos="709"/>
          <w:tab w:val="right" w:leader="dot" w:pos="8222"/>
        </w:tabs>
        <w:rPr>
          <w:szCs w:val="24"/>
        </w:rPr>
      </w:pPr>
      <w:r w:rsidRPr="00C24882">
        <w:rPr>
          <w:szCs w:val="24"/>
        </w:rPr>
        <w:t>a = 80, b = 40, c = 5, d = 10</w:t>
      </w:r>
      <w:r>
        <w:rPr>
          <w:szCs w:val="24"/>
        </w:rPr>
        <w:t>, e = 2, f = 10, g = 15 başlangıç</w:t>
      </w:r>
      <w:r w:rsidRPr="00C24882">
        <w:rPr>
          <w:szCs w:val="24"/>
          <w:lang w:val="en-US"/>
        </w:rPr>
        <w:t xml:space="preserve"> koşulları: </w:t>
      </w:r>
      <w:r w:rsidRPr="00C24882">
        <w:rPr>
          <w:szCs w:val="24"/>
        </w:rPr>
        <w:t xml:space="preserve"> x</w:t>
      </w:r>
      <w:r w:rsidRPr="00C24882">
        <w:rPr>
          <w:szCs w:val="24"/>
          <w:vertAlign w:val="subscript"/>
        </w:rPr>
        <w:t>0</w:t>
      </w:r>
      <w:r w:rsidRPr="00C24882">
        <w:rPr>
          <w:szCs w:val="24"/>
        </w:rPr>
        <w:t>=1, y</w:t>
      </w:r>
      <w:r w:rsidRPr="00C24882">
        <w:rPr>
          <w:szCs w:val="24"/>
          <w:vertAlign w:val="subscript"/>
        </w:rPr>
        <w:t>0</w:t>
      </w:r>
      <w:r w:rsidRPr="00C24882">
        <w:rPr>
          <w:szCs w:val="24"/>
        </w:rPr>
        <w:t>=0, z</w:t>
      </w:r>
      <w:r w:rsidRPr="00C24882">
        <w:rPr>
          <w:szCs w:val="24"/>
          <w:vertAlign w:val="subscript"/>
        </w:rPr>
        <w:t>0</w:t>
      </w:r>
      <w:r w:rsidRPr="00C24882">
        <w:rPr>
          <w:szCs w:val="24"/>
        </w:rPr>
        <w:t>=1</w:t>
      </w:r>
      <w:r>
        <w:rPr>
          <w:szCs w:val="24"/>
        </w:rPr>
        <w:t xml:space="preserve"> olarak sistem kullanılmıştır. RSÜ-2 algoritmasında ise </w:t>
      </w:r>
      <w:hyperlink r:id="rId136" w:tooltip="∆" w:history="1">
        <w:r w:rsidRPr="00C24882">
          <w:rPr>
            <w:bCs/>
            <w:szCs w:val="24"/>
            <w:shd w:val="clear" w:color="auto" w:fill="FFFFFF"/>
          </w:rPr>
          <w:t>∆</w:t>
        </w:r>
      </w:hyperlink>
      <w:r w:rsidRPr="00C24882">
        <w:rPr>
          <w:bCs/>
          <w:szCs w:val="24"/>
          <w:shd w:val="clear" w:color="auto" w:fill="FFFFFF"/>
        </w:rPr>
        <w:t xml:space="preserve">h örnekleme </w:t>
      </w:r>
      <w:r>
        <w:rPr>
          <w:bCs/>
          <w:szCs w:val="24"/>
          <w:shd w:val="clear" w:color="auto" w:fill="FFFFFF"/>
        </w:rPr>
        <w:t xml:space="preserve">aralığı </w:t>
      </w:r>
      <w:r w:rsidRPr="00C24882">
        <w:rPr>
          <w:bCs/>
          <w:szCs w:val="24"/>
          <w:shd w:val="clear" w:color="auto" w:fill="FFFFFF"/>
        </w:rPr>
        <w:t>0,001</w:t>
      </w:r>
      <w:r>
        <w:rPr>
          <w:bCs/>
          <w:szCs w:val="24"/>
          <w:shd w:val="clear" w:color="auto" w:fill="FFFFFF"/>
        </w:rPr>
        <w:t xml:space="preserve"> olarak </w:t>
      </w:r>
      <w:r w:rsidRPr="00986881">
        <w:rPr>
          <w:bCs/>
          <w:szCs w:val="24"/>
          <w:shd w:val="clear" w:color="auto" w:fill="FFFFFF"/>
        </w:rPr>
        <w:t xml:space="preserve">alınmıştır.  </w:t>
      </w:r>
      <w:r>
        <w:rPr>
          <w:szCs w:val="24"/>
        </w:rPr>
        <w:t>Tablo 4.7.</w:t>
      </w:r>
      <w:r w:rsidRPr="00986881">
        <w:rPr>
          <w:szCs w:val="24"/>
        </w:rPr>
        <w:t xml:space="preserve">’de yeni geliştirilen </w:t>
      </w:r>
      <w:r w:rsidRPr="00C24882">
        <w:rPr>
          <w:szCs w:val="24"/>
        </w:rPr>
        <w:t>kaos tabanlı S-Box üretim algoritması ile elde edilen S-Box görülmektedir.</w:t>
      </w:r>
    </w:p>
    <w:p w:rsidR="00CF32F7" w:rsidRPr="002B093E" w:rsidRDefault="00CF32F7" w:rsidP="00510C0F">
      <w:pPr>
        <w:tabs>
          <w:tab w:val="left" w:pos="709"/>
          <w:tab w:val="right" w:leader="dot" w:pos="8222"/>
        </w:tabs>
        <w:rPr>
          <w:szCs w:val="24"/>
        </w:rPr>
      </w:pPr>
    </w:p>
    <w:p w:rsidR="00CF32F7" w:rsidRDefault="00CF32F7" w:rsidP="00510C0F">
      <w:pPr>
        <w:pStyle w:val="tabloyazs"/>
        <w:tabs>
          <w:tab w:val="left" w:pos="709"/>
          <w:tab w:val="right" w:leader="dot" w:pos="8222"/>
        </w:tabs>
      </w:pPr>
      <w:bookmarkStart w:id="100" w:name="_Toc468971239"/>
      <w:r>
        <w:t xml:space="preserve">Tablo </w:t>
      </w:r>
      <w:fldSimple w:instr=" STYLEREF 1 \s ">
        <w:r>
          <w:rPr>
            <w:noProof/>
          </w:rPr>
          <w:t>4</w:t>
        </w:r>
      </w:fldSimple>
      <w:r>
        <w:t>.</w:t>
      </w:r>
      <w:fldSimple w:instr=" SEQ Tablo \* ARABIC \s 1 ">
        <w:r>
          <w:rPr>
            <w:noProof/>
          </w:rPr>
          <w:t>7</w:t>
        </w:r>
      </w:fldSimple>
      <w:r>
        <w:t xml:space="preserve">. </w:t>
      </w:r>
      <w:r w:rsidRPr="00203156">
        <w:t>Önerilen S-Box-1</w:t>
      </w:r>
      <w:bookmarkEnd w:id="100"/>
    </w:p>
    <w:p w:rsidR="00CF32F7" w:rsidRDefault="00CF32F7" w:rsidP="0095510E">
      <w:pPr>
        <w:tabs>
          <w:tab w:val="left" w:pos="709"/>
          <w:tab w:val="right" w:leader="dot" w:pos="8222"/>
        </w:tabs>
        <w:jc w:val="center"/>
        <w:rPr>
          <w:szCs w:val="24"/>
        </w:rPr>
      </w:pPr>
      <w:r w:rsidRPr="00B173BD">
        <w:rPr>
          <w:noProof/>
          <w:lang w:eastAsia="tr-TR"/>
        </w:rPr>
        <w:pict>
          <v:shape id="Resim 21" o:spid="_x0000_i1105" type="#_x0000_t75" style="width:352.5pt;height:191.25pt;visibility:visible">
            <v:imagedata r:id="rId137" o:title=""/>
          </v:shape>
        </w:pic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C24882">
        <w:rPr>
          <w:szCs w:val="24"/>
        </w:rPr>
        <w:t xml:space="preserve">Çalışmada üretilen kaos tabanlı S-Box’a ait </w:t>
      </w:r>
      <w:r>
        <w:rPr>
          <w:szCs w:val="24"/>
        </w:rPr>
        <w:t>doğrusal olmama</w:t>
      </w:r>
      <w:r w:rsidRPr="00C24882">
        <w:rPr>
          <w:szCs w:val="24"/>
        </w:rPr>
        <w:t xml:space="preserve"> değerleri 106, 110, 104, 110, 104, 104, 106, 104 şeklindedir</w:t>
      </w:r>
      <w:r w:rsidRPr="00BA57EB">
        <w:rPr>
          <w:szCs w:val="24"/>
        </w:rPr>
        <w:t xml:space="preserve">. S-Box-1’e ait </w:t>
      </w:r>
      <w:r>
        <w:rPr>
          <w:szCs w:val="24"/>
        </w:rPr>
        <w:t>doğrusal olmama</w:t>
      </w:r>
      <w:r w:rsidRPr="00C24882">
        <w:rPr>
          <w:szCs w:val="24"/>
        </w:rPr>
        <w:t xml:space="preserve"> </w:t>
      </w:r>
      <w:r w:rsidRPr="00BA57EB">
        <w:rPr>
          <w:szCs w:val="24"/>
        </w:rPr>
        <w:t xml:space="preserve">ortalama değeri </w:t>
      </w:r>
      <w:r>
        <w:rPr>
          <w:szCs w:val="24"/>
        </w:rPr>
        <w:t>106, minimum değer 104 ve maksimum</w:t>
      </w:r>
      <w:r w:rsidRPr="00C24882">
        <w:rPr>
          <w:szCs w:val="24"/>
        </w:rPr>
        <w:t xml:space="preserve"> değeri 110 olarak bulunmuştur. Üretim aşamasında en yüksek değer olan orijinal AES algoritmasının </w:t>
      </w:r>
      <w:r>
        <w:rPr>
          <w:szCs w:val="24"/>
        </w:rPr>
        <w:t>doğrusal olmama</w:t>
      </w:r>
      <w:r w:rsidRPr="00C24882">
        <w:rPr>
          <w:szCs w:val="24"/>
        </w:rPr>
        <w:t xml:space="preserve"> değerine yakın bir değer elde edilmesi hedeflenmiştir. </w:t>
      </w:r>
      <w:r w:rsidRPr="003B538B">
        <w:rPr>
          <w:szCs w:val="24"/>
        </w:rPr>
        <w:t xml:space="preserve">Önerilen kaos tabanlı S-Box algoritmasının üretmiş olduğu S-Box’ a ait ilişki matrisi </w:t>
      </w:r>
      <w:r>
        <w:rPr>
          <w:szCs w:val="24"/>
        </w:rPr>
        <w:t>Tablo 4.8.</w:t>
      </w:r>
      <w:r w:rsidRPr="00986881">
        <w:rPr>
          <w:szCs w:val="24"/>
        </w:rPr>
        <w:t xml:space="preserve">’de verilmiştir. Tablo </w:t>
      </w:r>
      <w:r>
        <w:rPr>
          <w:szCs w:val="24"/>
        </w:rPr>
        <w:t>4.8.</w:t>
      </w:r>
      <w:r w:rsidRPr="00986881">
        <w:rPr>
          <w:szCs w:val="24"/>
        </w:rPr>
        <w:t xml:space="preserve">’de görüldüğü </w:t>
      </w:r>
      <w:r w:rsidRPr="003B538B">
        <w:rPr>
          <w:szCs w:val="24"/>
        </w:rPr>
        <w:t>üzere min</w:t>
      </w:r>
      <w:r>
        <w:rPr>
          <w:szCs w:val="24"/>
        </w:rPr>
        <w:t>imum değer 0.40625 maksimum değer 0.64065</w:t>
      </w:r>
      <w:r w:rsidRPr="003B538B">
        <w:rPr>
          <w:szCs w:val="24"/>
        </w:rPr>
        <w:t xml:space="preserve">,  </w:t>
      </w:r>
      <w:r>
        <w:rPr>
          <w:szCs w:val="24"/>
        </w:rPr>
        <w:t>ortalama değer</w:t>
      </w:r>
      <w:r w:rsidRPr="003B538B">
        <w:rPr>
          <w:szCs w:val="24"/>
        </w:rPr>
        <w:t xml:space="preserve"> 0.50122 dir.  Bu değerlere göre önerilen S-Box’un SAC kriterlerine göre oldukça ideal d</w:t>
      </w:r>
      <w:r>
        <w:rPr>
          <w:szCs w:val="24"/>
        </w:rPr>
        <w:t>eğerler taşıdığı görülmektedir.</w:t>
      </w:r>
    </w:p>
    <w:p w:rsidR="00CF32F7" w:rsidRDefault="00CF32F7" w:rsidP="00510C0F">
      <w:pPr>
        <w:pStyle w:val="tabloyazs"/>
        <w:tabs>
          <w:tab w:val="left" w:pos="709"/>
          <w:tab w:val="right" w:leader="dot" w:pos="8222"/>
        </w:tabs>
        <w:jc w:val="both"/>
      </w:pPr>
    </w:p>
    <w:p w:rsidR="00CF32F7" w:rsidRPr="00351938" w:rsidRDefault="00CF32F7" w:rsidP="00351938">
      <w:pPr>
        <w:pStyle w:val="resimyazs"/>
        <w:jc w:val="both"/>
      </w:pPr>
    </w:p>
    <w:p w:rsidR="00CF32F7" w:rsidRPr="00A962C1" w:rsidRDefault="00CF32F7" w:rsidP="00510C0F">
      <w:pPr>
        <w:pStyle w:val="tabloyazs"/>
        <w:tabs>
          <w:tab w:val="left" w:pos="709"/>
          <w:tab w:val="right" w:leader="dot" w:pos="8222"/>
        </w:tabs>
      </w:pPr>
      <w:bookmarkStart w:id="101" w:name="_Toc468971240"/>
      <w:r w:rsidRPr="00A962C1">
        <w:t xml:space="preserve">Tablo </w:t>
      </w:r>
      <w:fldSimple w:instr=" STYLEREF 1 \s ">
        <w:r>
          <w:rPr>
            <w:noProof/>
          </w:rPr>
          <w:t>4</w:t>
        </w:r>
      </w:fldSimple>
      <w:r>
        <w:t>.</w:t>
      </w:r>
      <w:fldSimple w:instr=" SEQ Tablo \* ARABIC \s 1 ">
        <w:r>
          <w:rPr>
            <w:noProof/>
          </w:rPr>
          <w:t>8</w:t>
        </w:r>
      </w:fldSimple>
      <w:r w:rsidRPr="00A962C1">
        <w:t>.</w:t>
      </w:r>
      <w:r>
        <w:t xml:space="preserve"> </w:t>
      </w:r>
      <w:r w:rsidRPr="00A962C1">
        <w:t>Önerilen S-Box-1'e ait ilişki matrisi</w:t>
      </w:r>
      <w:bookmarkEnd w:id="101"/>
    </w:p>
    <w:p w:rsidR="00CF32F7" w:rsidRDefault="00CF32F7" w:rsidP="00635BB6">
      <w:pPr>
        <w:tabs>
          <w:tab w:val="left" w:pos="709"/>
          <w:tab w:val="right" w:leader="dot" w:pos="8222"/>
        </w:tabs>
        <w:jc w:val="center"/>
        <w:rPr>
          <w:color w:val="FF0000"/>
          <w:szCs w:val="24"/>
        </w:rPr>
      </w:pPr>
      <w:r w:rsidRPr="00CA35D2">
        <w:rPr>
          <w:noProof/>
          <w:color w:val="FF0000"/>
          <w:lang w:eastAsia="tr-TR"/>
        </w:rPr>
        <w:pict>
          <v:shape id="Resim 36" o:spid="_x0000_i1106" type="#_x0000_t75" style="width:311.25pt;height:114.75pt;visibility:visible">
            <v:imagedata r:id="rId138" o:title="" croptop="9667f"/>
          </v:shape>
        </w:pict>
      </w:r>
    </w:p>
    <w:p w:rsidR="00CF32F7" w:rsidRDefault="00CF32F7" w:rsidP="00635BB6">
      <w:pPr>
        <w:tabs>
          <w:tab w:val="left" w:pos="709"/>
          <w:tab w:val="right" w:leader="dot" w:pos="8222"/>
        </w:tabs>
        <w:jc w:val="center"/>
        <w:rPr>
          <w:color w:val="FF0000"/>
          <w:szCs w:val="24"/>
        </w:rPr>
      </w:pPr>
    </w:p>
    <w:p w:rsidR="00CF32F7" w:rsidRDefault="00CF32F7" w:rsidP="00CE1288">
      <w:pPr>
        <w:tabs>
          <w:tab w:val="left" w:pos="709"/>
          <w:tab w:val="right" w:leader="dot" w:pos="8222"/>
        </w:tabs>
        <w:rPr>
          <w:szCs w:val="24"/>
        </w:rPr>
      </w:pPr>
      <w:r w:rsidRPr="00986881">
        <w:rPr>
          <w:szCs w:val="24"/>
        </w:rPr>
        <w:t xml:space="preserve">Tablo </w:t>
      </w:r>
      <w:r>
        <w:rPr>
          <w:szCs w:val="24"/>
        </w:rPr>
        <w:t>4.9.’da</w:t>
      </w:r>
      <w:r w:rsidRPr="00986881">
        <w:rPr>
          <w:szCs w:val="24"/>
        </w:rPr>
        <w:t xml:space="preserve"> BIC-Nonlinearity matrisi, Tablo </w:t>
      </w:r>
      <w:r>
        <w:rPr>
          <w:szCs w:val="24"/>
        </w:rPr>
        <w:t>4.10.</w:t>
      </w:r>
      <w:r w:rsidRPr="00986881">
        <w:rPr>
          <w:szCs w:val="24"/>
        </w:rPr>
        <w:t>’d</w:t>
      </w:r>
      <w:r>
        <w:rPr>
          <w:szCs w:val="24"/>
        </w:rPr>
        <w:t>a</w:t>
      </w:r>
      <w:r w:rsidRPr="00986881">
        <w:rPr>
          <w:szCs w:val="24"/>
        </w:rPr>
        <w:t xml:space="preserve"> ise BIC-SAC ilişki matrisi, görülmektedir. Tablo </w:t>
      </w:r>
      <w:r>
        <w:rPr>
          <w:szCs w:val="24"/>
        </w:rPr>
        <w:t xml:space="preserve">4.9. </w:t>
      </w:r>
      <w:r w:rsidRPr="00986881">
        <w:rPr>
          <w:szCs w:val="24"/>
        </w:rPr>
        <w:t xml:space="preserve">incelendiğinde min değerin 98, max değerin 108 ve ortalama değerin 103,5 olduğu görülmektedir. Tablo </w:t>
      </w:r>
      <w:r>
        <w:rPr>
          <w:szCs w:val="24"/>
        </w:rPr>
        <w:t>4.10</w:t>
      </w:r>
      <w:r w:rsidRPr="00986881">
        <w:rPr>
          <w:szCs w:val="24"/>
        </w:rPr>
        <w:t>’</w:t>
      </w:r>
      <w:r>
        <w:rPr>
          <w:szCs w:val="24"/>
        </w:rPr>
        <w:t>da</w:t>
      </w:r>
      <w:r w:rsidRPr="00986881">
        <w:rPr>
          <w:szCs w:val="24"/>
        </w:rPr>
        <w:t xml:space="preserve"> ise min</w:t>
      </w:r>
      <w:r>
        <w:rPr>
          <w:szCs w:val="24"/>
        </w:rPr>
        <w:t>imum</w:t>
      </w:r>
      <w:r w:rsidRPr="00986881">
        <w:rPr>
          <w:szCs w:val="24"/>
        </w:rPr>
        <w:t xml:space="preserve"> değerin 0,46289 max değerin 0,53515 </w:t>
      </w:r>
      <w:r>
        <w:rPr>
          <w:szCs w:val="24"/>
        </w:rPr>
        <w:t>ortalama</w:t>
      </w:r>
      <w:r w:rsidRPr="00986881">
        <w:rPr>
          <w:szCs w:val="24"/>
        </w:rPr>
        <w:t xml:space="preserve"> değerin ise ideal değer olan 0,5 e çok yakın 0,50035 olduğu </w:t>
      </w:r>
      <w:r w:rsidRPr="003B538B">
        <w:rPr>
          <w:szCs w:val="24"/>
        </w:rPr>
        <w:t xml:space="preserve">görülmektedir. </w:t>
      </w:r>
    </w:p>
    <w:p w:rsidR="00CF32F7" w:rsidRPr="00CE1288" w:rsidRDefault="00CF32F7" w:rsidP="00CE1288">
      <w:pPr>
        <w:tabs>
          <w:tab w:val="left" w:pos="709"/>
          <w:tab w:val="right" w:leader="dot" w:pos="8222"/>
        </w:tabs>
        <w:rPr>
          <w:szCs w:val="24"/>
        </w:rPr>
      </w:pPr>
      <w:r>
        <w:t xml:space="preserve"> </w:t>
      </w:r>
    </w:p>
    <w:p w:rsidR="00CF32F7" w:rsidRDefault="00CF32F7" w:rsidP="00510C0F">
      <w:pPr>
        <w:pStyle w:val="tabloyazs"/>
        <w:tabs>
          <w:tab w:val="left" w:pos="709"/>
          <w:tab w:val="right" w:leader="dot" w:pos="8222"/>
        </w:tabs>
      </w:pPr>
      <w:bookmarkStart w:id="102" w:name="_Toc468971241"/>
      <w:r>
        <w:t xml:space="preserve">Tablo </w:t>
      </w:r>
      <w:fldSimple w:instr=" STYLEREF 1 \s ">
        <w:r>
          <w:rPr>
            <w:noProof/>
          </w:rPr>
          <w:t>4</w:t>
        </w:r>
      </w:fldSimple>
      <w:r>
        <w:t>.</w:t>
      </w:r>
      <w:fldSimple w:instr=" SEQ Tablo \* ARABIC \s 1 ">
        <w:r>
          <w:rPr>
            <w:noProof/>
          </w:rPr>
          <w:t>9</w:t>
        </w:r>
      </w:fldSimple>
      <w:r>
        <w:t xml:space="preserve">. </w:t>
      </w:r>
      <w:r w:rsidRPr="00AD2404">
        <w:t>Önerilen S-Box-1'e BIC-Nonlinearity matrisi</w:t>
      </w:r>
      <w:bookmarkEnd w:id="102"/>
    </w:p>
    <w:p w:rsidR="00CF32F7" w:rsidRPr="0095510E" w:rsidRDefault="00CF32F7" w:rsidP="0095510E">
      <w:pPr>
        <w:tabs>
          <w:tab w:val="left" w:pos="709"/>
          <w:tab w:val="right" w:leader="dot" w:pos="8222"/>
        </w:tabs>
        <w:ind w:left="360"/>
        <w:jc w:val="center"/>
        <w:rPr>
          <w:color w:val="FF0000"/>
          <w:sz w:val="32"/>
          <w:szCs w:val="32"/>
        </w:rPr>
      </w:pPr>
      <w:r w:rsidRPr="00CA35D2">
        <w:rPr>
          <w:noProof/>
          <w:color w:val="FF0000"/>
          <w:lang w:eastAsia="tr-TR"/>
        </w:rPr>
        <w:pict>
          <v:shape id="Resim 39" o:spid="_x0000_i1107" type="#_x0000_t75" style="width:230.25pt;height:109.5pt;visibility:visible">
            <v:imagedata r:id="rId139" o:title="" croptop="11591f"/>
          </v:shape>
        </w:pict>
      </w:r>
      <w:r>
        <w:t xml:space="preserve"> </w:t>
      </w:r>
    </w:p>
    <w:p w:rsidR="00CF32F7" w:rsidRDefault="00CF32F7" w:rsidP="00510C0F">
      <w:pPr>
        <w:pStyle w:val="tabloyazs"/>
        <w:tabs>
          <w:tab w:val="left" w:pos="709"/>
          <w:tab w:val="right" w:leader="dot" w:pos="8222"/>
        </w:tabs>
      </w:pPr>
      <w:bookmarkStart w:id="103" w:name="_Toc468971242"/>
      <w:r>
        <w:t xml:space="preserve">Tablo </w:t>
      </w:r>
      <w:fldSimple w:instr=" STYLEREF 1 \s ">
        <w:r>
          <w:rPr>
            <w:noProof/>
          </w:rPr>
          <w:t>4</w:t>
        </w:r>
      </w:fldSimple>
      <w:r>
        <w:t>.</w:t>
      </w:r>
      <w:fldSimple w:instr=" SEQ Tablo \* ARABIC \s 1 ">
        <w:r>
          <w:rPr>
            <w:noProof/>
          </w:rPr>
          <w:t>10</w:t>
        </w:r>
      </w:fldSimple>
      <w:r>
        <w:t xml:space="preserve">. </w:t>
      </w:r>
      <w:r w:rsidRPr="00EE1F98">
        <w:t>Önerilen S-Box-1'e ait BIC-SAC matrisi</w:t>
      </w:r>
      <w:bookmarkEnd w:id="103"/>
    </w:p>
    <w:p w:rsidR="00CF32F7" w:rsidRDefault="00CF32F7" w:rsidP="00F72288">
      <w:pPr>
        <w:tabs>
          <w:tab w:val="left" w:pos="709"/>
          <w:tab w:val="right" w:leader="dot" w:pos="8222"/>
        </w:tabs>
        <w:ind w:left="360"/>
        <w:jc w:val="center"/>
        <w:rPr>
          <w:color w:val="FF0000"/>
          <w:sz w:val="32"/>
          <w:szCs w:val="32"/>
        </w:rPr>
      </w:pPr>
      <w:r w:rsidRPr="00CA35D2">
        <w:rPr>
          <w:noProof/>
          <w:color w:val="FF0000"/>
          <w:lang w:eastAsia="tr-TR"/>
        </w:rPr>
        <w:pict>
          <v:shape id="Resim 40" o:spid="_x0000_i1108" type="#_x0000_t75" style="width:333.75pt;height:128.25pt;visibility:visible">
            <v:imagedata r:id="rId140" o:title="" croptop="10340f"/>
          </v:shape>
        </w:pict>
      </w:r>
    </w:p>
    <w:p w:rsidR="00CF32F7" w:rsidRPr="006B4961" w:rsidRDefault="00CF32F7" w:rsidP="00F72288">
      <w:pPr>
        <w:tabs>
          <w:tab w:val="left" w:pos="709"/>
          <w:tab w:val="right" w:leader="dot" w:pos="8222"/>
        </w:tabs>
        <w:ind w:left="360"/>
        <w:jc w:val="center"/>
        <w:rPr>
          <w:color w:val="FF0000"/>
          <w:sz w:val="32"/>
          <w:szCs w:val="32"/>
        </w:rPr>
      </w:pPr>
    </w:p>
    <w:p w:rsidR="00CF32F7" w:rsidRPr="00635BB6" w:rsidRDefault="00CF32F7" w:rsidP="00635BB6">
      <w:pPr>
        <w:tabs>
          <w:tab w:val="left" w:pos="709"/>
          <w:tab w:val="right" w:leader="dot" w:pos="8222"/>
        </w:tabs>
        <w:rPr>
          <w:szCs w:val="24"/>
        </w:rPr>
      </w:pPr>
      <w:r w:rsidRPr="00986881">
        <w:rPr>
          <w:szCs w:val="24"/>
        </w:rPr>
        <w:t xml:space="preserve">Tablo </w:t>
      </w:r>
      <w:r>
        <w:rPr>
          <w:szCs w:val="24"/>
        </w:rPr>
        <w:t>4.11.</w:t>
      </w:r>
      <w:r w:rsidRPr="00986881">
        <w:rPr>
          <w:szCs w:val="24"/>
        </w:rPr>
        <w:t xml:space="preserve">’de </w:t>
      </w:r>
      <w:r>
        <w:rPr>
          <w:szCs w:val="24"/>
        </w:rPr>
        <w:t>önerilen kaos tabanlı S-Box’a ait giriş çıkış XOR bitleri arasındaki fark</w:t>
      </w:r>
      <w:r w:rsidRPr="003B538B">
        <w:rPr>
          <w:szCs w:val="24"/>
        </w:rPr>
        <w:t xml:space="preserve"> matrisi görülmektedir. Tablodaki değer</w:t>
      </w:r>
      <w:r>
        <w:rPr>
          <w:szCs w:val="24"/>
        </w:rPr>
        <w:t>lere bakıldığında min değerin 6</w:t>
      </w:r>
      <w:r w:rsidRPr="003B538B">
        <w:rPr>
          <w:szCs w:val="24"/>
        </w:rPr>
        <w:t>, max değerin 10 olduğu görülmektedir. DP değerinin olabildiğince küçük olması güçlü bir S-Box için gereklidir.</w:t>
      </w:r>
    </w:p>
    <w:p w:rsidR="00CF32F7" w:rsidRDefault="00CF32F7" w:rsidP="00510C0F">
      <w:pPr>
        <w:pStyle w:val="tabloyazs"/>
        <w:tabs>
          <w:tab w:val="left" w:pos="709"/>
          <w:tab w:val="right" w:leader="dot" w:pos="8222"/>
        </w:tabs>
      </w:pPr>
      <w:bookmarkStart w:id="104" w:name="_Toc468971243"/>
      <w:r>
        <w:t xml:space="preserve">Tablo </w:t>
      </w:r>
      <w:fldSimple w:instr=" STYLEREF 1 \s ">
        <w:r>
          <w:rPr>
            <w:noProof/>
          </w:rPr>
          <w:t>4</w:t>
        </w:r>
      </w:fldSimple>
      <w:r>
        <w:t>.</w:t>
      </w:r>
      <w:fldSimple w:instr=" SEQ Tablo \* ARABIC \s 1 ">
        <w:r>
          <w:rPr>
            <w:noProof/>
          </w:rPr>
          <w:t>11</w:t>
        </w:r>
      </w:fldSimple>
      <w:r>
        <w:t xml:space="preserve">. </w:t>
      </w:r>
      <w:r w:rsidRPr="00F371A2">
        <w:t>Önerilen S-Box-1'e ait DP matrisi</w:t>
      </w:r>
      <w:bookmarkEnd w:id="104"/>
    </w:p>
    <w:p w:rsidR="00CF32F7" w:rsidRDefault="00CF32F7" w:rsidP="00CA2035">
      <w:pPr>
        <w:tabs>
          <w:tab w:val="left" w:pos="709"/>
          <w:tab w:val="right" w:leader="dot" w:pos="8222"/>
        </w:tabs>
        <w:ind w:left="360"/>
        <w:jc w:val="center"/>
        <w:rPr>
          <w:color w:val="FF0000"/>
          <w:sz w:val="32"/>
          <w:szCs w:val="32"/>
        </w:rPr>
      </w:pPr>
      <w:r w:rsidRPr="00CA35D2">
        <w:rPr>
          <w:noProof/>
          <w:color w:val="FF0000"/>
          <w:lang w:eastAsia="tr-TR"/>
        </w:rPr>
        <w:pict>
          <v:shape id="Resim 41" o:spid="_x0000_i1109" type="#_x0000_t75" style="width:335.25pt;height:201.75pt;visibility:visible">
            <v:imagedata r:id="rId141" o:title="" croptop="5607f"/>
          </v:shape>
        </w:pict>
      </w:r>
    </w:p>
    <w:p w:rsidR="00CF32F7" w:rsidRPr="00851CD2" w:rsidRDefault="00CF32F7" w:rsidP="00CA2035">
      <w:pPr>
        <w:tabs>
          <w:tab w:val="left" w:pos="709"/>
          <w:tab w:val="right" w:leader="dot" w:pos="8222"/>
        </w:tabs>
        <w:ind w:left="360"/>
        <w:jc w:val="center"/>
        <w:rPr>
          <w:color w:val="FF0000"/>
          <w:sz w:val="32"/>
          <w:szCs w:val="32"/>
        </w:rPr>
      </w:pPr>
    </w:p>
    <w:p w:rsidR="00CF32F7" w:rsidRDefault="00CF32F7" w:rsidP="00510C0F">
      <w:pPr>
        <w:tabs>
          <w:tab w:val="left" w:pos="709"/>
          <w:tab w:val="right" w:leader="dot" w:pos="8222"/>
        </w:tabs>
        <w:rPr>
          <w:bCs/>
          <w:szCs w:val="24"/>
          <w:shd w:val="clear" w:color="auto" w:fill="FFFFFF"/>
        </w:rPr>
      </w:pPr>
      <w:r w:rsidRPr="006B16F9">
        <w:rPr>
          <w:szCs w:val="24"/>
        </w:rPr>
        <w:t xml:space="preserve">Yeni kaos tabanlı S-Box tasarım algoritması incelendiğinde, RSÜ’nün iki fazının </w:t>
      </w:r>
      <w:r>
        <w:rPr>
          <w:szCs w:val="24"/>
        </w:rPr>
        <w:t>XOR’lanması ile</w:t>
      </w:r>
      <w:r w:rsidRPr="006B16F9">
        <w:rPr>
          <w:szCs w:val="24"/>
        </w:rPr>
        <w:t xml:space="preserve"> elde edilen çıktıları kullanan ve her hangi bir satır, sütun dönüşüm işlemine gerek duymayan, işlem yükü oldukça az ve performans analiz sonuçlarına göre güvenli ve saldırılara d</w:t>
      </w:r>
      <w:r>
        <w:rPr>
          <w:szCs w:val="24"/>
        </w:rPr>
        <w:t>ayanıklı bir S-Box</w:t>
      </w:r>
      <w:r w:rsidRPr="006B16F9">
        <w:rPr>
          <w:szCs w:val="24"/>
        </w:rPr>
        <w:t xml:space="preserve"> olduğu görülmektedir.</w:t>
      </w:r>
      <w:r>
        <w:rPr>
          <w:szCs w:val="24"/>
        </w:rPr>
        <w:t xml:space="preserve"> </w:t>
      </w:r>
      <w:r w:rsidRPr="006B16F9">
        <w:rPr>
          <w:bCs/>
          <w:szCs w:val="24"/>
          <w:shd w:val="clear" w:color="auto" w:fill="FFFFFF"/>
        </w:rPr>
        <w:t xml:space="preserve">Önerilen </w:t>
      </w:r>
      <w:r>
        <w:rPr>
          <w:bCs/>
          <w:szCs w:val="24"/>
          <w:shd w:val="clear" w:color="auto" w:fill="FFFFFF"/>
        </w:rPr>
        <w:t xml:space="preserve">S-Box-1 geliştirilecek olan kaos tabanlı hibrit CS-AES şifreleme algoritmasında kullanılmıştır. </w:t>
      </w:r>
    </w:p>
    <w:p w:rsidR="00CF32F7" w:rsidRPr="006B16F9" w:rsidRDefault="00CF32F7" w:rsidP="00510C0F">
      <w:pPr>
        <w:tabs>
          <w:tab w:val="left" w:pos="709"/>
          <w:tab w:val="right" w:leader="dot" w:pos="8222"/>
        </w:tabs>
        <w:rPr>
          <w:szCs w:val="24"/>
        </w:rPr>
      </w:pPr>
    </w:p>
    <w:p w:rsidR="00CF32F7" w:rsidRPr="00851CD2" w:rsidRDefault="00CF32F7" w:rsidP="00D45146">
      <w:pPr>
        <w:pStyle w:val="Heading4"/>
      </w:pPr>
      <w:bookmarkStart w:id="105" w:name="_Toc468971549"/>
      <w:r>
        <w:rPr>
          <w:rStyle w:val="Heading2Char"/>
          <w:b/>
          <w:bCs w:val="0"/>
          <w:sz w:val="24"/>
          <w:szCs w:val="22"/>
        </w:rPr>
        <w:t>4</w:t>
      </w:r>
      <w:r w:rsidRPr="00851CD2">
        <w:rPr>
          <w:rStyle w:val="Heading2Char"/>
          <w:b/>
          <w:bCs w:val="0"/>
          <w:sz w:val="24"/>
          <w:szCs w:val="22"/>
        </w:rPr>
        <w:t>.2.2.</w:t>
      </w:r>
      <w:r>
        <w:rPr>
          <w:rStyle w:val="Heading2Char"/>
          <w:b/>
          <w:bCs w:val="0"/>
          <w:sz w:val="24"/>
          <w:szCs w:val="22"/>
        </w:rPr>
        <w:t>2.</w:t>
      </w:r>
      <w:r w:rsidRPr="00851CD2">
        <w:rPr>
          <w:rStyle w:val="Heading2Char"/>
          <w:b/>
          <w:bCs w:val="0"/>
          <w:sz w:val="24"/>
          <w:szCs w:val="22"/>
        </w:rPr>
        <w:t xml:space="preserve"> Önerilen S-Box-2</w:t>
      </w:r>
      <w:r>
        <w:t xml:space="preserve"> ve p</w:t>
      </w:r>
      <w:r w:rsidRPr="00851CD2">
        <w:t>erformans test</w:t>
      </w:r>
      <w:r>
        <w:t>leri</w:t>
      </w:r>
      <w:bookmarkEnd w:id="105"/>
    </w:p>
    <w:p w:rsidR="00CF32F7" w:rsidRDefault="00CF32F7" w:rsidP="00510C0F">
      <w:pPr>
        <w:tabs>
          <w:tab w:val="left" w:pos="709"/>
          <w:tab w:val="right" w:leader="dot" w:pos="8222"/>
        </w:tabs>
      </w:pPr>
    </w:p>
    <w:p w:rsidR="00CF32F7" w:rsidRDefault="00CF32F7" w:rsidP="002D32DE">
      <w:pPr>
        <w:tabs>
          <w:tab w:val="left" w:pos="709"/>
          <w:tab w:val="right" w:leader="dot" w:pos="8222"/>
        </w:tabs>
        <w:rPr>
          <w:szCs w:val="24"/>
        </w:rPr>
      </w:pPr>
      <w:r>
        <w:t>Önerilen S-Box</w:t>
      </w:r>
      <w:r w:rsidRPr="00C926D4">
        <w:t xml:space="preserve">-2’nin üretimi için, RSÜ-1 rasgele sayı üretim algoritması ve RSÜ-1 algoritmasında da kaotik sistem olarak yeni NCS kaotik sistemi kullanılmıştır. Yeni NCS kaotik sisteminin </w:t>
      </w:r>
      <w:r w:rsidRPr="00C926D4">
        <w:rPr>
          <w:szCs w:val="24"/>
          <w:lang w:val="en-US"/>
        </w:rPr>
        <w:t>sistem parametreleri a</w:t>
      </w:r>
      <w:r w:rsidRPr="00C926D4">
        <w:rPr>
          <w:lang w:val="en-US"/>
        </w:rPr>
        <w:t xml:space="preserve">=1, b=1, c=2, d= -3 </w:t>
      </w:r>
      <w:r w:rsidRPr="00C926D4">
        <w:rPr>
          <w:szCs w:val="24"/>
          <w:lang w:val="en-US"/>
        </w:rPr>
        <w:t>başlangıç koşulları: x</w:t>
      </w:r>
      <w:r w:rsidRPr="00C926D4">
        <w:rPr>
          <w:szCs w:val="24"/>
          <w:vertAlign w:val="subscript"/>
          <w:lang w:val="en-US"/>
        </w:rPr>
        <w:t>0</w:t>
      </w:r>
      <w:r w:rsidRPr="00C926D4">
        <w:rPr>
          <w:szCs w:val="24"/>
          <w:lang w:val="en-US"/>
        </w:rPr>
        <w:t xml:space="preserve"> =1, y</w:t>
      </w:r>
      <w:r w:rsidRPr="00C926D4">
        <w:rPr>
          <w:szCs w:val="24"/>
          <w:vertAlign w:val="subscript"/>
          <w:lang w:val="en-US"/>
        </w:rPr>
        <w:t>0</w:t>
      </w:r>
      <w:r w:rsidRPr="00C926D4">
        <w:rPr>
          <w:szCs w:val="24"/>
          <w:lang w:val="en-US"/>
        </w:rPr>
        <w:t xml:space="preserve"> = -1, z</w:t>
      </w:r>
      <w:r w:rsidRPr="00C926D4">
        <w:rPr>
          <w:szCs w:val="24"/>
          <w:vertAlign w:val="subscript"/>
          <w:lang w:val="en-US"/>
        </w:rPr>
        <w:t>0</w:t>
      </w:r>
      <w:r w:rsidRPr="00C926D4">
        <w:rPr>
          <w:szCs w:val="24"/>
          <w:lang w:val="en-US"/>
        </w:rPr>
        <w:t xml:space="preserve"> = 0, 01</w:t>
      </w:r>
      <w:r w:rsidRPr="00C926D4">
        <w:rPr>
          <w:szCs w:val="24"/>
        </w:rPr>
        <w:t xml:space="preserve"> olarak kullanılmıştır. RSÜ-1 algoritmasında ise </w:t>
      </w:r>
      <w:hyperlink r:id="rId142" w:tooltip="∆" w:history="1">
        <w:r w:rsidRPr="00C926D4">
          <w:rPr>
            <w:bCs/>
            <w:szCs w:val="24"/>
            <w:shd w:val="clear" w:color="auto" w:fill="FFFFFF"/>
          </w:rPr>
          <w:t>∆</w:t>
        </w:r>
      </w:hyperlink>
      <w:r w:rsidRPr="00C926D4">
        <w:rPr>
          <w:bCs/>
          <w:szCs w:val="24"/>
          <w:shd w:val="clear" w:color="auto" w:fill="FFFFFF"/>
        </w:rPr>
        <w:t xml:space="preserve">h örnekleme aralığı 0,05 olarak </w:t>
      </w:r>
      <w:r w:rsidRPr="00986881">
        <w:rPr>
          <w:bCs/>
          <w:szCs w:val="24"/>
          <w:shd w:val="clear" w:color="auto" w:fill="FFFFFF"/>
        </w:rPr>
        <w:t xml:space="preserve">alınmıştır.  </w:t>
      </w:r>
      <w:r w:rsidRPr="00986881">
        <w:rPr>
          <w:szCs w:val="24"/>
        </w:rPr>
        <w:t xml:space="preserve">Tablo </w:t>
      </w:r>
      <w:r>
        <w:rPr>
          <w:szCs w:val="24"/>
        </w:rPr>
        <w:t>4.12.’de</w:t>
      </w:r>
      <w:r w:rsidRPr="00986881">
        <w:rPr>
          <w:szCs w:val="24"/>
        </w:rPr>
        <w:t xml:space="preserve"> yeni geliştirilen </w:t>
      </w:r>
      <w:r w:rsidRPr="00C926D4">
        <w:rPr>
          <w:szCs w:val="24"/>
        </w:rPr>
        <w:t>kaos tabanlı S-Box üretim algoritması ile elde edilen S-Box görülmektedir.</w:t>
      </w:r>
      <w:bookmarkStart w:id="106" w:name="_Toc468971244"/>
    </w:p>
    <w:p w:rsidR="00CF32F7" w:rsidRPr="002D32DE" w:rsidRDefault="00CF32F7" w:rsidP="002D32DE">
      <w:pPr>
        <w:tabs>
          <w:tab w:val="left" w:pos="709"/>
          <w:tab w:val="right" w:leader="dot" w:pos="8222"/>
        </w:tabs>
        <w:rPr>
          <w:szCs w:val="24"/>
        </w:rPr>
      </w:pPr>
    </w:p>
    <w:p w:rsidR="00CF32F7" w:rsidRDefault="00CF32F7" w:rsidP="002D32DE">
      <w:pPr>
        <w:tabs>
          <w:tab w:val="left" w:pos="709"/>
          <w:tab w:val="right" w:leader="dot" w:pos="8222"/>
        </w:tabs>
        <w:rPr>
          <w:szCs w:val="24"/>
        </w:rPr>
      </w:pPr>
      <w:r>
        <w:rPr>
          <w:szCs w:val="24"/>
        </w:rPr>
        <w:t>K</w:t>
      </w:r>
      <w:r w:rsidRPr="00C926D4">
        <w:rPr>
          <w:szCs w:val="24"/>
        </w:rPr>
        <w:t xml:space="preserve">aos tabanlı S-Box algoritmasının üretmiş olduğu </w:t>
      </w:r>
      <w:r>
        <w:rPr>
          <w:szCs w:val="24"/>
        </w:rPr>
        <w:t xml:space="preserve">önerilen </w:t>
      </w:r>
      <w:r w:rsidRPr="00C926D4">
        <w:rPr>
          <w:szCs w:val="24"/>
        </w:rPr>
        <w:t>S-Box</w:t>
      </w:r>
      <w:r>
        <w:rPr>
          <w:szCs w:val="24"/>
        </w:rPr>
        <w:t>-2’ nin doğrusal olmama</w:t>
      </w:r>
      <w:r w:rsidRPr="00C926D4">
        <w:rPr>
          <w:szCs w:val="24"/>
        </w:rPr>
        <w:t xml:space="preserve"> değerleri 108, 106, 104, 106, 108, 106, 106, 106 şeklindedir. </w:t>
      </w:r>
      <w:r>
        <w:rPr>
          <w:szCs w:val="24"/>
        </w:rPr>
        <w:t>Doğrusal olmama</w:t>
      </w:r>
      <w:r w:rsidRPr="00C926D4">
        <w:rPr>
          <w:szCs w:val="24"/>
        </w:rPr>
        <w:t xml:space="preserve"> ortalama değeri 106, min</w:t>
      </w:r>
      <w:r>
        <w:rPr>
          <w:szCs w:val="24"/>
        </w:rPr>
        <w:t>imum değeri 104 ve maksimum</w:t>
      </w:r>
      <w:r w:rsidRPr="00C926D4">
        <w:rPr>
          <w:szCs w:val="24"/>
        </w:rPr>
        <w:t xml:space="preserve"> değeri 108 olarak belirlenmiştir</w:t>
      </w:r>
      <w:r w:rsidRPr="00AE46BC">
        <w:rPr>
          <w:szCs w:val="24"/>
        </w:rPr>
        <w:t xml:space="preserve">. </w:t>
      </w:r>
      <w:r>
        <w:rPr>
          <w:szCs w:val="24"/>
        </w:rPr>
        <w:t>Tablo 4.13.</w:t>
      </w:r>
      <w:r w:rsidRPr="00AE46BC">
        <w:rPr>
          <w:szCs w:val="24"/>
        </w:rPr>
        <w:t xml:space="preserve">’de </w:t>
      </w:r>
      <w:r>
        <w:rPr>
          <w:szCs w:val="24"/>
        </w:rPr>
        <w:t>önerilen kaos tabanlı S-Box’</w:t>
      </w:r>
      <w:r w:rsidRPr="003E3972">
        <w:rPr>
          <w:szCs w:val="24"/>
        </w:rPr>
        <w:t>a ait ilişki matrisi verilmiştir. SAC min</w:t>
      </w:r>
      <w:r>
        <w:rPr>
          <w:szCs w:val="24"/>
        </w:rPr>
        <w:t>imum değer</w:t>
      </w:r>
      <w:r w:rsidRPr="003E3972">
        <w:rPr>
          <w:szCs w:val="24"/>
        </w:rPr>
        <w:t xml:space="preserve"> 0,3906</w:t>
      </w:r>
      <w:r>
        <w:rPr>
          <w:szCs w:val="24"/>
        </w:rPr>
        <w:t xml:space="preserve"> maksimum değer</w:t>
      </w:r>
      <w:r w:rsidRPr="003E3972">
        <w:rPr>
          <w:szCs w:val="24"/>
        </w:rPr>
        <w:t xml:space="preserve"> 0,5937</w:t>
      </w:r>
      <w:r>
        <w:rPr>
          <w:szCs w:val="24"/>
        </w:rPr>
        <w:t xml:space="preserve"> ve ortalama değer</w:t>
      </w:r>
      <w:r w:rsidRPr="003E3972">
        <w:rPr>
          <w:szCs w:val="24"/>
        </w:rPr>
        <w:t xml:space="preserve"> 0,5063</w:t>
      </w:r>
      <w:r>
        <w:rPr>
          <w:szCs w:val="24"/>
        </w:rPr>
        <w:t xml:space="preserve"> olarak bulunmuştur</w:t>
      </w:r>
      <w:r w:rsidRPr="003E3972">
        <w:rPr>
          <w:szCs w:val="24"/>
        </w:rPr>
        <w:t xml:space="preserve">. Bu değerlerin ideal değerlere oldukça yakın olduğu görülmektedir. </w:t>
      </w:r>
    </w:p>
    <w:p w:rsidR="00CF32F7" w:rsidRDefault="00CF32F7" w:rsidP="002D32DE">
      <w:pPr>
        <w:pStyle w:val="tabloyazs"/>
        <w:tabs>
          <w:tab w:val="left" w:pos="709"/>
          <w:tab w:val="right" w:leader="dot" w:pos="8222"/>
        </w:tabs>
        <w:jc w:val="both"/>
      </w:pPr>
    </w:p>
    <w:p w:rsidR="00CF32F7" w:rsidRDefault="00CF32F7" w:rsidP="00510C0F">
      <w:pPr>
        <w:pStyle w:val="tabloyazs"/>
        <w:tabs>
          <w:tab w:val="left" w:pos="709"/>
          <w:tab w:val="right" w:leader="dot" w:pos="8222"/>
        </w:tabs>
      </w:pPr>
      <w:r>
        <w:t xml:space="preserve">Tablo </w:t>
      </w:r>
      <w:fldSimple w:instr=" STYLEREF 1 \s ">
        <w:r>
          <w:rPr>
            <w:noProof/>
          </w:rPr>
          <w:t>4</w:t>
        </w:r>
      </w:fldSimple>
      <w:r>
        <w:t>.</w:t>
      </w:r>
      <w:fldSimple w:instr=" SEQ Tablo \* ARABIC \s 1 ">
        <w:r>
          <w:rPr>
            <w:noProof/>
          </w:rPr>
          <w:t>12</w:t>
        </w:r>
      </w:fldSimple>
      <w:r>
        <w:t xml:space="preserve">. </w:t>
      </w:r>
      <w:r w:rsidRPr="001640D5">
        <w:t>Önerilen S-Box-2</w:t>
      </w:r>
      <w:bookmarkEnd w:id="106"/>
    </w:p>
    <w:p w:rsidR="00CF32F7" w:rsidRDefault="00CF32F7" w:rsidP="00CA2035">
      <w:pPr>
        <w:tabs>
          <w:tab w:val="left" w:pos="709"/>
          <w:tab w:val="right" w:leader="dot" w:pos="8222"/>
        </w:tabs>
        <w:jc w:val="center"/>
        <w:rPr>
          <w:color w:val="FF0000"/>
          <w:sz w:val="32"/>
          <w:szCs w:val="32"/>
        </w:rPr>
      </w:pPr>
      <w:r w:rsidRPr="00B173BD">
        <w:rPr>
          <w:noProof/>
          <w:lang w:eastAsia="tr-TR"/>
        </w:rPr>
        <w:pict>
          <v:shape id="Resim 29" o:spid="_x0000_i1110" type="#_x0000_t75" style="width:335.25pt;height:174.75pt;visibility:visible">
            <v:imagedata r:id="rId143" o:title=""/>
          </v:shape>
        </w:pict>
      </w:r>
    </w:p>
    <w:p w:rsidR="00CF32F7" w:rsidRPr="003E3972" w:rsidRDefault="00CF32F7" w:rsidP="00510C0F">
      <w:pPr>
        <w:tabs>
          <w:tab w:val="left" w:pos="709"/>
          <w:tab w:val="right" w:leader="dot" w:pos="8222"/>
        </w:tabs>
        <w:rPr>
          <w:szCs w:val="24"/>
        </w:rPr>
      </w:pPr>
    </w:p>
    <w:p w:rsidR="00CF32F7" w:rsidRDefault="00CF32F7" w:rsidP="00510C0F">
      <w:pPr>
        <w:pStyle w:val="tabloyazs"/>
        <w:tabs>
          <w:tab w:val="left" w:pos="709"/>
          <w:tab w:val="right" w:leader="dot" w:pos="8222"/>
        </w:tabs>
      </w:pPr>
      <w:bookmarkStart w:id="107" w:name="_Toc468971245"/>
      <w:r>
        <w:t xml:space="preserve">Tablo </w:t>
      </w:r>
      <w:fldSimple w:instr=" STYLEREF 1 \s ">
        <w:r>
          <w:rPr>
            <w:noProof/>
          </w:rPr>
          <w:t>4</w:t>
        </w:r>
      </w:fldSimple>
      <w:r>
        <w:t>.</w:t>
      </w:r>
      <w:fldSimple w:instr=" SEQ Tablo \* ARABIC \s 1 ">
        <w:r>
          <w:rPr>
            <w:noProof/>
          </w:rPr>
          <w:t>13</w:t>
        </w:r>
      </w:fldSimple>
      <w:r>
        <w:t xml:space="preserve">. </w:t>
      </w:r>
      <w:r w:rsidRPr="00C40679">
        <w:t>Önerilen S-Box-2'ye ait ilişki matrisi</w:t>
      </w:r>
      <w:bookmarkEnd w:id="107"/>
    </w:p>
    <w:p w:rsidR="00CF32F7" w:rsidRDefault="00CF32F7" w:rsidP="00CA2035">
      <w:pPr>
        <w:tabs>
          <w:tab w:val="left" w:pos="709"/>
          <w:tab w:val="right" w:leader="dot" w:pos="8222"/>
        </w:tabs>
        <w:jc w:val="center"/>
        <w:rPr>
          <w:color w:val="FF0000"/>
          <w:sz w:val="32"/>
          <w:szCs w:val="32"/>
        </w:rPr>
      </w:pPr>
      <w:r w:rsidRPr="00B173BD">
        <w:rPr>
          <w:noProof/>
          <w:lang w:eastAsia="tr-TR"/>
        </w:rPr>
        <w:pict>
          <v:shape id="Resim 6720" o:spid="_x0000_i1111" type="#_x0000_t75" style="width:335.25pt;height:108.75pt;visibility:visible">
            <v:imagedata r:id="rId144" o:title=""/>
          </v:shape>
        </w:pict>
      </w:r>
    </w:p>
    <w:p w:rsidR="00CF32F7" w:rsidRPr="003C63E7" w:rsidRDefault="00CF32F7" w:rsidP="00CA2035">
      <w:pPr>
        <w:tabs>
          <w:tab w:val="left" w:pos="709"/>
          <w:tab w:val="right" w:leader="dot" w:pos="8222"/>
        </w:tabs>
        <w:jc w:val="center"/>
        <w:rPr>
          <w:color w:val="FF0000"/>
          <w:sz w:val="32"/>
          <w:szCs w:val="32"/>
        </w:rPr>
      </w:pPr>
    </w:p>
    <w:p w:rsidR="00CF32F7" w:rsidRDefault="00CF32F7" w:rsidP="00510C0F">
      <w:pPr>
        <w:tabs>
          <w:tab w:val="left" w:pos="709"/>
          <w:tab w:val="right" w:leader="dot" w:pos="8222"/>
        </w:tabs>
        <w:rPr>
          <w:szCs w:val="24"/>
        </w:rPr>
      </w:pPr>
      <w:r w:rsidRPr="00AE46BC">
        <w:rPr>
          <w:szCs w:val="24"/>
        </w:rPr>
        <w:t xml:space="preserve">Tablo </w:t>
      </w:r>
      <w:r>
        <w:rPr>
          <w:szCs w:val="24"/>
        </w:rPr>
        <w:t>4.14.’de</w:t>
      </w:r>
      <w:r w:rsidRPr="00AE46BC">
        <w:rPr>
          <w:szCs w:val="24"/>
        </w:rPr>
        <w:t xml:space="preserve"> BIC-Nonlinearity ve T</w:t>
      </w:r>
      <w:r>
        <w:rPr>
          <w:szCs w:val="24"/>
        </w:rPr>
        <w:t>ablo 4.15.’de</w:t>
      </w:r>
      <w:r w:rsidRPr="00AE46BC">
        <w:rPr>
          <w:szCs w:val="24"/>
        </w:rPr>
        <w:t xml:space="preserve"> ise BIC-SAC matrisi görülmektedir. Tablo </w:t>
      </w:r>
      <w:r>
        <w:rPr>
          <w:szCs w:val="24"/>
        </w:rPr>
        <w:t xml:space="preserve">4.14. </w:t>
      </w:r>
      <w:r w:rsidRPr="00AE46BC">
        <w:rPr>
          <w:szCs w:val="24"/>
        </w:rPr>
        <w:t>incelendiğinde min</w:t>
      </w:r>
      <w:r>
        <w:rPr>
          <w:szCs w:val="24"/>
        </w:rPr>
        <w:t>imum</w:t>
      </w:r>
      <w:r w:rsidRPr="00AE46BC">
        <w:rPr>
          <w:szCs w:val="24"/>
        </w:rPr>
        <w:t xml:space="preserve"> değerin 100</w:t>
      </w:r>
      <w:r>
        <w:rPr>
          <w:szCs w:val="24"/>
        </w:rPr>
        <w:t>, maksimum</w:t>
      </w:r>
      <w:r w:rsidRPr="00AE46BC">
        <w:rPr>
          <w:szCs w:val="24"/>
        </w:rPr>
        <w:t xml:space="preserve"> değerin 108 olduğu görülmekte ve ortalama değer ise 103.857 olarak hesaplanmıştır. Tablo </w:t>
      </w:r>
      <w:r>
        <w:rPr>
          <w:szCs w:val="24"/>
        </w:rPr>
        <w:t>4.15.’de</w:t>
      </w:r>
      <w:r w:rsidRPr="00AE46BC">
        <w:rPr>
          <w:szCs w:val="24"/>
        </w:rPr>
        <w:t>ki BIC-SAC değerlerine bakıldığında, min</w:t>
      </w:r>
      <w:r>
        <w:rPr>
          <w:szCs w:val="24"/>
        </w:rPr>
        <w:t>imum</w:t>
      </w:r>
      <w:r w:rsidRPr="00AE46BC">
        <w:rPr>
          <w:szCs w:val="24"/>
        </w:rPr>
        <w:t xml:space="preserve"> değerin </w:t>
      </w:r>
      <w:r>
        <w:rPr>
          <w:szCs w:val="24"/>
        </w:rPr>
        <w:t>0,4765, maksimum</w:t>
      </w:r>
      <w:r w:rsidRPr="00AE46BC">
        <w:rPr>
          <w:szCs w:val="24"/>
        </w:rPr>
        <w:t xml:space="preserve"> değerin </w:t>
      </w:r>
      <w:r w:rsidRPr="003E3972">
        <w:rPr>
          <w:szCs w:val="24"/>
        </w:rPr>
        <w:t>0,5312 ortalama değerin ise 0,4976 ile 0,5 olan ideal değere çok yakın olduğu tespit edilmiştir.</w:t>
      </w:r>
      <w:r>
        <w:rPr>
          <w:szCs w:val="24"/>
        </w:rPr>
        <w:t xml:space="preserve"> </w:t>
      </w:r>
      <w:r w:rsidRPr="003E3972">
        <w:rPr>
          <w:szCs w:val="24"/>
        </w:rPr>
        <w:t xml:space="preserve">Önerilen S-Box-2’nin </w:t>
      </w:r>
      <w:r>
        <w:rPr>
          <w:szCs w:val="24"/>
        </w:rPr>
        <w:t>DP değerleri Tablo 4.16.</w:t>
      </w:r>
      <w:r w:rsidRPr="00AE46BC">
        <w:rPr>
          <w:szCs w:val="24"/>
        </w:rPr>
        <w:t>’da görülmektedir</w:t>
      </w:r>
      <w:r w:rsidRPr="003E3972">
        <w:rPr>
          <w:szCs w:val="24"/>
        </w:rPr>
        <w:t xml:space="preserve">. Önerilen S-BOX-2’nin min DP değeri 6,0 ve max DP </w:t>
      </w:r>
      <w:r>
        <w:rPr>
          <w:szCs w:val="24"/>
        </w:rPr>
        <w:t>değeri 12</w:t>
      </w:r>
      <w:r w:rsidRPr="003E3972">
        <w:rPr>
          <w:szCs w:val="24"/>
        </w:rPr>
        <w:t xml:space="preserve"> olarak tespit edilmiştir. </w:t>
      </w:r>
    </w:p>
    <w:p w:rsidR="00CF32F7" w:rsidRDefault="00CF32F7" w:rsidP="00510C0F">
      <w:pPr>
        <w:pStyle w:val="tabloyazs"/>
        <w:tabs>
          <w:tab w:val="left" w:pos="709"/>
          <w:tab w:val="right" w:leader="dot" w:pos="8222"/>
        </w:tabs>
      </w:pPr>
      <w:bookmarkStart w:id="108" w:name="_Toc468971246"/>
    </w:p>
    <w:p w:rsidR="00CF32F7" w:rsidRDefault="00CF32F7" w:rsidP="00510C0F">
      <w:pPr>
        <w:pStyle w:val="tabloyazs"/>
        <w:tabs>
          <w:tab w:val="left" w:pos="709"/>
          <w:tab w:val="right" w:leader="dot" w:pos="8222"/>
        </w:tabs>
      </w:pPr>
      <w:r>
        <w:t xml:space="preserve">Tablo </w:t>
      </w:r>
      <w:fldSimple w:instr=" STYLEREF 1 \s ">
        <w:r>
          <w:rPr>
            <w:noProof/>
          </w:rPr>
          <w:t>4</w:t>
        </w:r>
      </w:fldSimple>
      <w:r>
        <w:t>.</w:t>
      </w:r>
      <w:fldSimple w:instr=" SEQ Tablo \* ARABIC \s 1 ">
        <w:r>
          <w:rPr>
            <w:noProof/>
          </w:rPr>
          <w:t>14</w:t>
        </w:r>
      </w:fldSimple>
      <w:r>
        <w:t xml:space="preserve">. </w:t>
      </w:r>
      <w:r w:rsidRPr="00D01D85">
        <w:t>Önerilen S-Box-2'ye ait BIC-Nonlinearity matrisi</w:t>
      </w:r>
      <w:bookmarkEnd w:id="108"/>
    </w:p>
    <w:p w:rsidR="00CF32F7" w:rsidRDefault="00CF32F7" w:rsidP="009218F3">
      <w:pPr>
        <w:tabs>
          <w:tab w:val="left" w:pos="709"/>
          <w:tab w:val="right" w:leader="dot" w:pos="8222"/>
        </w:tabs>
        <w:jc w:val="center"/>
        <w:rPr>
          <w:color w:val="FF0000"/>
          <w:sz w:val="32"/>
          <w:szCs w:val="32"/>
        </w:rPr>
      </w:pPr>
      <w:r w:rsidRPr="00B173BD">
        <w:rPr>
          <w:noProof/>
          <w:lang w:eastAsia="tr-TR"/>
        </w:rPr>
        <w:pict>
          <v:shape id="Resim 6729" o:spid="_x0000_i1112" type="#_x0000_t75" style="width:221.25pt;height:102pt;visibility:visible">
            <v:imagedata r:id="rId145" o:title="" croptop="15538f"/>
          </v:shape>
        </w:pict>
      </w:r>
    </w:p>
    <w:p w:rsidR="00CF32F7" w:rsidRPr="009218F3" w:rsidRDefault="00CF32F7" w:rsidP="009218F3">
      <w:pPr>
        <w:tabs>
          <w:tab w:val="left" w:pos="709"/>
          <w:tab w:val="right" w:leader="dot" w:pos="8222"/>
        </w:tabs>
        <w:jc w:val="center"/>
        <w:rPr>
          <w:color w:val="FF0000"/>
          <w:sz w:val="32"/>
          <w:szCs w:val="32"/>
        </w:rPr>
      </w:pPr>
    </w:p>
    <w:p w:rsidR="00CF32F7" w:rsidRDefault="00CF32F7" w:rsidP="00510C0F">
      <w:pPr>
        <w:pStyle w:val="tabloyazs"/>
        <w:tabs>
          <w:tab w:val="left" w:pos="709"/>
          <w:tab w:val="right" w:leader="dot" w:pos="8222"/>
        </w:tabs>
      </w:pPr>
      <w:bookmarkStart w:id="109" w:name="_Toc468971247"/>
      <w:r>
        <w:t xml:space="preserve">Tablo </w:t>
      </w:r>
      <w:fldSimple w:instr=" STYLEREF 1 \s ">
        <w:r>
          <w:rPr>
            <w:noProof/>
          </w:rPr>
          <w:t>4</w:t>
        </w:r>
      </w:fldSimple>
      <w:r>
        <w:t>.</w:t>
      </w:r>
      <w:fldSimple w:instr=" SEQ Tablo \* ARABIC \s 1 ">
        <w:r>
          <w:rPr>
            <w:noProof/>
          </w:rPr>
          <w:t>15</w:t>
        </w:r>
      </w:fldSimple>
      <w:r>
        <w:t xml:space="preserve">. </w:t>
      </w:r>
      <w:r w:rsidRPr="00325E0E">
        <w:t>Önerilen S-Box-2'ye ait BIC-SAC matrisi</w:t>
      </w:r>
      <w:bookmarkEnd w:id="109"/>
    </w:p>
    <w:p w:rsidR="00CF32F7" w:rsidRDefault="00CF32F7" w:rsidP="001A479D">
      <w:pPr>
        <w:tabs>
          <w:tab w:val="left" w:pos="709"/>
          <w:tab w:val="right" w:leader="dot" w:pos="8222"/>
        </w:tabs>
        <w:jc w:val="center"/>
        <w:rPr>
          <w:color w:val="FF0000"/>
          <w:sz w:val="32"/>
          <w:szCs w:val="32"/>
        </w:rPr>
      </w:pPr>
      <w:r w:rsidRPr="00B173BD">
        <w:rPr>
          <w:noProof/>
          <w:lang w:eastAsia="tr-TR"/>
        </w:rPr>
        <w:pict>
          <v:shape id="Resim 6762" o:spid="_x0000_i1113" type="#_x0000_t75" style="width:325.5pt;height:125.25pt;visibility:visible">
            <v:imagedata r:id="rId146" o:title="" croptop="15616f"/>
          </v:shape>
        </w:pict>
      </w:r>
    </w:p>
    <w:p w:rsidR="00CF32F7" w:rsidRPr="008B1266" w:rsidRDefault="00CF32F7" w:rsidP="001A479D">
      <w:pPr>
        <w:tabs>
          <w:tab w:val="left" w:pos="709"/>
          <w:tab w:val="right" w:leader="dot" w:pos="8222"/>
        </w:tabs>
        <w:jc w:val="center"/>
        <w:rPr>
          <w:color w:val="FF0000"/>
          <w:sz w:val="32"/>
          <w:szCs w:val="32"/>
        </w:rPr>
      </w:pPr>
    </w:p>
    <w:p w:rsidR="00CF32F7" w:rsidRDefault="00CF32F7" w:rsidP="00510C0F">
      <w:pPr>
        <w:pStyle w:val="tabloyazs"/>
        <w:tabs>
          <w:tab w:val="left" w:pos="709"/>
          <w:tab w:val="right" w:leader="dot" w:pos="8222"/>
        </w:tabs>
      </w:pPr>
      <w:bookmarkStart w:id="110" w:name="_Toc468971248"/>
      <w:r>
        <w:t xml:space="preserve">Tablo </w:t>
      </w:r>
      <w:fldSimple w:instr=" STYLEREF 1 \s ">
        <w:r>
          <w:rPr>
            <w:noProof/>
          </w:rPr>
          <w:t>4</w:t>
        </w:r>
      </w:fldSimple>
      <w:r>
        <w:t>.</w:t>
      </w:r>
      <w:fldSimple w:instr=" SEQ Tablo \* ARABIC \s 1 ">
        <w:r>
          <w:rPr>
            <w:noProof/>
          </w:rPr>
          <w:t>16</w:t>
        </w:r>
      </w:fldSimple>
      <w:r>
        <w:t xml:space="preserve">. </w:t>
      </w:r>
      <w:r w:rsidRPr="00C967B1">
        <w:t>Önerilen S-Box-2'ye ait DP matrisi</w:t>
      </w:r>
      <w:bookmarkEnd w:id="110"/>
    </w:p>
    <w:p w:rsidR="00CF32F7" w:rsidRDefault="00CF32F7" w:rsidP="00510C0F">
      <w:pPr>
        <w:tabs>
          <w:tab w:val="left" w:pos="709"/>
          <w:tab w:val="right" w:leader="dot" w:pos="8222"/>
        </w:tabs>
        <w:jc w:val="center"/>
        <w:rPr>
          <w:color w:val="FF0000"/>
          <w:szCs w:val="24"/>
        </w:rPr>
      </w:pPr>
      <w:r w:rsidRPr="00B173BD">
        <w:rPr>
          <w:noProof/>
          <w:lang w:eastAsia="tr-TR"/>
        </w:rPr>
        <w:pict>
          <v:shape id="Resim 3" o:spid="_x0000_i1114" type="#_x0000_t75" style="width:351.75pt;height:190.5pt;visibility:visible">
            <v:imagedata r:id="rId147" o:title=""/>
          </v:shape>
        </w:pict>
      </w:r>
    </w:p>
    <w:p w:rsidR="00CF32F7" w:rsidRDefault="00CF32F7" w:rsidP="00510C0F">
      <w:pPr>
        <w:tabs>
          <w:tab w:val="left" w:pos="709"/>
          <w:tab w:val="right" w:leader="dot" w:pos="8222"/>
        </w:tabs>
        <w:jc w:val="center"/>
        <w:rPr>
          <w:color w:val="FF0000"/>
          <w:szCs w:val="24"/>
        </w:rPr>
      </w:pPr>
    </w:p>
    <w:p w:rsidR="00CF32F7" w:rsidRPr="008B6084" w:rsidRDefault="00CF32F7" w:rsidP="00F72288">
      <w:pPr>
        <w:tabs>
          <w:tab w:val="left" w:pos="709"/>
          <w:tab w:val="right" w:leader="dot" w:pos="8222"/>
        </w:tabs>
        <w:rPr>
          <w:color w:val="FF0000"/>
          <w:szCs w:val="24"/>
        </w:rPr>
      </w:pPr>
    </w:p>
    <w:p w:rsidR="00CF32F7" w:rsidRDefault="00CF32F7" w:rsidP="00610DBC">
      <w:pPr>
        <w:pStyle w:val="Heading3"/>
      </w:pPr>
      <w:bookmarkStart w:id="111" w:name="_Toc468971550"/>
      <w:r>
        <w:t>4.2</w:t>
      </w:r>
      <w:r w:rsidRPr="00D21FE6">
        <w:t>.</w:t>
      </w:r>
      <w:r>
        <w:t xml:space="preserve">3. </w:t>
      </w:r>
      <w:r w:rsidRPr="00D21FE6">
        <w:t>Önerilen</w:t>
      </w:r>
      <w:r>
        <w:t xml:space="preserve"> yeni S-Box’ların performans k</w:t>
      </w:r>
      <w:r w:rsidRPr="00D21FE6">
        <w:t>arşılaştır</w:t>
      </w:r>
      <w:r>
        <w:t>ması</w:t>
      </w:r>
      <w:bookmarkEnd w:id="111"/>
    </w:p>
    <w:p w:rsidR="00CF32F7" w:rsidRDefault="00CF32F7" w:rsidP="00510C0F">
      <w:pPr>
        <w:tabs>
          <w:tab w:val="left" w:pos="709"/>
          <w:tab w:val="right" w:leader="dot" w:pos="8222"/>
        </w:tabs>
      </w:pPr>
    </w:p>
    <w:p w:rsidR="00CF32F7" w:rsidRDefault="00CF32F7" w:rsidP="001949EE">
      <w:pPr>
        <w:tabs>
          <w:tab w:val="left" w:pos="709"/>
          <w:tab w:val="right" w:leader="dot" w:pos="8222"/>
        </w:tabs>
        <w:rPr>
          <w:szCs w:val="24"/>
        </w:rPr>
      </w:pPr>
      <w:r w:rsidRPr="009659FF">
        <w:t>Tez çalışmas</w:t>
      </w:r>
      <w:r>
        <w:t>ında önerilen kaos tabanlı S-Box</w:t>
      </w:r>
      <w:r w:rsidRPr="009659FF">
        <w:t xml:space="preserve">’lar ile literatürdeki </w:t>
      </w:r>
      <w:r w:rsidRPr="009659FF">
        <w:rPr>
          <w:szCs w:val="24"/>
        </w:rPr>
        <w:t xml:space="preserve">Jakimoski </w:t>
      </w:r>
      <w:r>
        <w:rPr>
          <w:szCs w:val="24"/>
        </w:rPr>
        <w:fldChar w:fldCharType="begin" w:fldLock="1"/>
      </w:r>
      <w:r>
        <w:rPr>
          <w:szCs w:val="24"/>
        </w:rPr>
        <w:instrText>ADDIN CSL_CITATION { "citationItems" : [ { "id" : "ITEM-1", "itemData" : { "DOI" : "10.1109/81.904880", "ISBN" : "1057-7122", "ISSN" : "10577122", "abstract" : "This paper is devoted to the analysis of the impact of chaos-based\\ntechniques on block encryption ciphers. We present several chaos based\\nciphers. Using the well-known principles in the cryptanalysis we show\\nthat these ciphers do not behave worse than the standard ones, opening\\nin this way a novel approach to the design of block encryption ciphers\\n", "author" : [ { "dropping-particle" : "", "family" : "Jakimoski", "given" : "Goce", "non-dropping-particle" : "", "parse-names" : false, "suffix" : "" }, { "dropping-particle" : "", "family" : "Kocarev", "given" : "Ljupco", "non-dropping-particle" : "", "parse-names" : false, "suffix" : "" } ], "container-title" : "IEEE Transactions on Circuits and Systems I: Fundamental Theory and Applications", "genre" : "article", "id" : "ITEM-1", "issue" : "2", "issued" : { "date-parts" : [ [ "2001" ] ] }, "page" : "163-169", "title" : "Chaos and cryptography: Block encryption ciphers based on chaotic maps", "type" : "article-journal", "volume" : "48" }, "uris" : [ "http://www.mendeley.com/documents/?uuid=421f2b9b-24ab-41f6-a5fd-55aa18ceec74" ] } ], "mendeley" : { "formattedCitation" : "[142]", "plainTextFormattedCitation" : "[142]", "previouslyFormattedCitation" : "[142]" }, "properties" : { "noteIndex" : 0 }, "schema" : "https://github.com/citation-style-language/schema/raw/master/csl-citation.json" }</w:instrText>
      </w:r>
      <w:r>
        <w:rPr>
          <w:szCs w:val="24"/>
        </w:rPr>
        <w:fldChar w:fldCharType="separate"/>
      </w:r>
      <w:r w:rsidRPr="000D3326">
        <w:rPr>
          <w:noProof/>
          <w:szCs w:val="24"/>
        </w:rPr>
        <w:t>[142]</w:t>
      </w:r>
      <w:r>
        <w:rPr>
          <w:szCs w:val="24"/>
        </w:rPr>
        <w:fldChar w:fldCharType="end"/>
      </w:r>
      <w:r w:rsidRPr="009659FF">
        <w:rPr>
          <w:szCs w:val="24"/>
        </w:rPr>
        <w:t xml:space="preserve">, Tang </w:t>
      </w:r>
      <w:r>
        <w:rPr>
          <w:szCs w:val="24"/>
        </w:rPr>
        <w:fldChar w:fldCharType="begin" w:fldLock="1"/>
      </w:r>
      <w:r>
        <w:rPr>
          <w:szCs w:val="24"/>
        </w:rPr>
        <w:instrText>ADDIN CSL_CITATION { "citationItems" : [ { "id" : "ITEM-1", "itemData" : { "DOI" : "10.1016/j.chaos.2004.04.023", "ISBN" : "0960-0779", "ISSN" : "0960-0779", "abstract" : "A method for obtaining cryptographically strong 8\u00d78 S-boxes based on chaotic maps is presented and the cryptographical properties such as bijection, nonlinearity, strict avalanche criterion, output bits independence criterion and equiprobable input/output XOR distribution of these S-boxes are analyzed in detail. The results of numerical analysis also show that the S-boxes proposed are of the above properties and can resist the differential attack. Furthermore, our approach is suitable for practical application in designing cryptosystem.", "author" : [ { "dropping-particle" : "", "family" : "Tang", "given" : "Guoping", "non-dropping-particle" : "", "parse-names" : false, "suffix" : "" }, { "dropping-particle" : "", "family" : "Liao", "given" : "Xiaofeng", "non-dropping-particle" : "", "parse-names" : false, "suffix" : "" }, { "dropping-particle" : "", "family" : "Chen", "given" : "Yong", "non-dropping-particle" : "", "parse-names" : false, "suffix" : "" } ], "container-title" : "Chaos, Solitons &amp; Fractals", "id" : "ITEM-1", "issue" : "2", "issued" : { "date-parts" : [ [ "2005" ] ] }, "page" : "413-419", "title" : "A Novel Method for Designing S-boxes based on Chaotic Maps", "type" : "article-journal", "volume" : "23" }, "uris" : [ "http://www.mendeley.com/documents/?uuid=8f22a03b-464d-4ae3-8fd4-d207d4d06ae2" ] } ], "mendeley" : { "formattedCitation" : "[51]", "plainTextFormattedCitation" : "[51]", "previouslyFormattedCitation" : "[51]" }, "properties" : { "noteIndex" : 0 }, "schema" : "https://github.com/citation-style-language/schema/raw/master/csl-citation.json" }</w:instrText>
      </w:r>
      <w:r>
        <w:rPr>
          <w:szCs w:val="24"/>
        </w:rPr>
        <w:fldChar w:fldCharType="separate"/>
      </w:r>
      <w:r w:rsidRPr="000D3326">
        <w:rPr>
          <w:noProof/>
          <w:szCs w:val="24"/>
        </w:rPr>
        <w:t>[51]</w:t>
      </w:r>
      <w:r>
        <w:rPr>
          <w:szCs w:val="24"/>
        </w:rPr>
        <w:fldChar w:fldCharType="end"/>
      </w:r>
      <w:r w:rsidRPr="009659FF">
        <w:rPr>
          <w:szCs w:val="24"/>
        </w:rPr>
        <w:t>, Wang</w:t>
      </w:r>
      <w:r>
        <w:rPr>
          <w:szCs w:val="24"/>
        </w:rPr>
        <w:t xml:space="preserve"> </w:t>
      </w:r>
      <w:r>
        <w:rPr>
          <w:szCs w:val="24"/>
        </w:rPr>
        <w:fldChar w:fldCharType="begin" w:fldLock="1"/>
      </w:r>
      <w:r>
        <w:rPr>
          <w:szCs w:val="24"/>
        </w:rPr>
        <w:instrText>ADDIN CSL_CITATION { "citationItems" : [ { "id" : "ITEM-1", "itemData" : { "DOI" : "10.1016/j.cnsns.2008.12.005", "ISSN" : "10075704", "abstract" : "In this paper, a block encryption scheme based on dynamic substitution boxes (S-boxes) is proposed. Firstly, the difference trait of the tent map is analyzed. Then, a method for generating S-boxes based on iterating the tent map is presented. The plaintexts are divided into blocks and encrypted with different S-boxes. The cipher blocks are obtained by 32 rounds of substitution and left cyclic shift. To improve the security of the cryptosystem, a cipher feedback is used to change the state value of the tent map, which makes the S-boxes relate to the plaintext and enhances the confusion and diffusion properties of the cryptosystem. Since dynamic S-boxes are used in the encryption, the cryptosystem does not suffer from the problem of fixed structure block ciphers. Theoretical and experimental results indicate that the cryptosystem has high security and is suitable for secure communications. \u00a9 2008 Elsevier B.V. All rights reserved.", "author" : [ { "dropping-particle" : "", "family" : "Wang", "given" : "Yong", "non-dropping-particle" : "", "parse-names" : false, "suffix" : "" }, { "dropping-particle" : "", "family" : "Wong", "given" : "Kwok Wo", "non-dropping-particle" : "", "parse-names" : false, "suffix" : "" }, { "dropping-particle" : "", "family" : "Liao", "given" : "Xiaofeng", "non-dropping-particle" : "", "parse-names" : false, "suffix" : "" }, { "dropping-particle" : "", "family" : "Xiang", "given" : "Tao", "non-dropping-particle" : "", "parse-names" : false, "suffix" : "" } ], "container-title" : "Communications in Nonlinear Science and Numerical Simulation", "id" : "ITEM-1", "issue" : "7", "issued" : { "date-parts" : [ [ "2009" ] ] }, "page" : "3089-3099", "publisher" : "Elsevier B.V.", "title" : "A block cipher with dynamic S-boxes based on tent map", "type" : "article-journal", "volume" : "14" }, "uris" : [ "http://www.mendeley.com/documents/?uuid=4db4f39b-7d28-4959-b41c-d19e472c84cf" ] } ], "mendeley" : { "formattedCitation" : "[67]", "plainTextFormattedCitation" : "[67]", "previouslyFormattedCitation" : "[67]" }, "properties" : { "noteIndex" : 0 }, "schema" : "https://github.com/citation-style-language/schema/raw/master/csl-citation.json" }</w:instrText>
      </w:r>
      <w:r>
        <w:rPr>
          <w:szCs w:val="24"/>
        </w:rPr>
        <w:fldChar w:fldCharType="separate"/>
      </w:r>
      <w:r w:rsidRPr="000D3326">
        <w:rPr>
          <w:noProof/>
          <w:szCs w:val="24"/>
        </w:rPr>
        <w:t>[67]</w:t>
      </w:r>
      <w:r>
        <w:rPr>
          <w:szCs w:val="24"/>
        </w:rPr>
        <w:fldChar w:fldCharType="end"/>
      </w:r>
      <w:r w:rsidRPr="009659FF">
        <w:rPr>
          <w:szCs w:val="24"/>
        </w:rPr>
        <w:t>, Chen</w:t>
      </w:r>
      <w:r>
        <w:rPr>
          <w:szCs w:val="24"/>
        </w:rPr>
        <w:t xml:space="preserve"> </w:t>
      </w:r>
      <w:r>
        <w:rPr>
          <w:szCs w:val="24"/>
        </w:rPr>
        <w:fldChar w:fldCharType="begin" w:fldLock="1"/>
      </w:r>
      <w:r>
        <w:rPr>
          <w:szCs w:val="24"/>
        </w:rPr>
        <w:instrText>ADDIN CSL_CITATION { "citationItems" : [ { "id" : "ITEM-1", "itemData" : { "DOI" : "10.1016/j.chaos.2005.10.022", "ISSN" : "09600779", "abstract" : "Tang et al. proposed a novel method for obtaining S-boxes based on the well-known two-dimensional chaotic Baker map. Unfortunately, some mistakes exist in their paper. The faults are corrected first in this paper and then an extended method is put forward for acquiring cryptographically strong S-boxes. The new scheme employs a three-dimensional chaotic Baker map, which has more intensive chaotic characters than the two-dimensional one. In addition, the cryptographic properties such as the bijective property, the nonlinearity, the strict avalanche criterion, the output bits independence criterion and the equiprobable input/output XOR distribution are analyzed in detail for our S-box and revised Tang et al.'s one, respectively. The results of numerical analysis show that both of the two boxes can resist several attacks effectively and the three-dimensional chaotic map, a stronger sense in chaotic characters, can perform more smartly and more efficiently in designing S-boxes. ?? 2005 Elsevier Ltd. All rights reserved.", "author" : [ { "dropping-particle" : "", "family" : "Chen", "given" : "Guo", "non-dropping-particle" : "", "parse-names" : false, "suffix" : "" }, { "dropping-particle" : "", "family" : "Chen", "given" : "Yong", "non-dropping-particle" : "", "parse-names" : false, "suffix" : "" }, { "dropping-particle" : "", "family" : "Liao", "given" : "Xiaofeng", "non-dropping-particle" : "", "parse-names" : false, "suffix" : "" } ], "container-title" : "Chaos, Solitons and Fractals", "id" : "ITEM-1", "issue" : "3", "issued" : { "date-parts" : [ [ "2007" ] ] }, "page" : "571-579", "title" : "An extended method for obtaining S-boxes based on three-dimensional chaotic Baker maps", "type" : "article-journal", "volume" : "31" }, "uris" : [ "http://www.mendeley.com/documents/?uuid=2f7a31c5-7cbe-4b08-a6aa-f8935cc250dc" ] } ], "mendeley" : { "formattedCitation" : "[61]", "plainTextFormattedCitation" : "[61]", "previouslyFormattedCitation" : "[61]" }, "properties" : { "noteIndex" : 0 }, "schema" : "https://github.com/citation-style-language/schema/raw/master/csl-citation.json" }</w:instrText>
      </w:r>
      <w:r>
        <w:rPr>
          <w:szCs w:val="24"/>
        </w:rPr>
        <w:fldChar w:fldCharType="separate"/>
      </w:r>
      <w:r w:rsidRPr="000D3326">
        <w:rPr>
          <w:noProof/>
          <w:szCs w:val="24"/>
        </w:rPr>
        <w:t>[61]</w:t>
      </w:r>
      <w:r>
        <w:rPr>
          <w:szCs w:val="24"/>
        </w:rPr>
        <w:fldChar w:fldCharType="end"/>
      </w:r>
      <w:r w:rsidRPr="009659FF">
        <w:rPr>
          <w:szCs w:val="24"/>
        </w:rPr>
        <w:t xml:space="preserve">, Khan </w:t>
      </w:r>
      <w:r>
        <w:rPr>
          <w:szCs w:val="24"/>
        </w:rPr>
        <w:fldChar w:fldCharType="begin" w:fldLock="1"/>
      </w:r>
      <w:r>
        <w:rPr>
          <w:szCs w:val="24"/>
        </w:rPr>
        <w:instrText>ADDIN CSL_CITATION { "citationItems" : [ { "id" : "ITEM-1", "itemData" : { "DOI" : "10.1007/s11071-012-0621-x", "ISSN" : "0924090X", "author" : [ { "dropping-particle" : "", "family" : "Khan", "given" : "Majid", "non-dropping-particle" : "", "parse-names" : false, "suffix" : "" }, { "dropping-particle" : "", "family" : "Shah", "given" : "Tariq", "non-dropping-particle" : "", "parse-names" : false, "suffix" : "" }, { "dropping-particle" : "", "family" : "Mahmood", "given" : "Hasan", "non-dropping-particle" : "", "parse-names" : false, "suffix" : "" }, { "dropping-particle" : "", "family" : "Gondal", "given" : "Muhammad Asif", "non-dropping-particle" : "", "parse-names" : false, "suffix" : "" }, { "dropping-particle" : "", "family" : "Hussain", "given" : "Iqtadar", "non-dropping-particle" : "", "parse-names" : false, "suffix" : "" } ], "container-title" : "Nonlinear Dynamics", "id" : "ITEM-1", "issue" : "3", "issued" : { "date-parts" : [ [ "2012" ] ] }, "page" : "2303-2311", "title" : "A novel technique for the construction of strong S-boxes based on chaotic Lorenz systems", "type" : "article-journal", "volume" : "70" }, "uris" : [ "http://www.mendeley.com/documents/?uuid=08d56485-631c-40f3-af07-382f6eb450a8" ] } ], "mendeley" : { "formattedCitation" : "[62]", "plainTextFormattedCitation" : "[62]", "previouslyFormattedCitation" : "[62]" }, "properties" : { "noteIndex" : 0 }, "schema" : "https://github.com/citation-style-language/schema/raw/master/csl-citation.json" }</w:instrText>
      </w:r>
      <w:r>
        <w:rPr>
          <w:szCs w:val="24"/>
        </w:rPr>
        <w:fldChar w:fldCharType="separate"/>
      </w:r>
      <w:r w:rsidRPr="000D3326">
        <w:rPr>
          <w:noProof/>
          <w:szCs w:val="24"/>
        </w:rPr>
        <w:t>[62]</w:t>
      </w:r>
      <w:r>
        <w:rPr>
          <w:szCs w:val="24"/>
        </w:rPr>
        <w:fldChar w:fldCharType="end"/>
      </w:r>
      <w:r w:rsidRPr="009659FF">
        <w:rPr>
          <w:szCs w:val="24"/>
        </w:rPr>
        <w:t xml:space="preserve">, Ozkaynak </w:t>
      </w:r>
      <w:r>
        <w:rPr>
          <w:szCs w:val="24"/>
        </w:rPr>
        <w:fldChar w:fldCharType="begin" w:fldLock="1"/>
      </w:r>
      <w:r>
        <w:rPr>
          <w:szCs w:val="24"/>
        </w:rPr>
        <w:instrText>ADDIN CSL_CITATION { "citationItems" : [ { "id" : "ITEM-1", "itemData" : { "DOI" : "10.1007/s11071-013-0987-4", "ISSN" : "0924090X", "author" : [ { "dropping-particle" : "", "family" : "Ozkaynak", "given" : "Fatih", "non-dropping-particle" : "", "parse-names" : false, "suffix" : "" }, { "dropping-particle" : "", "family" : "Yavuz", "given" : "Sirma", "non-dropping-particle" : "", "parse-names" : false, "suffix" : "" } ], "container-title" : "Nonlinear Dynamics", "id" : "ITEM-1", "issue" : "3", "issued" : { "date-parts" : [ [ "2013" ] ] }, "page" : "551-557", "title" : "Designing chaotic S-boxes based on time-delay chaotic system", "type" : "article-journal", "volume" : "74" }, "uris" : [ "http://www.mendeley.com/documents/?uuid=152cf106-4d32-4c76-bd67-14b221ad5513" ] } ], "mendeley" : { "formattedCitation" : "[57]", "plainTextFormattedCitation" : "[57]", "previouslyFormattedCitation" : "[57]" }, "properties" : { "noteIndex" : 0 }, "schema" : "https://github.com/citation-style-language/schema/raw/master/csl-citation.json" }</w:instrText>
      </w:r>
      <w:r>
        <w:rPr>
          <w:szCs w:val="24"/>
        </w:rPr>
        <w:fldChar w:fldCharType="separate"/>
      </w:r>
      <w:r w:rsidRPr="000D3326">
        <w:rPr>
          <w:noProof/>
          <w:szCs w:val="24"/>
        </w:rPr>
        <w:t>[57]</w:t>
      </w:r>
      <w:r>
        <w:rPr>
          <w:szCs w:val="24"/>
        </w:rPr>
        <w:fldChar w:fldCharType="end"/>
      </w:r>
      <w:r w:rsidRPr="009659FF">
        <w:rPr>
          <w:szCs w:val="24"/>
        </w:rPr>
        <w:t>, Hussain</w:t>
      </w:r>
      <w:r>
        <w:rPr>
          <w:szCs w:val="24"/>
        </w:rPr>
        <w:t xml:space="preserve"> </w:t>
      </w:r>
      <w:r>
        <w:rPr>
          <w:szCs w:val="24"/>
        </w:rPr>
        <w:fldChar w:fldCharType="begin" w:fldLock="1"/>
      </w:r>
      <w:r>
        <w:rPr>
          <w:szCs w:val="24"/>
        </w:rPr>
        <w:instrText>ADDIN CSL_CITATION { "citationItems" : [ { "id" : "ITEM-1", "itemData" : { "DOI" : "10.1007/s11071-012-0573-1", "ISSN" : "0924090X", "author" : [ { "dropping-particle" : "", "family" : "Hussain", "given" : "Iqtadar", "non-dropping-particle" : "", "parse-names" : false, "suffix" : "" }, { "dropping-particle" : "", "family" : "Shah", "given" : "Tariq", "non-dropping-particle" : "", "parse-names" : false, "suffix" : "" }, { "dropping-particle" : "", "family" : "Gondal", "given" : "Muhammad Asif", "non-dropping-particle" : "", "parse-names" : false, "suffix" : "" } ], "container-title" : "Nonlinear Dynamics", "id" : "ITEM-1", "issue" : "3", "issued" : { "date-parts" : [ [ "2012" ] ] }, "page" : "1791-1794", "title" : "A novel approach for designing substitution-boxes based on nonlinear chaotic algorithm", "type" : "article-journal", "volume" : "70" }, "uris" : [ "http://www.mendeley.com/documents/?uuid=729975bf-3b47-4ecb-98c2-a8a4345ca6f3" ] } ], "mendeley" : { "formattedCitation" : "[63]", "plainTextFormattedCitation" : "[63]", "previouslyFormattedCitation" : "[63]" }, "properties" : { "noteIndex" : 0 }, "schema" : "https://github.com/citation-style-language/schema/raw/master/csl-citation.json" }</w:instrText>
      </w:r>
      <w:r>
        <w:rPr>
          <w:szCs w:val="24"/>
        </w:rPr>
        <w:fldChar w:fldCharType="separate"/>
      </w:r>
      <w:r w:rsidRPr="000D3326">
        <w:rPr>
          <w:noProof/>
          <w:szCs w:val="24"/>
        </w:rPr>
        <w:t>[63]</w:t>
      </w:r>
      <w:r>
        <w:rPr>
          <w:szCs w:val="24"/>
        </w:rPr>
        <w:fldChar w:fldCharType="end"/>
      </w:r>
      <w:r w:rsidRPr="009659FF">
        <w:rPr>
          <w:szCs w:val="24"/>
        </w:rPr>
        <w:t xml:space="preserve"> tarafından önerilen kaos tabanlı S-Box’ların ve AES algoritmasında kullanılan S-Box’un performans karşılaştırılması </w:t>
      </w:r>
      <w:r w:rsidRPr="00AE46BC">
        <w:rPr>
          <w:szCs w:val="24"/>
        </w:rPr>
        <w:t>yapılmıştır</w:t>
      </w:r>
      <w:r>
        <w:rPr>
          <w:szCs w:val="24"/>
        </w:rPr>
        <w:t>. Tablo 4.17.</w:t>
      </w:r>
      <w:r w:rsidRPr="00AE46BC">
        <w:rPr>
          <w:szCs w:val="24"/>
        </w:rPr>
        <w:t xml:space="preserve">’de S-Box’ların </w:t>
      </w:r>
      <w:r w:rsidRPr="009659FF">
        <w:rPr>
          <w:szCs w:val="24"/>
        </w:rPr>
        <w:t>performans t</w:t>
      </w:r>
      <w:r>
        <w:rPr>
          <w:szCs w:val="24"/>
        </w:rPr>
        <w:t>esti sonuçları görülmektedir.</w:t>
      </w:r>
    </w:p>
    <w:p w:rsidR="00CF32F7" w:rsidRPr="001949EE" w:rsidRDefault="00CF32F7" w:rsidP="001949EE">
      <w:pPr>
        <w:tabs>
          <w:tab w:val="left" w:pos="709"/>
          <w:tab w:val="right" w:leader="dot" w:pos="8222"/>
        </w:tabs>
        <w:rPr>
          <w:szCs w:val="24"/>
        </w:rPr>
      </w:pPr>
    </w:p>
    <w:p w:rsidR="00CF32F7" w:rsidRDefault="00CF32F7" w:rsidP="00510C0F">
      <w:pPr>
        <w:pStyle w:val="tabloyazs"/>
        <w:tabs>
          <w:tab w:val="left" w:pos="709"/>
          <w:tab w:val="right" w:leader="dot" w:pos="8222"/>
        </w:tabs>
      </w:pPr>
      <w:bookmarkStart w:id="112" w:name="_Toc468971249"/>
      <w:r>
        <w:t xml:space="preserve">Tablo </w:t>
      </w:r>
      <w:fldSimple w:instr=" STYLEREF 1 \s ">
        <w:r>
          <w:rPr>
            <w:noProof/>
          </w:rPr>
          <w:t>4</w:t>
        </w:r>
      </w:fldSimple>
      <w:r>
        <w:t>.</w:t>
      </w:r>
      <w:fldSimple w:instr=" SEQ Tablo \* ARABIC \s 1 ">
        <w:r>
          <w:rPr>
            <w:noProof/>
          </w:rPr>
          <w:t>17</w:t>
        </w:r>
      </w:fldSimple>
      <w:r>
        <w:t xml:space="preserve">. </w:t>
      </w:r>
      <w:r w:rsidRPr="004D26B8">
        <w:t>S-Box performans karşılaştırma tablosu</w:t>
      </w:r>
      <w:bookmarkEnd w:id="112"/>
    </w:p>
    <w:p w:rsidR="00CF32F7" w:rsidRDefault="00CF32F7" w:rsidP="00F77F5F">
      <w:pPr>
        <w:tabs>
          <w:tab w:val="left" w:pos="709"/>
          <w:tab w:val="right" w:leader="dot" w:pos="8222"/>
        </w:tabs>
        <w:jc w:val="center"/>
        <w:rPr>
          <w:color w:val="FF0000"/>
          <w:szCs w:val="24"/>
        </w:rPr>
      </w:pPr>
      <w:r w:rsidRPr="00B173BD">
        <w:rPr>
          <w:noProof/>
          <w:lang w:eastAsia="tr-TR"/>
        </w:rPr>
        <w:pict>
          <v:shape id="_x0000_i1115" type="#_x0000_t75" style="width:403.5pt;height:289.5pt;visibility:visible">
            <v:imagedata r:id="rId148" o:title=""/>
          </v:shape>
        </w:pict>
      </w:r>
    </w:p>
    <w:p w:rsidR="00CF32F7" w:rsidRDefault="00CF32F7" w:rsidP="00510C0F">
      <w:pPr>
        <w:tabs>
          <w:tab w:val="left" w:pos="709"/>
          <w:tab w:val="right" w:leader="dot" w:pos="8222"/>
        </w:tabs>
        <w:rPr>
          <w:szCs w:val="24"/>
        </w:rPr>
      </w:pPr>
    </w:p>
    <w:p w:rsidR="00CF32F7" w:rsidRPr="00F45E9A" w:rsidRDefault="00CF32F7" w:rsidP="00510C0F">
      <w:pPr>
        <w:tabs>
          <w:tab w:val="left" w:pos="709"/>
          <w:tab w:val="right" w:leader="dot" w:pos="8222"/>
        </w:tabs>
        <w:rPr>
          <w:szCs w:val="24"/>
        </w:rPr>
      </w:pPr>
      <w:r>
        <w:rPr>
          <w:szCs w:val="24"/>
        </w:rPr>
        <w:t>Tablo 4.17.</w:t>
      </w:r>
      <w:r w:rsidRPr="00AE46BC">
        <w:rPr>
          <w:szCs w:val="24"/>
        </w:rPr>
        <w:t xml:space="preserve">’de görüldüğü </w:t>
      </w:r>
      <w:r w:rsidRPr="00F45E9A">
        <w:rPr>
          <w:szCs w:val="24"/>
        </w:rPr>
        <w:t>üzere, literatürdeki diğer kaos tabanlı S-Box algoritmaları ile karşılaştırıldığında, önerilen kaos tabanlı S-Box’un en yüksek ortalama, min</w:t>
      </w:r>
      <w:r>
        <w:rPr>
          <w:szCs w:val="24"/>
        </w:rPr>
        <w:t>imum ve maksimum doğrusal olmama</w:t>
      </w:r>
      <w:r w:rsidRPr="00F45E9A">
        <w:rPr>
          <w:szCs w:val="24"/>
        </w:rPr>
        <w:t xml:space="preserve"> değerine sahip olduğu görülmektedir. </w:t>
      </w:r>
      <w:r>
        <w:rPr>
          <w:szCs w:val="24"/>
        </w:rPr>
        <w:t>Fakat önerilen S-Box’un maksimum doğrusal olmama değerinin</w:t>
      </w:r>
      <w:r w:rsidRPr="00F45E9A">
        <w:rPr>
          <w:szCs w:val="24"/>
        </w:rPr>
        <w:t xml:space="preserve"> AES algoritmasına yakın olmasına rağmen, AES S-Box değerinden düşük olduğu tespit edilmiştir. </w:t>
      </w:r>
    </w:p>
    <w:p w:rsidR="00CF32F7" w:rsidRPr="00F45E9A" w:rsidRDefault="00CF32F7" w:rsidP="00510C0F">
      <w:pPr>
        <w:tabs>
          <w:tab w:val="left" w:pos="709"/>
          <w:tab w:val="right" w:leader="dot" w:pos="8222"/>
        </w:tabs>
        <w:rPr>
          <w:szCs w:val="24"/>
        </w:rPr>
      </w:pPr>
    </w:p>
    <w:p w:rsidR="00CF32F7" w:rsidRDefault="00CF32F7" w:rsidP="00510C0F">
      <w:pPr>
        <w:tabs>
          <w:tab w:val="left" w:pos="709"/>
          <w:tab w:val="right" w:leader="dot" w:pos="8222"/>
        </w:tabs>
        <w:rPr>
          <w:noProof/>
          <w:szCs w:val="24"/>
          <w:lang w:val="en-GB" w:eastAsia="en-GB"/>
        </w:rPr>
      </w:pPr>
      <w:r w:rsidRPr="00AE46BC">
        <w:rPr>
          <w:szCs w:val="24"/>
        </w:rPr>
        <w:t xml:space="preserve">Tablo </w:t>
      </w:r>
      <w:r>
        <w:rPr>
          <w:szCs w:val="24"/>
        </w:rPr>
        <w:t>4.17.’de</w:t>
      </w:r>
      <w:r w:rsidRPr="00AE46BC">
        <w:rPr>
          <w:szCs w:val="24"/>
        </w:rPr>
        <w:t xml:space="preserve"> </w:t>
      </w:r>
      <w:r w:rsidRPr="00F45E9A">
        <w:rPr>
          <w:szCs w:val="24"/>
        </w:rPr>
        <w:t xml:space="preserve">BIC-SAC ve BIC-Nonlinearity değerlerinin literatürdeki diğer çalışmalar ile karşılaştırılması görülmektedir. BIC-SAC testinde, sonucun ideal değer olan 0,5 olması istenmektedir.  Test </w:t>
      </w:r>
      <w:r>
        <w:rPr>
          <w:szCs w:val="24"/>
        </w:rPr>
        <w:t>sonuçlarına göre, önerilen S-Box</w:t>
      </w:r>
      <w:r w:rsidRPr="00F45E9A">
        <w:rPr>
          <w:szCs w:val="24"/>
        </w:rPr>
        <w:t>’ların BIC-SAC değerleri 0,5 değerine çok yakın bir değere sahiptir. Önerilen S-Box’ların BIC-Nonlinearity değerleri 103,5 ve 103,8 olarak tespit edilmiştir. Bu değerler diğer kaos tabanlı çalışmaların değerleri ile karşılaştırıldığında genel olarak iyi bazı çalışmaların üstünde, bazılarına ise çok yakın olduğu görülmektedir. SAC testinde önerilen S-</w:t>
      </w:r>
      <w:r>
        <w:rPr>
          <w:szCs w:val="24"/>
        </w:rPr>
        <w:t>Box</w:t>
      </w:r>
      <w:r w:rsidRPr="00F45E9A">
        <w:rPr>
          <w:szCs w:val="24"/>
        </w:rPr>
        <w:t xml:space="preserve">’ların ortalama değerleri 0,5012 ve 0,5063 olarak bulunmuştur. Bulunan değerlerin AES algoritması ile birlikte, literatürdeki kaos tabanlı diğer çalışmalara çok yakın olduğu tespit edilmiştir. </w:t>
      </w:r>
      <w:r>
        <w:rPr>
          <w:szCs w:val="24"/>
        </w:rPr>
        <w:t xml:space="preserve"> </w:t>
      </w:r>
      <w:r w:rsidRPr="00AE46BC">
        <w:rPr>
          <w:szCs w:val="24"/>
        </w:rPr>
        <w:t xml:space="preserve">Tablo </w:t>
      </w:r>
      <w:r>
        <w:rPr>
          <w:szCs w:val="24"/>
        </w:rPr>
        <w:t>4.17.’deki</w:t>
      </w:r>
      <w:r w:rsidRPr="00AE46BC">
        <w:rPr>
          <w:szCs w:val="24"/>
        </w:rPr>
        <w:t xml:space="preserve"> </w:t>
      </w:r>
      <w:r>
        <w:rPr>
          <w:szCs w:val="24"/>
        </w:rPr>
        <w:t xml:space="preserve">DP </w:t>
      </w:r>
      <w:r w:rsidRPr="00F45E9A">
        <w:rPr>
          <w:szCs w:val="24"/>
        </w:rPr>
        <w:t xml:space="preserve">değerlerine bakıldığında ise, AES algoritmasına ait DP değerinin en iyi olduğu, kaotik tabanlı S-BOX yapıları içinde önerilen </w:t>
      </w:r>
      <w:r>
        <w:rPr>
          <w:szCs w:val="24"/>
        </w:rPr>
        <w:t>S-Box’ların DP değerinin Tang ve Oz</w:t>
      </w:r>
      <w:r w:rsidRPr="00F45E9A">
        <w:rPr>
          <w:szCs w:val="24"/>
        </w:rPr>
        <w:t xml:space="preserve">kaynak’ ın önerdiği sistemler ile aynı ve diğer karşılaştırılan sistemlerden daha iyi olduğu görülmektedir. </w:t>
      </w:r>
      <w:r w:rsidRPr="00F45E9A">
        <w:rPr>
          <w:noProof/>
          <w:szCs w:val="24"/>
          <w:lang w:val="en-GB" w:eastAsia="en-GB"/>
        </w:rPr>
        <w:t>Bundan dolayı geliştirilen yeni S-Box’un diferansiyel ataklara karşı dirençli bir yapıda olduğu söylenebilir.</w:t>
      </w:r>
    </w:p>
    <w:p w:rsidR="00CF32F7" w:rsidRPr="00F45E9A" w:rsidRDefault="00CF32F7" w:rsidP="00510C0F">
      <w:pPr>
        <w:tabs>
          <w:tab w:val="left" w:pos="709"/>
          <w:tab w:val="right" w:leader="dot" w:pos="8222"/>
        </w:tabs>
        <w:rPr>
          <w:noProof/>
          <w:szCs w:val="24"/>
          <w:lang w:val="en-GB" w:eastAsia="en-GB"/>
        </w:rPr>
      </w:pPr>
    </w:p>
    <w:p w:rsidR="00CF32F7" w:rsidRDefault="00CF32F7" w:rsidP="00C90520">
      <w:pPr>
        <w:tabs>
          <w:tab w:val="left" w:pos="709"/>
          <w:tab w:val="right" w:leader="dot" w:pos="8222"/>
        </w:tabs>
        <w:rPr>
          <w:szCs w:val="24"/>
        </w:rPr>
      </w:pPr>
      <w:r w:rsidRPr="00AD42A9">
        <w:rPr>
          <w:szCs w:val="24"/>
        </w:rPr>
        <w:t xml:space="preserve">S-Box performans test sonuçlarına göre, önerilen kaos tabanlı S-Box’ların diğer kaos tabanlı çalışmalardan, en önemli performans kriterlerinden biri olan </w:t>
      </w:r>
      <w:r>
        <w:rPr>
          <w:szCs w:val="24"/>
        </w:rPr>
        <w:t>doğrusal olmama</w:t>
      </w:r>
      <w:r w:rsidRPr="00AD42A9">
        <w:rPr>
          <w:szCs w:val="24"/>
        </w:rPr>
        <w:t xml:space="preserve"> ve DP değerleri ile öne çıktığı söylenebilir.</w:t>
      </w:r>
      <w:r>
        <w:rPr>
          <w:szCs w:val="24"/>
        </w:rPr>
        <w:t xml:space="preserve"> </w:t>
      </w:r>
      <w:r w:rsidRPr="00AD42A9">
        <w:rPr>
          <w:szCs w:val="24"/>
        </w:rPr>
        <w:t>Geliştirilen algoritmanın üretmiş old</w:t>
      </w:r>
      <w:r>
        <w:rPr>
          <w:szCs w:val="24"/>
        </w:rPr>
        <w:t>uğu S-Box’ ların</w:t>
      </w:r>
      <w:r w:rsidRPr="00AD42A9">
        <w:rPr>
          <w:szCs w:val="24"/>
        </w:rPr>
        <w:t xml:space="preserve"> değerleri AES algoritması ile karşılaştırıldığında, AES algoritmasının </w:t>
      </w:r>
      <w:r>
        <w:rPr>
          <w:szCs w:val="24"/>
        </w:rPr>
        <w:t>doğrusal olmama</w:t>
      </w:r>
      <w:r w:rsidRPr="00AD42A9">
        <w:rPr>
          <w:szCs w:val="24"/>
        </w:rPr>
        <w:t xml:space="preserve"> </w:t>
      </w:r>
      <w:r>
        <w:rPr>
          <w:szCs w:val="24"/>
        </w:rPr>
        <w:t>kriterinde</w:t>
      </w:r>
      <w:r w:rsidRPr="00AD42A9">
        <w:rPr>
          <w:szCs w:val="24"/>
        </w:rPr>
        <w:t xml:space="preserve"> kaos tabanlı tüm algoritmalardan yüksek değere sahip olduğu g</w:t>
      </w:r>
      <w:r>
        <w:rPr>
          <w:szCs w:val="24"/>
        </w:rPr>
        <w:t>örülmektedir. Kaos tabanlı S-Box</w:t>
      </w:r>
      <w:r w:rsidRPr="00AD42A9">
        <w:rPr>
          <w:szCs w:val="24"/>
        </w:rPr>
        <w:t xml:space="preserve"> çalışmaları,  AES algoritmasının üretmiş olduğu </w:t>
      </w:r>
      <w:r>
        <w:rPr>
          <w:szCs w:val="24"/>
        </w:rPr>
        <w:t>doğrusal olmama</w:t>
      </w:r>
      <w:r w:rsidRPr="00AD42A9">
        <w:rPr>
          <w:szCs w:val="24"/>
        </w:rPr>
        <w:t xml:space="preserve"> ve DP değerlerine yaklaşmaya çalışmaktadır. Karşılaştırma tablosundaki kaos tabanlı S-B</w:t>
      </w:r>
      <w:r>
        <w:rPr>
          <w:szCs w:val="24"/>
        </w:rPr>
        <w:t>ox</w:t>
      </w:r>
      <w:r w:rsidRPr="00AD42A9">
        <w:rPr>
          <w:szCs w:val="24"/>
        </w:rPr>
        <w:t xml:space="preserve"> üretim algoritmaların performans değerleri incelendiğinde, AES algoritmasının </w:t>
      </w:r>
      <w:r>
        <w:rPr>
          <w:szCs w:val="24"/>
        </w:rPr>
        <w:t>doğrusal olmama</w:t>
      </w:r>
      <w:r w:rsidRPr="00AD42A9">
        <w:rPr>
          <w:szCs w:val="24"/>
        </w:rPr>
        <w:t xml:space="preserve"> ve DP değerlerine en yakın değerlere, önerilen</w:t>
      </w:r>
      <w:r>
        <w:rPr>
          <w:szCs w:val="24"/>
        </w:rPr>
        <w:t xml:space="preserve"> S-Box</w:t>
      </w:r>
      <w:r w:rsidRPr="00AD42A9">
        <w:rPr>
          <w:szCs w:val="24"/>
        </w:rPr>
        <w:t>’ların sahip olduğu görülmektedir. SAC ve BIC-SAC değerleri incelendiğinde, önerilen S-B</w:t>
      </w:r>
      <w:r>
        <w:rPr>
          <w:szCs w:val="24"/>
        </w:rPr>
        <w:t>ox’</w:t>
      </w:r>
      <w:r w:rsidRPr="00AD42A9">
        <w:rPr>
          <w:szCs w:val="24"/>
        </w:rPr>
        <w:t>ların değerlerinin AES ve kaos tabanlı diğer S-B</w:t>
      </w:r>
      <w:r>
        <w:rPr>
          <w:szCs w:val="24"/>
        </w:rPr>
        <w:t>ox</w:t>
      </w:r>
      <w:r w:rsidRPr="00AD42A9">
        <w:rPr>
          <w:szCs w:val="24"/>
        </w:rPr>
        <w:t>’lardan daha iyi veya çok yakın olduğu tespit edilmiştir. Kaotik sistemler ile üretilen S-B</w:t>
      </w:r>
      <w:r>
        <w:rPr>
          <w:szCs w:val="24"/>
        </w:rPr>
        <w:t>ox</w:t>
      </w:r>
      <w:r w:rsidRPr="00AD42A9">
        <w:rPr>
          <w:szCs w:val="24"/>
        </w:rPr>
        <w:t xml:space="preserve"> yapılarının AES algoritmasının üretim algoritmasına göre çok az işlem yükü içermesi ve güv</w:t>
      </w:r>
      <w:r>
        <w:rPr>
          <w:szCs w:val="24"/>
        </w:rPr>
        <w:t>enlik seviyesinde ise, AES S-Box</w:t>
      </w:r>
      <w:r w:rsidRPr="00AD42A9">
        <w:rPr>
          <w:szCs w:val="24"/>
        </w:rPr>
        <w:t>’ un altında fakat yakın değerler elde etmesi sebebiyle, kaos tabanlı S-B</w:t>
      </w:r>
      <w:r>
        <w:rPr>
          <w:szCs w:val="24"/>
        </w:rPr>
        <w:t>ox</w:t>
      </w:r>
      <w:r w:rsidRPr="00AD42A9">
        <w:rPr>
          <w:szCs w:val="24"/>
        </w:rPr>
        <w:t xml:space="preserve"> üretim algoritmaları üzerine çalışmalar yapılmaktadır. </w:t>
      </w:r>
    </w:p>
    <w:p w:rsidR="00CF32F7" w:rsidRPr="00C90520" w:rsidRDefault="00CF32F7" w:rsidP="00C90520">
      <w:pPr>
        <w:tabs>
          <w:tab w:val="left" w:pos="709"/>
          <w:tab w:val="right" w:leader="dot" w:pos="8222"/>
        </w:tabs>
        <w:rPr>
          <w:szCs w:val="24"/>
        </w:rPr>
      </w:pPr>
    </w:p>
    <w:p w:rsidR="00CF32F7" w:rsidRDefault="00CF32F7" w:rsidP="005576F8">
      <w:pPr>
        <w:pStyle w:val="Heading2"/>
      </w:pPr>
      <w:bookmarkStart w:id="113" w:name="_Toc468971551"/>
      <w:r>
        <w:t xml:space="preserve">4.3. </w:t>
      </w:r>
      <w:r w:rsidRPr="003B5417">
        <w:t xml:space="preserve">Yeni Kaos Tabanlı Simetrik Ve Asimetrik Hibrit </w:t>
      </w:r>
      <w:r>
        <w:t>Şifreleme Algoritmaları</w:t>
      </w:r>
      <w:bookmarkEnd w:id="113"/>
    </w:p>
    <w:p w:rsidR="00CF32F7" w:rsidRPr="00713D41" w:rsidRDefault="00CF32F7" w:rsidP="00713D41">
      <w:pPr>
        <w:pStyle w:val="ListParagraph"/>
        <w:ind w:left="624"/>
      </w:pPr>
    </w:p>
    <w:p w:rsidR="00CF32F7" w:rsidRDefault="00CF32F7" w:rsidP="00510C0F">
      <w:pPr>
        <w:tabs>
          <w:tab w:val="left" w:pos="709"/>
          <w:tab w:val="right" w:leader="dot" w:pos="8222"/>
        </w:tabs>
        <w:rPr>
          <w:szCs w:val="24"/>
        </w:rPr>
      </w:pPr>
      <w:r>
        <w:rPr>
          <w:szCs w:val="24"/>
        </w:rPr>
        <w:t>Bu bölümde</w:t>
      </w:r>
      <w:r w:rsidRPr="008113BC">
        <w:rPr>
          <w:szCs w:val="24"/>
        </w:rPr>
        <w:t xml:space="preserve"> kaos tabanlı simetrik ve asimetrik hibrit şifreleme algoritmaları tasarımı ge</w:t>
      </w:r>
      <w:r>
        <w:rPr>
          <w:szCs w:val="24"/>
        </w:rPr>
        <w:t xml:space="preserve">rçekleştirilmiştir. Hibrit kaos </w:t>
      </w:r>
      <w:r w:rsidRPr="008113BC">
        <w:rPr>
          <w:szCs w:val="24"/>
        </w:rPr>
        <w:t>tabanlı asimetrik şifr</w:t>
      </w:r>
      <w:r>
        <w:rPr>
          <w:szCs w:val="24"/>
        </w:rPr>
        <w:t>e</w:t>
      </w:r>
      <w:r w:rsidRPr="008113BC">
        <w:rPr>
          <w:szCs w:val="24"/>
        </w:rPr>
        <w:t>leme algoritmasının geli</w:t>
      </w:r>
      <w:r>
        <w:rPr>
          <w:szCs w:val="24"/>
        </w:rPr>
        <w:t xml:space="preserve">ştirilmesinde RSA, </w:t>
      </w:r>
      <w:r w:rsidRPr="008113BC">
        <w:rPr>
          <w:szCs w:val="24"/>
        </w:rPr>
        <w:t xml:space="preserve">simetrik şifreleme algoritması tasarımında ise S-AES algoritması kullanılmıştır. Tasarımlarda tez çalışmasında geliştirilen yeni kaotik sistemleri temel alan RSÜ </w:t>
      </w:r>
      <w:r>
        <w:rPr>
          <w:szCs w:val="24"/>
        </w:rPr>
        <w:t>algoritmaları</w:t>
      </w:r>
      <w:r w:rsidRPr="008113BC">
        <w:rPr>
          <w:szCs w:val="24"/>
        </w:rPr>
        <w:t xml:space="preserve"> kullanılmıştır. Kaotik sistemlerin zengin dinamik yapıları ile modern şifreleme algoritmalarının güçlü yönlerini birlikte kullanan </w:t>
      </w:r>
      <w:r>
        <w:rPr>
          <w:szCs w:val="24"/>
        </w:rPr>
        <w:t>algoritmalar geliştirilmiştir.</w:t>
      </w:r>
      <w:r w:rsidRPr="008113BC">
        <w:rPr>
          <w:szCs w:val="24"/>
        </w:rPr>
        <w:t xml:space="preserve"> Modern şifreleme algoritmalarında kullanılan işlemler üzerinde değişime gidilerek, daha az işlem yükü ile daha yüksek güvenliğe sahip şifreleme algoritmaları geliştirilmesi hedeflenmiştir.</w:t>
      </w:r>
      <w:r>
        <w:rPr>
          <w:szCs w:val="24"/>
        </w:rPr>
        <w:t xml:space="preserve"> Sadece kaos tabanlı sistemlerin kullanıldığı şifreleme algoritmalarının zayıf ve kırılabilir olduğu, yapılan literatür taraması sonucu gösterilmiştir. Bu sebeple kaotik sistemlerin kullanıldığı hibrit tasarımlar gerçekleştirilmiştir. Literatürde geliştirilen hibrit yapılar incelendiğinde, kaotik sistemlerin bu tasarımların belli yerlerinde sınırlı olarak kullanıldığı tespit edilmiştir. Örnek olarak, kaos tabanlı RSÜ’ler algoritmalara anahtar üretmek için yaygın olarak kullanılmıştır. Literatürdeki çalışmalardan farklı olarak, geliştirilen hibrit şifreleme algoritmalarında kaos tabanlı RSÜ’ler tarafından üretilen NIST testlerini geçmiş rasgele sayı dizileri algoritmanın bir çok farklı tasarım aşamasında kullanılmıştır.</w:t>
      </w:r>
    </w:p>
    <w:p w:rsidR="00CF32F7" w:rsidRPr="002962BD" w:rsidRDefault="00CF32F7" w:rsidP="00DD67DB"/>
    <w:p w:rsidR="00CF32F7" w:rsidRPr="008113BC" w:rsidRDefault="00CF32F7" w:rsidP="00C90520">
      <w:pPr>
        <w:pStyle w:val="Heading3"/>
      </w:pPr>
      <w:bookmarkStart w:id="114" w:name="_Toc468971552"/>
      <w:r>
        <w:t>4.3</w:t>
      </w:r>
      <w:r w:rsidRPr="008113BC">
        <w:t xml:space="preserve">.1.  </w:t>
      </w:r>
      <w:r>
        <w:t xml:space="preserve">Yeni </w:t>
      </w:r>
      <w:r w:rsidRPr="008113BC">
        <w:t>CRSA</w:t>
      </w:r>
      <w:r>
        <w:t xml:space="preserve"> kaos tabanlı h</w:t>
      </w:r>
      <w:r w:rsidRPr="008113BC">
        <w:t xml:space="preserve">ibrit </w:t>
      </w:r>
      <w:r>
        <w:t>şifreleme algoritması t</w:t>
      </w:r>
      <w:r w:rsidRPr="008113BC">
        <w:t>asarımı</w:t>
      </w:r>
      <w:bookmarkEnd w:id="114"/>
    </w:p>
    <w:p w:rsidR="00CF32F7" w:rsidRPr="003C63E7" w:rsidRDefault="00CF32F7" w:rsidP="00510C0F">
      <w:pPr>
        <w:tabs>
          <w:tab w:val="left" w:pos="709"/>
          <w:tab w:val="right" w:leader="dot" w:pos="8222"/>
        </w:tabs>
        <w:rPr>
          <w:color w:val="FF0000"/>
        </w:rPr>
      </w:pPr>
    </w:p>
    <w:p w:rsidR="00CF32F7" w:rsidRPr="00D67829" w:rsidRDefault="00CF32F7" w:rsidP="00510C0F">
      <w:pPr>
        <w:tabs>
          <w:tab w:val="left" w:pos="709"/>
          <w:tab w:val="right" w:leader="dot" w:pos="8222"/>
        </w:tabs>
        <w:rPr>
          <w:szCs w:val="24"/>
        </w:rPr>
      </w:pPr>
      <w:r w:rsidRPr="00D67829">
        <w:rPr>
          <w:szCs w:val="24"/>
        </w:rPr>
        <w:t xml:space="preserve">Bu bölümde, güçlü matematiksel alt yapıya sahip RSA algoritması ile RSÜ-1 rasgele sayı üreteci algoritmasının birlikte kullanıldığı hibrit bir şifreleme algoritması geliştirilmiştir. RSÜ-1 rasgele sayı üretecinde NCS kaotik sistemi kullanılmıştır. NCS kaotik sisteminin kullanıldığı RSÜ-1 algoritmasının tüm NIST testlerinden başarılı bir şekilde geçtiği ve şifreleme uygulamalarında kullanılmak üzere yeterli rassallıkta sayılar </w:t>
      </w:r>
      <w:r w:rsidRPr="00AE46BC">
        <w:rPr>
          <w:szCs w:val="24"/>
        </w:rPr>
        <w:t xml:space="preserve">ürettiği </w:t>
      </w:r>
      <w:r>
        <w:rPr>
          <w:szCs w:val="24"/>
        </w:rPr>
        <w:t xml:space="preserve">daha önce </w:t>
      </w:r>
      <w:r w:rsidRPr="00AE46BC">
        <w:rPr>
          <w:szCs w:val="24"/>
        </w:rPr>
        <w:t>Tablo 4.1</w:t>
      </w:r>
      <w:r>
        <w:rPr>
          <w:szCs w:val="24"/>
        </w:rPr>
        <w:t>.</w:t>
      </w:r>
      <w:r w:rsidRPr="00AE46BC">
        <w:rPr>
          <w:szCs w:val="24"/>
        </w:rPr>
        <w:t xml:space="preserve">’deki sonuçlara göre tespit edilmiştir. CRSA algoritması tasarımına ait blok diyagram </w:t>
      </w:r>
      <w:r>
        <w:rPr>
          <w:szCs w:val="24"/>
        </w:rPr>
        <w:t>Şekil 4.3.</w:t>
      </w:r>
      <w:r w:rsidRPr="00AE46BC">
        <w:rPr>
          <w:szCs w:val="24"/>
        </w:rPr>
        <w:t>’de görülmektedir</w:t>
      </w:r>
      <w:r w:rsidRPr="00D67829">
        <w:rPr>
          <w:szCs w:val="24"/>
        </w:rPr>
        <w:t>.</w:t>
      </w:r>
    </w:p>
    <w:p w:rsidR="00CF32F7" w:rsidRDefault="00CF32F7" w:rsidP="00510C0F">
      <w:pPr>
        <w:tabs>
          <w:tab w:val="left" w:pos="709"/>
          <w:tab w:val="right" w:leader="dot" w:pos="8222"/>
        </w:tabs>
        <w:rPr>
          <w:color w:val="FF0000"/>
          <w:szCs w:val="24"/>
        </w:rPr>
      </w:pPr>
    </w:p>
    <w:p w:rsidR="00CF32F7" w:rsidRDefault="00CF32F7" w:rsidP="00510C0F">
      <w:pPr>
        <w:tabs>
          <w:tab w:val="left" w:pos="709"/>
          <w:tab w:val="right" w:leader="dot" w:pos="8222"/>
        </w:tabs>
        <w:rPr>
          <w:szCs w:val="24"/>
        </w:rPr>
      </w:pPr>
      <w:r>
        <w:rPr>
          <w:szCs w:val="24"/>
        </w:rPr>
        <w:t>Kaos tabanlı RSÜ’nin</w:t>
      </w:r>
      <w:r w:rsidRPr="00E520C4">
        <w:rPr>
          <w:szCs w:val="24"/>
        </w:rPr>
        <w:t xml:space="preserve"> sayısal değer üretmesi için kaotik sisteme ait başlangıç koşulları ve kontrol parametreleri sisteme girdi olarak verilmektedir. Kaos tabanlı RSÜ’den x, y ve z olmak üzere üç fazda rasgele sayılar üretilmektedir. Elde edilen bu rasgele sayılardan x ve y fazından elde edilen ikilik sayı sistemindeki değerler, RSA algoritmasının başlangıcında p ve q değerlerinin üretilmesinde kullanılmaktadır.  </w:t>
      </w:r>
      <w:r>
        <w:rPr>
          <w:szCs w:val="24"/>
        </w:rPr>
        <w:t xml:space="preserve">İstenilen uzunlukta </w:t>
      </w:r>
      <w:r w:rsidRPr="00E520C4">
        <w:rPr>
          <w:szCs w:val="24"/>
        </w:rPr>
        <w:t>p</w:t>
      </w:r>
      <w:r>
        <w:rPr>
          <w:szCs w:val="24"/>
        </w:rPr>
        <w:t xml:space="preserve"> ve q değerleri,</w:t>
      </w:r>
      <w:r w:rsidRPr="00E520C4">
        <w:rPr>
          <w:szCs w:val="24"/>
        </w:rPr>
        <w:t xml:space="preserve"> RSÜ tarafından üretilmektedir. p ve q değerlerinin büyük olması algoritmanın zorluk derecesini artırmaktadır. Bu tasarımda p ve q değerleri istenildiği kadar büyük seçilebilmekte ve algoritmanın şifreleme gücü artırılabilmektedir. x ve y fazı</w:t>
      </w:r>
      <w:r>
        <w:rPr>
          <w:szCs w:val="24"/>
        </w:rPr>
        <w:t>ndan alınan bit dizileri onlu</w:t>
      </w:r>
      <w:r w:rsidRPr="00E520C4">
        <w:rPr>
          <w:szCs w:val="24"/>
        </w:rPr>
        <w:t xml:space="preserve"> sayı sistemine dönüştürülerek, aralarında asallık kontrolü </w:t>
      </w:r>
      <w:r>
        <w:rPr>
          <w:szCs w:val="24"/>
        </w:rPr>
        <w:t>yapılmaktadır</w:t>
      </w:r>
      <w:r w:rsidRPr="00E520C4">
        <w:rPr>
          <w:szCs w:val="24"/>
        </w:rPr>
        <w:t>. Aralarında asal olmamaları durumunda, RSÜ üzerinden tekrar aynı sayıda bit alınarak, dönüşüm gerçekleştirilip aralarında asallık kontrolü yapılmakta, aralarında asal sayı üretimi gerçekleşinceye kadar bu işlem devam etmektedir. p ve q değerleri üretiminin ardından, şifrelenecek olan veri ik</w:t>
      </w:r>
      <w:r>
        <w:rPr>
          <w:szCs w:val="24"/>
        </w:rPr>
        <w:t>i</w:t>
      </w:r>
      <w:r w:rsidRPr="00E520C4">
        <w:rPr>
          <w:szCs w:val="24"/>
        </w:rPr>
        <w:t xml:space="preserve">lik </w:t>
      </w:r>
      <w:r>
        <w:rPr>
          <w:szCs w:val="24"/>
        </w:rPr>
        <w:t>sisteme</w:t>
      </w:r>
      <w:r w:rsidRPr="00E520C4">
        <w:rPr>
          <w:szCs w:val="24"/>
        </w:rPr>
        <w:t xml:space="preserve"> dönüş</w:t>
      </w:r>
      <w:r>
        <w:rPr>
          <w:szCs w:val="24"/>
        </w:rPr>
        <w:t>t</w:t>
      </w:r>
      <w:r w:rsidRPr="00E520C4">
        <w:rPr>
          <w:szCs w:val="24"/>
        </w:rPr>
        <w:t>ü</w:t>
      </w:r>
      <w:r>
        <w:rPr>
          <w:szCs w:val="24"/>
        </w:rPr>
        <w:t>rülerek,</w:t>
      </w:r>
      <w:r w:rsidRPr="00E520C4">
        <w:rPr>
          <w:szCs w:val="24"/>
        </w:rPr>
        <w:t xml:space="preserve"> verinin boyutu kadar bit kaos tabanlı RSÜ’nün z fazından elde edilmekte ve üretilen anahtar ile veri bit bazında XOR işlemine tabi tutulmaktadır. XOR işlemine tabi tutulan veri bir ön şifreleme işleminden geçirilmektedir. XOR işleminden geçirilmiş olan veri </w:t>
      </w:r>
      <w:r>
        <w:rPr>
          <w:szCs w:val="24"/>
        </w:rPr>
        <w:t>core-</w:t>
      </w:r>
      <w:r w:rsidRPr="00E520C4">
        <w:rPr>
          <w:szCs w:val="24"/>
        </w:rPr>
        <w:t>RSA algoritması ile şifrelenmekte ve şifreli veri elde edilmektedir.</w:t>
      </w:r>
      <w:r>
        <w:rPr>
          <w:szCs w:val="24"/>
        </w:rPr>
        <w:t xml:space="preserve"> core-RSA algoritmasına p ve q değerleri RSÜ tarafından üretilen değerlerden verilmekte, diğer işlemler RSA algoritmasında olduğu gibi gerçekleştirilmektedir.</w:t>
      </w:r>
      <w:r w:rsidRPr="00E520C4">
        <w:rPr>
          <w:szCs w:val="24"/>
        </w:rPr>
        <w:t xml:space="preserve"> </w:t>
      </w:r>
      <w:r w:rsidRPr="004F305B">
        <w:rPr>
          <w:szCs w:val="24"/>
        </w:rPr>
        <w:t>Gönderici taraf RSA algoritmasının üretmiş olduğu n ve e değerleri ile şifreleme işlemini yapmakta ve veriyi alıcı tarafına ulaştırmaktadır. Alıcı taraf ise kendisine ulaştırıla</w:t>
      </w:r>
      <w:r>
        <w:rPr>
          <w:szCs w:val="24"/>
        </w:rPr>
        <w:t xml:space="preserve">n n ve e değerlerini kullanarak, </w:t>
      </w:r>
      <w:r w:rsidRPr="004F305B">
        <w:rPr>
          <w:szCs w:val="24"/>
        </w:rPr>
        <w:t>d değerini hesaplamakta, daha sonra n ve d değerini kullanarak şifreli veriyi çözmektedir. Çözülmüş olan şifreli verinin orijinal veriye dönüşümü için</w:t>
      </w:r>
      <w:r>
        <w:rPr>
          <w:szCs w:val="24"/>
        </w:rPr>
        <w:t xml:space="preserve">, </w:t>
      </w:r>
      <w:r w:rsidRPr="004F305B">
        <w:rPr>
          <w:szCs w:val="24"/>
        </w:rPr>
        <w:t xml:space="preserve">gönderici tarafta </w:t>
      </w:r>
      <w:r>
        <w:rPr>
          <w:szCs w:val="24"/>
        </w:rPr>
        <w:t>kullanılan özdeş RSÜ kullanılarak aynı anahtar ile XOR’lanıp,</w:t>
      </w:r>
      <w:r w:rsidRPr="004F305B">
        <w:rPr>
          <w:szCs w:val="24"/>
        </w:rPr>
        <w:t xml:space="preserve"> RSA algoritmasından elde edilen veriye uygulanarak orijinal veri elde edilmektedir. </w:t>
      </w:r>
      <w:r w:rsidRPr="00A666ED">
        <w:rPr>
          <w:szCs w:val="24"/>
        </w:rPr>
        <w:t>Bu tasarı</w:t>
      </w:r>
      <w:r>
        <w:rPr>
          <w:szCs w:val="24"/>
        </w:rPr>
        <w:t xml:space="preserve">mda kaos tabanlı RSÜ </w:t>
      </w:r>
      <w:r w:rsidRPr="00A666ED">
        <w:rPr>
          <w:szCs w:val="24"/>
        </w:rPr>
        <w:t>kullanılarak RSA algoritması güçlendirilmiştir. Veri üzerinde, üretilen rasgele bitler ile XOR işlemi yapılmış ve RSA algoritmasının kullandığı p ve q değerlerinin kaos tabanlı RSÜ kullanılarak istenilen büyüklükte ve daha rassal olarak üretimi sağlanmıştır.</w:t>
      </w:r>
    </w:p>
    <w:p w:rsidR="00CF32F7" w:rsidRDefault="00CF32F7" w:rsidP="00510C0F">
      <w:pPr>
        <w:tabs>
          <w:tab w:val="left" w:pos="709"/>
          <w:tab w:val="right" w:leader="dot" w:pos="8222"/>
        </w:tabs>
        <w:rPr>
          <w:szCs w:val="24"/>
        </w:rPr>
      </w:pPr>
    </w:p>
    <w:p w:rsidR="00CF32F7" w:rsidRPr="006D0DDF" w:rsidRDefault="00CF32F7" w:rsidP="005F14E3">
      <w:pPr>
        <w:tabs>
          <w:tab w:val="left" w:pos="709"/>
          <w:tab w:val="right" w:leader="dot" w:pos="8222"/>
        </w:tabs>
        <w:rPr>
          <w:szCs w:val="24"/>
        </w:rPr>
      </w:pPr>
      <w:r w:rsidRPr="006D0DDF">
        <w:rPr>
          <w:szCs w:val="24"/>
        </w:rPr>
        <w:t>CRSA şifreleme algoritması</w:t>
      </w:r>
      <w:r>
        <w:rPr>
          <w:szCs w:val="24"/>
        </w:rPr>
        <w:t>nın</w:t>
      </w:r>
      <w:r w:rsidRPr="006D0DDF">
        <w:rPr>
          <w:szCs w:val="24"/>
        </w:rPr>
        <w:t xml:space="preserve"> uygulama</w:t>
      </w:r>
      <w:r>
        <w:rPr>
          <w:szCs w:val="24"/>
        </w:rPr>
        <w:t>sı</w:t>
      </w:r>
      <w:r w:rsidRPr="006D0DDF">
        <w:rPr>
          <w:szCs w:val="24"/>
        </w:rPr>
        <w:t xml:space="preserve"> Matlab ortamında gerçekleştirilmiştir.   CRSA</w:t>
      </w:r>
      <w:r>
        <w:rPr>
          <w:szCs w:val="24"/>
        </w:rPr>
        <w:t xml:space="preserve"> algoritmasının başlangıcında, Ş</w:t>
      </w:r>
      <w:r w:rsidRPr="006D0DDF">
        <w:rPr>
          <w:szCs w:val="24"/>
        </w:rPr>
        <w:t xml:space="preserve">ekil </w:t>
      </w:r>
      <w:r>
        <w:rPr>
          <w:szCs w:val="24"/>
        </w:rPr>
        <w:t>4.4.</w:t>
      </w:r>
      <w:r w:rsidRPr="006D0DDF">
        <w:rPr>
          <w:szCs w:val="24"/>
        </w:rPr>
        <w:t xml:space="preserve">’de görüldüğü gibi algoritmanın çalışması için gerekli değerler hesaplanmıştır. Şifreleme algoritmasında kullanılan p ve q kendi aralarında asal olan değerleri kaos tabanlı RSÜ kullanılarak hesaplanmıştır. </w:t>
      </w:r>
      <w:r>
        <w:rPr>
          <w:szCs w:val="24"/>
        </w:rPr>
        <w:t xml:space="preserve"> p</w:t>
      </w:r>
      <w:r w:rsidRPr="006D0DDF">
        <w:rPr>
          <w:szCs w:val="24"/>
        </w:rPr>
        <w:t xml:space="preserve"> ve q değerlerinin hesaplanmasının ardından n mod değeri,  </w:t>
      </w:r>
      <w:r w:rsidRPr="006D0DDF">
        <w:rPr>
          <w:rStyle w:val="apple-converted-space"/>
          <w:szCs w:val="24"/>
          <w:shd w:val="clear" w:color="auto" w:fill="FFFFFF"/>
        </w:rPr>
        <w:t> </w:t>
      </w:r>
      <w:hyperlink r:id="rId149" w:history="1">
        <w:r w:rsidRPr="00CA35D2">
          <w:rPr>
            <w:noProof/>
            <w:szCs w:val="24"/>
            <w:shd w:val="clear" w:color="auto" w:fill="FFFFFF"/>
            <w:lang w:eastAsia="tr-TR"/>
          </w:rPr>
          <w:pict>
            <v:shape id="Resim 9" o:spid="_x0000_i1116" type="#_x0000_t75" alt="Greek phi Didot.svg" href="https://en.wikipedia.org/wiki/File:Greek_phi_Didot.s" style="width:8.25pt;height:12pt;visibility:visible" o:button="t">
              <v:fill o:detectmouseclick="t"/>
              <v:imagedata r:id="rId150" o:title=""/>
            </v:shape>
          </w:pict>
        </w:r>
      </w:hyperlink>
      <w:r w:rsidRPr="006D0DDF">
        <w:rPr>
          <w:rStyle w:val="apple-converted-space"/>
          <w:szCs w:val="24"/>
          <w:shd w:val="clear" w:color="auto" w:fill="FFFFFF"/>
        </w:rPr>
        <w:t>(n) , e ve d değerleri hesaplanmıştır.</w:t>
      </w:r>
      <w:r>
        <w:rPr>
          <w:rStyle w:val="apple-converted-space"/>
          <w:szCs w:val="24"/>
          <w:shd w:val="clear" w:color="auto" w:fill="FFFFFF"/>
        </w:rPr>
        <w:t xml:space="preserve"> Bu değerlerden n ve e genel anahtar olarak şifrelemede, d ve e çözme işleminde kullanılmaktadır.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p>
    <w:p w:rsidR="00CF32F7" w:rsidRDefault="00CF32F7" w:rsidP="009218F3">
      <w:pPr>
        <w:keepNext/>
        <w:tabs>
          <w:tab w:val="left" w:pos="709"/>
          <w:tab w:val="right" w:leader="dot" w:pos="8222"/>
        </w:tabs>
      </w:pPr>
      <w:r>
        <w:rPr>
          <w:noProof/>
          <w:lang w:eastAsia="tr-TR"/>
        </w:rPr>
        <w:pict>
          <v:shape id="Metin Kutusu 2" o:spid="_x0000_s1037" type="#_x0000_t202" style="position:absolute;left:0;text-align:left;margin-left:-54.15pt;margin-top:250pt;width:185.25pt;height:18.75pt;rotation:-90;z-index:251661312;visibility:visible;mso-wrap-distance-top:3.6pt;mso-wrap-distance-bottom:3.6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" stroked="f">
            <v:textbox>
              <w:txbxContent>
                <w:p w:rsidR="00CF32F7" w:rsidRPr="00441D54" w:rsidRDefault="00CF32F7">
                  <w:pPr>
                    <w:rPr>
                      <w:sz w:val="18"/>
                      <w:szCs w:val="18"/>
                    </w:rPr>
                  </w:pPr>
                  <w:r>
                    <w:rPr>
                      <w:sz w:val="18"/>
                      <w:szCs w:val="18"/>
                    </w:rPr>
                    <w:t>Şekil 4.3</w:t>
                  </w:r>
                  <w:r w:rsidRPr="00441D54">
                    <w:rPr>
                      <w:sz w:val="18"/>
                      <w:szCs w:val="18"/>
                    </w:rPr>
                    <w:t>. CRSA algoritması blok diyagramı</w:t>
                  </w:r>
                </w:p>
              </w:txbxContent>
            </v:textbox>
            <w10:wrap type="square" anchorx="margin"/>
          </v:shape>
        </w:pict>
      </w:r>
      <w:r w:rsidRPr="00297440">
        <w:rPr>
          <w:noProof/>
          <w:color w:val="FF0000"/>
          <w:lang w:eastAsia="tr-TR"/>
        </w:rPr>
        <w:pict>
          <v:shape id="_x0000_i1117" type="#_x0000_t75" style="width:333.75pt;height:543pt;mso-position-horizontal-relative:char;mso-position-vertical-relative:line">
            <v:imagedata r:id="rId151" o:title=""/>
          </v:shape>
        </w:pict>
      </w:r>
    </w:p>
    <w:p w:rsidR="00CF32F7" w:rsidRPr="009218F3" w:rsidRDefault="00CF32F7" w:rsidP="009218F3">
      <w:pPr>
        <w:pStyle w:val="Caption"/>
        <w:jc w:val="both"/>
        <w:rPr>
          <w:noProof/>
          <w:color w:val="FFFFFF"/>
        </w:rPr>
      </w:pPr>
      <w:bookmarkStart w:id="115" w:name="_Toc470095626"/>
      <w:r w:rsidRPr="009218F3">
        <w:rPr>
          <w:color w:val="FFFFFF"/>
        </w:rPr>
        <w:t xml:space="preserve">Şekil </w:t>
      </w:r>
      <w:r>
        <w:rPr>
          <w:color w:val="FFFFFF"/>
        </w:rPr>
        <w:fldChar w:fldCharType="begin"/>
      </w:r>
      <w:r>
        <w:rPr>
          <w:color w:val="FFFFFF"/>
        </w:rPr>
        <w:instrText xml:space="preserve"> STYLEREF 1 \s </w:instrText>
      </w:r>
      <w:r>
        <w:rPr>
          <w:color w:val="FFFFFF"/>
        </w:rPr>
        <w:fldChar w:fldCharType="separate"/>
      </w:r>
      <w:r>
        <w:rPr>
          <w:noProof/>
          <w:color w:val="FFFFFF"/>
        </w:rPr>
        <w:t>4</w:t>
      </w:r>
      <w:r>
        <w:rPr>
          <w:color w:val="FFFFFF"/>
        </w:rPr>
        <w:fldChar w:fldCharType="end"/>
      </w:r>
      <w:r>
        <w:rPr>
          <w:color w:val="FFFFFF"/>
        </w:rPr>
        <w:t>.</w:t>
      </w:r>
      <w:r>
        <w:rPr>
          <w:color w:val="FFFFFF"/>
        </w:rPr>
        <w:fldChar w:fldCharType="begin"/>
      </w:r>
      <w:r>
        <w:rPr>
          <w:color w:val="FFFFFF"/>
        </w:rPr>
        <w:instrText xml:space="preserve"> SEQ Şekil \* ARABIC \s 1 </w:instrText>
      </w:r>
      <w:r>
        <w:rPr>
          <w:color w:val="FFFFFF"/>
        </w:rPr>
        <w:fldChar w:fldCharType="separate"/>
      </w:r>
      <w:r>
        <w:rPr>
          <w:noProof/>
          <w:color w:val="FFFFFF"/>
        </w:rPr>
        <w:t>3</w:t>
      </w:r>
      <w:r>
        <w:rPr>
          <w:color w:val="FFFFFF"/>
        </w:rPr>
        <w:fldChar w:fldCharType="end"/>
      </w:r>
      <w:r w:rsidRPr="009218F3">
        <w:rPr>
          <w:color w:val="FFFFFF"/>
        </w:rPr>
        <w:t>. CRSA algoritması blok diyagramı</w:t>
      </w:r>
      <w:bookmarkEnd w:id="115"/>
    </w:p>
    <w:p w:rsidR="00CF32F7" w:rsidRDefault="00CF32F7" w:rsidP="00510C0F">
      <w:pPr>
        <w:tabs>
          <w:tab w:val="left" w:pos="709"/>
          <w:tab w:val="right" w:leader="dot" w:pos="8222"/>
        </w:tabs>
        <w:rPr>
          <w:noProof/>
          <w:color w:val="FF0000"/>
          <w:lang w:eastAsia="tr-TR"/>
        </w:rPr>
      </w:pPr>
    </w:p>
    <w:p w:rsidR="00CF32F7" w:rsidRDefault="00CF32F7" w:rsidP="00510C0F">
      <w:pPr>
        <w:tabs>
          <w:tab w:val="left" w:pos="709"/>
          <w:tab w:val="right" w:leader="dot" w:pos="8222"/>
        </w:tabs>
        <w:rPr>
          <w:noProof/>
          <w:color w:val="FF0000"/>
          <w:lang w:eastAsia="tr-TR"/>
        </w:rPr>
      </w:pPr>
    </w:p>
    <w:p w:rsidR="00CF32F7" w:rsidRDefault="00CF32F7" w:rsidP="00F705E8">
      <w:pPr>
        <w:keepNext/>
        <w:tabs>
          <w:tab w:val="left" w:pos="709"/>
          <w:tab w:val="right" w:leader="dot" w:pos="8222"/>
        </w:tabs>
        <w:jc w:val="center"/>
      </w:pPr>
      <w:r w:rsidRPr="00B173BD">
        <w:rPr>
          <w:noProof/>
          <w:lang w:eastAsia="tr-TR"/>
        </w:rPr>
        <w:pict>
          <v:shape id="Resim 6736" o:spid="_x0000_i1118" type="#_x0000_t75" style="width:337.5pt;height:133.5pt;visibility:visible">
            <v:imagedata r:id="rId152" o:title="" croptop="4119f" cropbottom="4419f"/>
          </v:shape>
        </w:pict>
      </w:r>
    </w:p>
    <w:p w:rsidR="00CF32F7" w:rsidRDefault="00CF32F7" w:rsidP="00F705E8">
      <w:pPr>
        <w:pStyle w:val="Caption"/>
        <w:jc w:val="center"/>
      </w:pPr>
      <w:bookmarkStart w:id="116" w:name="_Toc470095627"/>
      <w:r>
        <w:t xml:space="preserve">Şekil </w:t>
      </w:r>
      <w:fldSimple w:instr=" STYLEREF 1 \s ">
        <w:r>
          <w:rPr>
            <w:noProof/>
          </w:rPr>
          <w:t>4</w:t>
        </w:r>
      </w:fldSimple>
      <w:r>
        <w:t>.</w:t>
      </w:r>
      <w:fldSimple w:instr=" SEQ Şekil \* ARABIC \s 1 ">
        <w:r>
          <w:rPr>
            <w:noProof/>
          </w:rPr>
          <w:t>4</w:t>
        </w:r>
      </w:fldSimple>
      <w:r>
        <w:t xml:space="preserve">. </w:t>
      </w:r>
      <w:r w:rsidRPr="00E45450">
        <w:t>CRSA algoritmasında değerlerin üretilmesi</w:t>
      </w:r>
      <w:bookmarkEnd w:id="116"/>
    </w:p>
    <w:p w:rsidR="00CF32F7" w:rsidRPr="00F705E8" w:rsidRDefault="00CF32F7" w:rsidP="00F705E8"/>
    <w:p w:rsidR="00CF32F7" w:rsidRPr="00987E76" w:rsidRDefault="00CF32F7" w:rsidP="0078687C">
      <w:pPr>
        <w:pStyle w:val="resimyazs"/>
        <w:tabs>
          <w:tab w:val="left" w:pos="709"/>
          <w:tab w:val="right" w:leader="dot" w:pos="8222"/>
        </w:tabs>
        <w:jc w:val="both"/>
        <w:rPr>
          <w:color w:val="FF0000"/>
        </w:rPr>
      </w:pPr>
    </w:p>
    <w:p w:rsidR="00CF32F7" w:rsidRPr="00E14E8F" w:rsidRDefault="00CF32F7" w:rsidP="00E14D6B">
      <w:pPr>
        <w:pStyle w:val="Heading3"/>
      </w:pPr>
      <w:bookmarkStart w:id="117" w:name="_Toc468971553"/>
      <w:r>
        <w:t>4.3</w:t>
      </w:r>
      <w:r w:rsidRPr="00E14E8F">
        <w:t xml:space="preserve">.2.  </w:t>
      </w:r>
      <w:r>
        <w:t xml:space="preserve">Yeni </w:t>
      </w:r>
      <w:r w:rsidRPr="00E14E8F">
        <w:t xml:space="preserve">CS-AES </w:t>
      </w:r>
      <w:r>
        <w:t>kaos tabanlı hibrit şifreleme a</w:t>
      </w:r>
      <w:r w:rsidRPr="00E14E8F">
        <w:t>l</w:t>
      </w:r>
      <w:r>
        <w:t>goritması t</w:t>
      </w:r>
      <w:r w:rsidRPr="00E14E8F">
        <w:t>asarımı</w:t>
      </w:r>
      <w:bookmarkEnd w:id="117"/>
    </w:p>
    <w:p w:rsidR="00CF32F7" w:rsidRPr="003C63E7" w:rsidRDefault="00CF32F7" w:rsidP="00510C0F">
      <w:pPr>
        <w:tabs>
          <w:tab w:val="left" w:pos="709"/>
          <w:tab w:val="right" w:leader="dot" w:pos="8222"/>
        </w:tabs>
        <w:rPr>
          <w:color w:val="FF0000"/>
        </w:rPr>
      </w:pPr>
    </w:p>
    <w:p w:rsidR="00CF32F7" w:rsidRDefault="00CF32F7" w:rsidP="00510C0F">
      <w:pPr>
        <w:tabs>
          <w:tab w:val="left" w:pos="709"/>
          <w:tab w:val="right" w:leader="dot" w:pos="8222"/>
        </w:tabs>
        <w:rPr>
          <w:szCs w:val="24"/>
        </w:rPr>
      </w:pPr>
      <w:r w:rsidRPr="00B17BB6">
        <w:rPr>
          <w:szCs w:val="24"/>
        </w:rPr>
        <w:t xml:space="preserve">Yeni CS-AES kaos tabanlı hibrit blok şifreleme algoritması, önceki bölümlerde açıklanan </w:t>
      </w:r>
      <w:r>
        <w:rPr>
          <w:szCs w:val="24"/>
        </w:rPr>
        <w:t xml:space="preserve">yeni skala edilmiş Zhongtang kaotik sistemini kullanan </w:t>
      </w:r>
      <w:r w:rsidRPr="00B17BB6">
        <w:rPr>
          <w:szCs w:val="24"/>
        </w:rPr>
        <w:t>RSÜ-2 rasgele sayı üreteci, kaos tabanlı S-Box üretim algori</w:t>
      </w:r>
      <w:r>
        <w:rPr>
          <w:szCs w:val="24"/>
        </w:rPr>
        <w:t>tması ve S-AES şifreleme algorit</w:t>
      </w:r>
      <w:r w:rsidRPr="00B17BB6">
        <w:rPr>
          <w:szCs w:val="24"/>
        </w:rPr>
        <w:t>ması kullanılarak geliştirilmiştir. Geliştirilen yeni şifreleme algoritması blok şifreleme gerçekleştiren simetrik tabanlı bir algoritmadır. CS-AES algoritmasında, kaos tabanlı sistemler algoritmada farklı işlemler için kullanılmıştır.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Pr>
          <w:szCs w:val="24"/>
        </w:rPr>
        <w:t>Algoritma tasrımında RSÜ-2’nin üretmiş olduğu rasgele değerler kullanılarak aşağıdaki işlemler gerçekleştirilmiştir.</w:t>
      </w:r>
    </w:p>
    <w:p w:rsidR="00CF32F7" w:rsidRDefault="00CF32F7" w:rsidP="00510C0F">
      <w:pPr>
        <w:tabs>
          <w:tab w:val="left" w:pos="709"/>
          <w:tab w:val="right" w:leader="dot" w:pos="8222"/>
        </w:tabs>
        <w:rPr>
          <w:szCs w:val="24"/>
        </w:rPr>
      </w:pPr>
    </w:p>
    <w:p w:rsidR="00CF32F7" w:rsidRPr="005D1C14" w:rsidRDefault="00CF32F7" w:rsidP="00EF07C1">
      <w:pPr>
        <w:pStyle w:val="ListParagraph"/>
        <w:numPr>
          <w:ilvl w:val="0"/>
          <w:numId w:val="6"/>
        </w:numPr>
        <w:tabs>
          <w:tab w:val="left" w:pos="709"/>
          <w:tab w:val="right" w:leader="dot" w:pos="8222"/>
        </w:tabs>
        <w:rPr>
          <w:szCs w:val="24"/>
        </w:rPr>
      </w:pPr>
      <w:r w:rsidRPr="005D1C14">
        <w:rPr>
          <w:szCs w:val="24"/>
        </w:rPr>
        <w:t>Şifreleme algoritmasında kullanıl</w:t>
      </w:r>
      <w:r>
        <w:rPr>
          <w:szCs w:val="24"/>
        </w:rPr>
        <w:t>a</w:t>
      </w:r>
      <w:r w:rsidRPr="005D1C14">
        <w:rPr>
          <w:szCs w:val="24"/>
        </w:rPr>
        <w:t>cak olan S-Box, yeni kaos tabanlı S-Box üretim algoritması kullanılarak üretilmiştir.</w:t>
      </w:r>
    </w:p>
    <w:p w:rsidR="00CF32F7" w:rsidRPr="00F72288" w:rsidRDefault="00CF32F7" w:rsidP="00F72288">
      <w:pPr>
        <w:pStyle w:val="ListParagraph"/>
        <w:numPr>
          <w:ilvl w:val="0"/>
          <w:numId w:val="6"/>
        </w:numPr>
        <w:tabs>
          <w:tab w:val="left" w:pos="709"/>
          <w:tab w:val="right" w:leader="dot" w:pos="8222"/>
        </w:tabs>
        <w:rPr>
          <w:szCs w:val="24"/>
        </w:rPr>
      </w:pPr>
      <w:r>
        <w:rPr>
          <w:szCs w:val="24"/>
        </w:rPr>
        <w:t>Şifrelemede S-AES algoritmasındaki döngülere geçilmeden önce, RSÜ tarafından üretilen rasgele bir dizileri ile bir ön şifreleme işlemi gerçekleştirilmiştir.</w:t>
      </w:r>
    </w:p>
    <w:p w:rsidR="00CF32F7" w:rsidRPr="00B17BB6" w:rsidRDefault="00CF32F7" w:rsidP="00EF07C1">
      <w:pPr>
        <w:pStyle w:val="ListParagraph"/>
        <w:numPr>
          <w:ilvl w:val="0"/>
          <w:numId w:val="6"/>
        </w:numPr>
        <w:tabs>
          <w:tab w:val="left" w:pos="709"/>
          <w:tab w:val="right" w:leader="dot" w:pos="8222"/>
        </w:tabs>
        <w:rPr>
          <w:szCs w:val="24"/>
        </w:rPr>
      </w:pPr>
      <w:r>
        <w:rPr>
          <w:szCs w:val="24"/>
        </w:rPr>
        <w:t>Algoritmada kullanılacak döngü anahtarları kaos tabanlı RSÜ kullanılarak üretilmiştir.</w:t>
      </w:r>
      <w:r w:rsidRPr="00B17BB6">
        <w:rPr>
          <w:szCs w:val="24"/>
        </w:rPr>
        <w:t xml:space="preserve"> </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B17BB6">
        <w:rPr>
          <w:szCs w:val="24"/>
        </w:rPr>
        <w:t xml:space="preserve">Yeni kaos tabanlı CS-AES şifreleme algoritması tasarımında kullanılan RSÜ-2 </w:t>
      </w:r>
      <w:r>
        <w:rPr>
          <w:szCs w:val="24"/>
        </w:rPr>
        <w:t>rasgele sayı üretecinde</w:t>
      </w:r>
      <w:r w:rsidRPr="00B17BB6">
        <w:rPr>
          <w:szCs w:val="24"/>
        </w:rPr>
        <w:t>, zengin dinamik özelli</w:t>
      </w:r>
      <w:r>
        <w:rPr>
          <w:szCs w:val="24"/>
        </w:rPr>
        <w:t>klere sahip yeni skala edilmiş Z</w:t>
      </w:r>
      <w:r w:rsidRPr="00B17BB6">
        <w:rPr>
          <w:szCs w:val="24"/>
        </w:rPr>
        <w:t>hongtang kaotik sistemi kullanılmıştır. Şifrelemede kullanılacak olacak RSÜ-2’nin üretmiş olduğu bit dizileri tüm NIST testler</w:t>
      </w:r>
      <w:r>
        <w:rPr>
          <w:szCs w:val="24"/>
        </w:rPr>
        <w:t>in</w:t>
      </w:r>
      <w:r w:rsidRPr="00B17BB6">
        <w:rPr>
          <w:szCs w:val="24"/>
        </w:rPr>
        <w:t xml:space="preserve">den geçmektedir. </w:t>
      </w:r>
      <w:r w:rsidRPr="00AE46BC">
        <w:rPr>
          <w:szCs w:val="24"/>
        </w:rPr>
        <w:t xml:space="preserve">Şekil </w:t>
      </w:r>
      <w:r>
        <w:rPr>
          <w:szCs w:val="24"/>
        </w:rPr>
        <w:t>4.5.’te</w:t>
      </w:r>
      <w:r w:rsidRPr="00AE46BC">
        <w:rPr>
          <w:szCs w:val="24"/>
        </w:rPr>
        <w:t xml:space="preserve"> şifreleme, Ş</w:t>
      </w:r>
      <w:r>
        <w:rPr>
          <w:szCs w:val="24"/>
        </w:rPr>
        <w:t>ekil 4.6.’da</w:t>
      </w:r>
      <w:r w:rsidRPr="00AE46BC">
        <w:rPr>
          <w:szCs w:val="24"/>
        </w:rPr>
        <w:t xml:space="preserve"> </w:t>
      </w:r>
      <w:r w:rsidRPr="00B17BB6">
        <w:rPr>
          <w:szCs w:val="24"/>
        </w:rPr>
        <w:t>ise şifre çözme algoritmasına ait blok diyagram görülmektedir. CS-AES şifr</w:t>
      </w:r>
      <w:r>
        <w:rPr>
          <w:szCs w:val="24"/>
        </w:rPr>
        <w:t>eleme algoritmasında ilk olarak yeni skala edilmiş Z</w:t>
      </w:r>
      <w:r w:rsidRPr="00B17BB6">
        <w:rPr>
          <w:szCs w:val="24"/>
        </w:rPr>
        <w:t>hongtang kaotik sistemine başlangıç koşulları ve sistem parametreleri girilerek, RSÜ-2’nin rasgele sayı dizileri üretimi gerçekleştirilmektedir. Kaotik sisteme ait başlangıç koşulları ve sistem parametreleri şifr</w:t>
      </w:r>
      <w:r>
        <w:rPr>
          <w:szCs w:val="24"/>
        </w:rPr>
        <w:t>e</w:t>
      </w:r>
      <w:r w:rsidRPr="00B17BB6">
        <w:rPr>
          <w:szCs w:val="24"/>
        </w:rPr>
        <w:t>leme algoritmasının anahtarı olarak kullanılmaktadır. Kaotik sistemler başlangıç koşullarına ve sistem parametrelerine hassas bağımlı olduklarından dolayı yapılacak en ufak bir değişiklik tüm şifreleme ve çözme işlemi sonuçlarını tamamen değiştirecektir. Kaotik sistemin başlangıç koşulları ve sistem parametreleri alıcı tarafa güvenlik seviyesi yüksek RSA algoritması ile iletilmektedir. Şifreleme sistemi tamamen bilinse bile, sistem parametr</w:t>
      </w:r>
      <w:r>
        <w:rPr>
          <w:szCs w:val="24"/>
        </w:rPr>
        <w:t>elerini ve başlangıç koşulları</w:t>
      </w:r>
      <w:r w:rsidRPr="00B17BB6">
        <w:rPr>
          <w:szCs w:val="24"/>
        </w:rPr>
        <w:t xml:space="preserve"> bilinmeden sistemin çözülmesi mümkün olmayacaktır</w:t>
      </w:r>
      <w:r w:rsidRPr="006C2ECA">
        <w:rPr>
          <w:szCs w:val="24"/>
        </w:rPr>
        <w:t>.  Şifreleme ve çözme işlemleri sırasında, blok diagramlarda gösterilen adımlar sırası ile gerçekleştirilmektedir. Şifre çözme işlemi sırasında, şifrelemenin tersi işlemler uygulanmaktadır. Blo</w:t>
      </w:r>
      <w:r>
        <w:rPr>
          <w:szCs w:val="24"/>
        </w:rPr>
        <w:t>k diyagramlarda görülen Nr döngü</w:t>
      </w:r>
      <w:r w:rsidRPr="006C2ECA">
        <w:rPr>
          <w:szCs w:val="24"/>
        </w:rPr>
        <w:t xml:space="preserve"> sayısı S-AES algoritması için 2 dir. </w:t>
      </w:r>
      <w:r w:rsidRPr="00B17BB6">
        <w:rPr>
          <w:szCs w:val="24"/>
        </w:rPr>
        <w:t>CS-AES şifreleme algoritmasında yer alan modüller aşağıda detaylı olarak açıklanmıştır.</w:t>
      </w:r>
      <w:r>
        <w:rPr>
          <w:szCs w:val="24"/>
        </w:rPr>
        <w:t xml:space="preserve"> Aşağıda anlatılan modüllerin dışındaki blok diyagramda görülen işlemler orijinal S-AES algoritmasında olduğu gibi gerçekleştirilmektedir. </w:t>
      </w:r>
    </w:p>
    <w:p w:rsidR="00CF32F7" w:rsidRDefault="00CF32F7" w:rsidP="00510C0F">
      <w:pPr>
        <w:tabs>
          <w:tab w:val="left" w:pos="709"/>
          <w:tab w:val="right" w:leader="dot" w:pos="8222"/>
        </w:tabs>
        <w:rPr>
          <w:color w:val="FF0000"/>
          <w:szCs w:val="24"/>
        </w:rPr>
      </w:pPr>
    </w:p>
    <w:p w:rsidR="00CF32F7" w:rsidRDefault="00CF32F7" w:rsidP="00510C0F">
      <w:pPr>
        <w:tabs>
          <w:tab w:val="left" w:pos="709"/>
          <w:tab w:val="right" w:leader="dot" w:pos="8222"/>
        </w:tabs>
        <w:rPr>
          <w:szCs w:val="24"/>
        </w:rPr>
      </w:pPr>
      <w:r w:rsidRPr="00A37812">
        <w:rPr>
          <w:szCs w:val="24"/>
        </w:rPr>
        <w:t>Yeni kaos tabanlı RSÜ:</w:t>
      </w:r>
      <w:r w:rsidRPr="00127E3E">
        <w:rPr>
          <w:szCs w:val="24"/>
        </w:rPr>
        <w:t xml:space="preserve"> </w:t>
      </w:r>
      <w:r>
        <w:rPr>
          <w:szCs w:val="24"/>
        </w:rPr>
        <w:t xml:space="preserve">RSÜ-2 rasgele sayı üretecinin üretmiş olduğu, NIST testlerini geçmiş rasgele sayılar şifreleme işleminde kullanılmıştır. RSÜ-2’de kullanılan yeni skala edilmiş Zhongtang kaotik sistemine sistem parametreleri ve başlangıç koşullarının girilmesinin ardından, RSÜ’nün fazları tasarımda anlatıldığı gibi ikili olarak XOR işlemine tutulmuştur. RSÜ’nün x ve z fazlarından elde edilen rasgele bit dizileri yeni kaos tabanlı S-Box üretim algoritmasında, y ve z fazından elde edilen bit dizileri ön şifreleme işleminde, x ve y fazlarından elde edilen bit dizileri ise döngü anahtarı üretiminde kullanılmıştır. RSÜ, şifreleme algoritmasında gerçekleştirdiği işlem için ihtiyaç duyulan uzunlukta rasgele sayı dizisi üretmektedir. RSÜ aynı değerleri çözme işleminde kullanılmak üzere üretmektedir. </w:t>
      </w:r>
    </w:p>
    <w:p w:rsidR="00CF32F7" w:rsidRPr="00A42AB8" w:rsidRDefault="00CF32F7" w:rsidP="00510C0F">
      <w:pPr>
        <w:tabs>
          <w:tab w:val="left" w:pos="709"/>
          <w:tab w:val="right" w:leader="dot" w:pos="8222"/>
        </w:tabs>
        <w:rPr>
          <w:szCs w:val="24"/>
        </w:rPr>
      </w:pPr>
    </w:p>
    <w:p w:rsidR="00CF32F7" w:rsidRPr="00A42AB8" w:rsidRDefault="00CF32F7" w:rsidP="00510C0F">
      <w:pPr>
        <w:tabs>
          <w:tab w:val="left" w:pos="709"/>
          <w:tab w:val="right" w:leader="dot" w:pos="8222"/>
        </w:tabs>
        <w:rPr>
          <w:szCs w:val="24"/>
        </w:rPr>
      </w:pPr>
      <w:r>
        <w:rPr>
          <w:szCs w:val="24"/>
        </w:rPr>
        <w:t>Ön şifreleme işlemi</w:t>
      </w:r>
      <w:r w:rsidRPr="00A37812">
        <w:rPr>
          <w:szCs w:val="24"/>
        </w:rPr>
        <w:t>:</w:t>
      </w:r>
      <w:r w:rsidRPr="00A42AB8">
        <w:rPr>
          <w:szCs w:val="24"/>
        </w:rPr>
        <w:t xml:space="preserve"> CS-AES şifreleme algortiması ön şifreleme işleminde, şifreleme işlemine tabi tutulacak blok uzunluğu kadar, RSÜ’nün y ve z fazlarından rasgele bit dizisi üretilerek XOR işlemine tabi tutulmaktadır. CS-AES şifreleme algoritması 128 bitlik veri üzerinde bit </w:t>
      </w:r>
      <w:r>
        <w:rPr>
          <w:szCs w:val="24"/>
        </w:rPr>
        <w:t>bazında XOR işlemi gerçekleştir</w:t>
      </w:r>
      <w:r w:rsidRPr="00A42AB8">
        <w:rPr>
          <w:szCs w:val="24"/>
        </w:rPr>
        <w:t xml:space="preserve">mektedir. Şifre çözme işleminde ise aynı 128 bitlik blok anahtarı ile şifreli veri XOR’lanarak orijinal veri elde edilmektedir. Ön şifreleme işleminde her bir 128 bitlik blok için RSÜ tarafından yeni üretilen 128 bit rasgele bit dizisi kullanılmaktadır. </w:t>
      </w:r>
    </w:p>
    <w:p w:rsidR="00CF32F7" w:rsidRDefault="00CF32F7" w:rsidP="00510C0F">
      <w:pPr>
        <w:tabs>
          <w:tab w:val="left" w:pos="709"/>
          <w:tab w:val="right" w:leader="dot" w:pos="8222"/>
        </w:tabs>
        <w:rPr>
          <w:color w:val="FF0000"/>
          <w:szCs w:val="24"/>
        </w:rPr>
      </w:pPr>
    </w:p>
    <w:p w:rsidR="00CF32F7" w:rsidRPr="00E04DE4" w:rsidRDefault="00CF32F7" w:rsidP="00510C0F">
      <w:pPr>
        <w:tabs>
          <w:tab w:val="left" w:pos="709"/>
          <w:tab w:val="right" w:leader="dot" w:pos="8222"/>
        </w:tabs>
        <w:rPr>
          <w:szCs w:val="24"/>
        </w:rPr>
      </w:pPr>
      <w:r w:rsidRPr="00B41D54">
        <w:rPr>
          <w:szCs w:val="24"/>
        </w:rPr>
        <w:t>Döngü anahtarlarının üretimi:</w:t>
      </w:r>
      <w:r w:rsidRPr="00127E3E">
        <w:rPr>
          <w:szCs w:val="24"/>
        </w:rPr>
        <w:t xml:space="preserve"> </w:t>
      </w:r>
      <w:r>
        <w:rPr>
          <w:szCs w:val="24"/>
        </w:rPr>
        <w:t>CS-AES şifreleme algoritmasında döngülerde kullanılacak olan anahtarların üretimi RSÜ üretecinden elde edilen rasgele sayılar kullanılarak üretilmektedir.  AES algoritmasında döngü anahtarlarının elde edilmesi anahtar genişletme adı verilen bir operasyon sonucu elde edilmektedir. Bu işlem sırasında, AES algoritması şifreleme anahtarı, üretilen S-BOX ve rCon matrisi kullanılmaktadır. İşlem sonucunda tek bir anahtar kullanılarak döngü sayısınca her döngüde kullanılmak üzere anahtarlar elde edilmektedir. Anahtar genişletme operasyonu 2. Bölümde detaylı bir şekilde anlatılmıştır. Şifreleme algoritmasında üretilen döngü anahtarları anahtar ekleme adımında kullanılmaktadır. CS-AES şifreleme algoritmasında ise döngü anahtarları RSÜ-2’nin üretmiş olduğu x ve y fazlarının üretmiş olduğu rasgele sayıların XOR’lanması ile elde edilmektedir.</w:t>
      </w:r>
      <w:r>
        <w:rPr>
          <w:color w:val="FF0000"/>
          <w:szCs w:val="24"/>
        </w:rPr>
        <w:t xml:space="preserve">  </w:t>
      </w:r>
      <w:r w:rsidRPr="00E04DE4">
        <w:rPr>
          <w:szCs w:val="24"/>
        </w:rPr>
        <w:t>AES</w:t>
      </w:r>
      <w:r>
        <w:rPr>
          <w:szCs w:val="24"/>
        </w:rPr>
        <w:t xml:space="preserve"> algoritması için toplamda (11x</w:t>
      </w:r>
      <w:r w:rsidRPr="00E04DE4">
        <w:rPr>
          <w:szCs w:val="24"/>
        </w:rPr>
        <w:t>128 bit)  [44,4]’lük matris</w:t>
      </w:r>
      <w:r>
        <w:rPr>
          <w:szCs w:val="24"/>
        </w:rPr>
        <w:t>, S-AES algoritması için ise (3x</w:t>
      </w:r>
      <w:r w:rsidRPr="00E04DE4">
        <w:rPr>
          <w:szCs w:val="24"/>
        </w:rPr>
        <w:t>128 bit) [12,4]’lük matris döngü anahtarları gerekmektedi</w:t>
      </w:r>
      <w:r>
        <w:rPr>
          <w:szCs w:val="24"/>
        </w:rPr>
        <w:t>r.  CS-AES algoritması için (3x</w:t>
      </w:r>
      <w:r w:rsidRPr="00E04DE4">
        <w:rPr>
          <w:szCs w:val="24"/>
        </w:rPr>
        <w:t>128 bit) [12,4]’lük matris döngü anahtarları sistem tarafından oluşturulmaktadır. Alıcı tarafta şifre çözme işlemi için, aynı anahtar ta</w:t>
      </w:r>
      <w:r>
        <w:rPr>
          <w:szCs w:val="24"/>
        </w:rPr>
        <w:t>kımının oluşturulması, özdeş RSÜ</w:t>
      </w:r>
      <w:r w:rsidRPr="00E04DE4">
        <w:rPr>
          <w:szCs w:val="24"/>
        </w:rPr>
        <w:t xml:space="preserve"> tarafından sağlanmaktadır. </w:t>
      </w:r>
    </w:p>
    <w:p w:rsidR="00CF32F7" w:rsidRDefault="00CF32F7" w:rsidP="00510C0F">
      <w:pPr>
        <w:tabs>
          <w:tab w:val="left" w:pos="709"/>
          <w:tab w:val="right" w:leader="dot" w:pos="8222"/>
        </w:tabs>
        <w:rPr>
          <w:color w:val="FF0000"/>
          <w:szCs w:val="24"/>
        </w:rPr>
      </w:pPr>
    </w:p>
    <w:p w:rsidR="00CF32F7" w:rsidRPr="003D2E8D" w:rsidRDefault="00CF32F7" w:rsidP="00510C0F">
      <w:pPr>
        <w:tabs>
          <w:tab w:val="left" w:pos="709"/>
          <w:tab w:val="right" w:leader="dot" w:pos="8222"/>
        </w:tabs>
      </w:pPr>
      <w:r w:rsidRPr="003D2E8D">
        <w:t xml:space="preserve">AES ve S-AES algoritmasının anahtar üretimi mekanizmalarında </w:t>
      </w:r>
      <w:r>
        <w:t>satır kaydırma ve S-Box’ un kullanıldığı bayt</w:t>
      </w:r>
      <w:r w:rsidRPr="003D2E8D">
        <w:t xml:space="preserve"> değişim işlemi ve matris işlemleri bulunmaktadır. Bu işlem zaman ve kaynak kullanımını artıran bir işlemdir. CS-AES algoritmasının anahtar üretiminde ise bu işlemin yerine kaos tabanlı RSÜ’nün kullanıldığı basit operasyonlar ile güçlü rassallığa sahip döngü anahtarları oluşturulmaktadır. Bunun sonucu olarak algoritma hızlanmakta ve işlem yükünden kurtulmaktadır.</w:t>
      </w:r>
    </w:p>
    <w:p w:rsidR="00CF32F7" w:rsidRPr="003C63E7" w:rsidRDefault="00CF32F7" w:rsidP="00510C0F">
      <w:pPr>
        <w:tabs>
          <w:tab w:val="left" w:pos="709"/>
          <w:tab w:val="right" w:leader="dot" w:pos="8222"/>
        </w:tabs>
        <w:rPr>
          <w:color w:val="FF0000"/>
          <w:szCs w:val="24"/>
        </w:rPr>
      </w:pPr>
    </w:p>
    <w:p w:rsidR="00CF32F7" w:rsidRPr="00BA7A63" w:rsidRDefault="00CF32F7" w:rsidP="00510C0F">
      <w:pPr>
        <w:tabs>
          <w:tab w:val="left" w:pos="709"/>
          <w:tab w:val="right" w:leader="dot" w:pos="8222"/>
        </w:tabs>
        <w:rPr>
          <w:szCs w:val="24"/>
        </w:rPr>
      </w:pPr>
      <w:r w:rsidRPr="00B41D54">
        <w:rPr>
          <w:szCs w:val="24"/>
        </w:rPr>
        <w:t>Yeni kaos tabanlı S-BOX üretim algoritması:</w:t>
      </w:r>
      <w:r w:rsidRPr="00127E3E">
        <w:rPr>
          <w:b/>
          <w:szCs w:val="24"/>
        </w:rPr>
        <w:t xml:space="preserve"> </w:t>
      </w:r>
      <w:r>
        <w:rPr>
          <w:b/>
          <w:szCs w:val="24"/>
        </w:rPr>
        <w:t xml:space="preserve"> </w:t>
      </w:r>
      <w:r w:rsidRPr="00BA7A63">
        <w:rPr>
          <w:szCs w:val="24"/>
        </w:rPr>
        <w:t>CS-AES şifreleme</w:t>
      </w:r>
      <w:r>
        <w:rPr>
          <w:szCs w:val="24"/>
        </w:rPr>
        <w:t xml:space="preserve"> algoritmasında bayt değişim işleminde kullanılan S-Box’un üretimi, yeni kaos tabanlı RSÜ’nün üretmiş olduğu x ve z fazlarından elde edilen rasgele sayıları kullanan S-Box üretim algoritması tarafından gerçekleştirilmektedir. Bölüm 4.2’de S-Box tasarım algoritması detaylı olarak anlatılmış, şifreleme algoritmasında kullanılan S-Box’un detaylı performans analizleri gerçekleştirilmiştir. S-Box üretimi orijinal S-Box algoritmasının üretiminden farklı olarak kaos tabanlı sistemlerin güçlü rassallık özellikleri kullanılarak geliştirilmiştir. AES ve S-AES algoritmalarındaki S-Box üretimi 2. Bölümde açıklandığı gibi karmaşık matematiksel işlemler kullanılarak gerçekleştirilmektedir. Şifreleme işlemi için bir S-Box ve çözme işleminde ise şifrelemede kullanılan S-Box’un çarpma ve mod işlemlerine göre tersi olan ters S-Box kullanılmaktadır. Geliştirilen kaos tabanlı algoritmada ise, şifreleme ve çözme işlemlerinde aynı S-Box kullanılmıştır. Kaos tabanlı S-Box üretim algoritması daha basit işlemler ile saldırılara dayanıklı ve güçlü kriptolojik özelliklere sahip S-Box üretimini hedeflemektedir.   </w:t>
      </w:r>
    </w:p>
    <w:p w:rsidR="00CF32F7" w:rsidRPr="00BA7A63"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B41D54">
        <w:rPr>
          <w:szCs w:val="24"/>
        </w:rPr>
        <w:t>Satır karıştırma:</w:t>
      </w:r>
      <w:r w:rsidRPr="007F3264">
        <w:rPr>
          <w:b/>
          <w:szCs w:val="24"/>
        </w:rPr>
        <w:t xml:space="preserve">  </w:t>
      </w:r>
      <w:r w:rsidRPr="007F3264">
        <w:rPr>
          <w:szCs w:val="24"/>
        </w:rPr>
        <w:t>Satır karıştırma işlemi AES ve S-AES algoritmasında bulunmayan ve satır bazında bir karıştırma için tasarıma yeni eklenen bir bölümdür. Bu adımda satır öteleme işleminin a</w:t>
      </w:r>
      <w:r>
        <w:rPr>
          <w:szCs w:val="24"/>
        </w:rPr>
        <w:t>rdından, elde edilen [4x</w:t>
      </w:r>
      <w:r w:rsidRPr="007F3264">
        <w:rPr>
          <w:szCs w:val="24"/>
        </w:rPr>
        <w:t xml:space="preserve">4] lük durum matrisi üzerinde satırlar üzerinde karıştırma işlemi gerçekleştirilmektedir. Karıştırma işlemi sırasında döngüde kullanılan, döngü anahtarının modu alınarak döngü anahtarına bağlı bir öteleme işlemi gerçekleştirilmektedir. Böylece </w:t>
      </w:r>
      <w:r>
        <w:rPr>
          <w:szCs w:val="24"/>
        </w:rPr>
        <w:t>satır kaydırma</w:t>
      </w:r>
      <w:r w:rsidRPr="007F3264">
        <w:rPr>
          <w:szCs w:val="24"/>
        </w:rPr>
        <w:t xml:space="preserve"> işleminde olduğu gibi sabit bir kaydırma değil, dinamik bir karıştırma işlemi yapılmaktadır. </w:t>
      </w:r>
      <w:r>
        <w:rPr>
          <w:szCs w:val="24"/>
        </w:rPr>
        <w:t xml:space="preserve">Çözme işleminde ise, çözme blok diyagramında görülen döngü içindeki sırada satır karıştırma işlemi gerçekleştirilmektedir. </w:t>
      </w:r>
      <w:r w:rsidRPr="007F3264">
        <w:rPr>
          <w:szCs w:val="24"/>
        </w:rPr>
        <w:t>Satır karıştırma işlemine ait kod parçası aşağıdadır.</w:t>
      </w:r>
    </w:p>
    <w:p w:rsidR="00CF32F7" w:rsidRPr="007F3264" w:rsidRDefault="00CF32F7" w:rsidP="00510C0F">
      <w:pPr>
        <w:tabs>
          <w:tab w:val="left" w:pos="709"/>
          <w:tab w:val="right" w:leader="dot" w:pos="8222"/>
        </w:tabs>
        <w:rPr>
          <w:szCs w:val="24"/>
        </w:rPr>
      </w:pPr>
    </w:p>
    <w:p w:rsidR="00CF32F7" w:rsidRPr="007F3264" w:rsidRDefault="00CF32F7" w:rsidP="00510C0F">
      <w:pPr>
        <w:tabs>
          <w:tab w:val="left" w:pos="709"/>
          <w:tab w:val="right" w:leader="dot" w:pos="8222"/>
        </w:tabs>
        <w:jc w:val="center"/>
        <w:rPr>
          <w:szCs w:val="24"/>
        </w:rPr>
      </w:pPr>
      <w:r>
        <w:rPr>
          <w:szCs w:val="24"/>
        </w:rPr>
        <w:t>shft = mod(round_key(i</w:t>
      </w:r>
      <w:r w:rsidRPr="007F3264">
        <w:rPr>
          <w:szCs w:val="24"/>
        </w:rPr>
        <w:t>),3);</w:t>
      </w:r>
    </w:p>
    <w:p w:rsidR="00CF32F7" w:rsidRDefault="00CF32F7" w:rsidP="006E1270">
      <w:pPr>
        <w:tabs>
          <w:tab w:val="left" w:pos="709"/>
          <w:tab w:val="right" w:leader="dot" w:pos="8222"/>
        </w:tabs>
        <w:jc w:val="center"/>
        <w:rPr>
          <w:szCs w:val="24"/>
        </w:rPr>
      </w:pPr>
      <w:r w:rsidRPr="007F3264">
        <w:rPr>
          <w:szCs w:val="24"/>
        </w:rPr>
        <w:t>state = mix_rows(state, shft+1);</w:t>
      </w:r>
    </w:p>
    <w:p w:rsidR="00CF32F7" w:rsidRPr="006E1270" w:rsidRDefault="00CF32F7" w:rsidP="006E1270">
      <w:pPr>
        <w:tabs>
          <w:tab w:val="left" w:pos="709"/>
          <w:tab w:val="right" w:leader="dot" w:pos="8222"/>
        </w:tabs>
        <w:jc w:val="center"/>
        <w:rPr>
          <w:szCs w:val="24"/>
        </w:rPr>
      </w:pPr>
    </w:p>
    <w:p w:rsidR="00CF32F7" w:rsidRDefault="00CF32F7" w:rsidP="00510C0F">
      <w:pPr>
        <w:tabs>
          <w:tab w:val="left" w:pos="709"/>
          <w:tab w:val="right" w:leader="dot" w:pos="8222"/>
        </w:tabs>
        <w:rPr>
          <w:szCs w:val="24"/>
        </w:rPr>
      </w:pPr>
      <w:r>
        <w:rPr>
          <w:szCs w:val="24"/>
        </w:rPr>
        <w:t>Bayt</w:t>
      </w:r>
      <w:r w:rsidRPr="00B41D54">
        <w:rPr>
          <w:szCs w:val="24"/>
        </w:rPr>
        <w:t xml:space="preserve"> değişimi:</w:t>
      </w:r>
      <w:r w:rsidRPr="007F3264">
        <w:rPr>
          <w:szCs w:val="24"/>
        </w:rPr>
        <w:t xml:space="preserve"> </w:t>
      </w:r>
      <w:r>
        <w:rPr>
          <w:szCs w:val="24"/>
        </w:rPr>
        <w:t>CS-AES algoritmasında bayt değişim işlemi, gönderici ve alıcı tarafında, kaos tabanlı S-Box üretim algoritması tarafından üretilen aynı S-Box üzerinden gerçekleştirilmektedir. Algoritmada gönderici tarafından şifrelenecek olan bayt satır ve sütun üzerinde değerleri bulunarak ikisinin kesişim noktasında bulunan 16x16 S-Box matrisi üzerinde bulunan değer ile değiştirilmektedir. Alıcı tarafta ise, şifresi çözülecek olan veri, algoritmadaki döngü işlem sırasında, şifreli olan bayt matris üzerinde bulunarak, bu değerin matris üzerindeki satır ve sütun değerleri ile değiştirilerek şifre çözme işlemine devam edilmektedir.</w:t>
      </w:r>
    </w:p>
    <w:p w:rsidR="00CF32F7" w:rsidRDefault="00CF32F7" w:rsidP="00510C0F">
      <w:pPr>
        <w:tabs>
          <w:tab w:val="left" w:pos="709"/>
          <w:tab w:val="right" w:leader="dot" w:pos="8222"/>
        </w:tabs>
        <w:rPr>
          <w:szCs w:val="24"/>
        </w:rPr>
      </w:pPr>
    </w:p>
    <w:p w:rsidR="00CF32F7" w:rsidRPr="00394828" w:rsidRDefault="00CF32F7" w:rsidP="00510C0F">
      <w:pPr>
        <w:tabs>
          <w:tab w:val="left" w:pos="709"/>
          <w:tab w:val="right" w:leader="dot" w:pos="8222"/>
        </w:tabs>
        <w:rPr>
          <w:szCs w:val="24"/>
        </w:rPr>
      </w:pPr>
      <w:r w:rsidRPr="0011490B">
        <w:rPr>
          <w:szCs w:val="24"/>
        </w:rPr>
        <w:t>CS-AES algoritmasında, anahtar ekleme adımı RSÜ’nün üretmiş olduğu döngü anahtarları ile, b</w:t>
      </w:r>
      <w:r>
        <w:rPr>
          <w:szCs w:val="24"/>
        </w:rPr>
        <w:t>ayt</w:t>
      </w:r>
      <w:r w:rsidRPr="0011490B">
        <w:rPr>
          <w:szCs w:val="24"/>
        </w:rPr>
        <w:t xml:space="preserve"> değişim işlemi ise, kaos tabanlı S-BOX üretim algoritmasının üretmiş olduğu S-Box kullanılarak gerçekleştirilmektedir. Satır kaydırma ve sütun karıştırma </w:t>
      </w:r>
      <w:r>
        <w:rPr>
          <w:szCs w:val="24"/>
        </w:rPr>
        <w:t>işlemleri orijin</w:t>
      </w:r>
      <w:r w:rsidRPr="0011490B">
        <w:rPr>
          <w:szCs w:val="24"/>
        </w:rPr>
        <w:t xml:space="preserve">al algoritma da olduğu gibi uygulanmaktadır. Geliştirilen algoritmaya </w:t>
      </w:r>
      <w:r>
        <w:rPr>
          <w:szCs w:val="24"/>
        </w:rPr>
        <w:t>orijin</w:t>
      </w:r>
      <w:r w:rsidRPr="0011490B">
        <w:rPr>
          <w:szCs w:val="24"/>
        </w:rPr>
        <w:t xml:space="preserve">alinden farklı olarak karıştırmayı artırması maksadıyla satır karıştırma adımı eklenmiştir. </w:t>
      </w:r>
      <w:r>
        <w:rPr>
          <w:szCs w:val="24"/>
        </w:rPr>
        <w:t xml:space="preserve"> </w:t>
      </w:r>
      <w:r w:rsidRPr="00394828">
        <w:rPr>
          <w:szCs w:val="24"/>
        </w:rPr>
        <w:t>Özetle hibrit CS-AES algori</w:t>
      </w:r>
      <w:r>
        <w:rPr>
          <w:szCs w:val="24"/>
        </w:rPr>
        <w:t>t</w:t>
      </w:r>
      <w:r w:rsidRPr="00394828">
        <w:rPr>
          <w:szCs w:val="24"/>
        </w:rPr>
        <w:t>masında yeni kaos tabanlı RSÜ, yeni kaos tabanlı S-Box üretim algoritması ve S-AES algoritması kullanılmıştır. CS-AES algoritmasının işlem basamakları özetle aşağıdaki gibidir.</w:t>
      </w:r>
    </w:p>
    <w:p w:rsidR="00CF32F7" w:rsidRPr="00394828" w:rsidRDefault="00CF32F7" w:rsidP="00510C0F">
      <w:pPr>
        <w:tabs>
          <w:tab w:val="left" w:pos="709"/>
          <w:tab w:val="right" w:leader="dot" w:pos="8222"/>
        </w:tabs>
        <w:rPr>
          <w:szCs w:val="24"/>
        </w:rPr>
      </w:pPr>
    </w:p>
    <w:p w:rsidR="00CF32F7" w:rsidRPr="00490D5E" w:rsidRDefault="00CF32F7" w:rsidP="00490D5E">
      <w:pPr>
        <w:pStyle w:val="ListParagraph"/>
        <w:numPr>
          <w:ilvl w:val="0"/>
          <w:numId w:val="1"/>
        </w:numPr>
        <w:tabs>
          <w:tab w:val="left" w:pos="709"/>
          <w:tab w:val="right" w:leader="dot" w:pos="8222"/>
        </w:tabs>
        <w:rPr>
          <w:szCs w:val="24"/>
        </w:rPr>
      </w:pPr>
      <w:r w:rsidRPr="00394828">
        <w:rPr>
          <w:szCs w:val="24"/>
        </w:rPr>
        <w:t>Şifrelenecek o</w:t>
      </w:r>
      <w:r>
        <w:rPr>
          <w:szCs w:val="24"/>
        </w:rPr>
        <w:t>lan 128 bit orijin</w:t>
      </w:r>
      <w:r w:rsidRPr="00394828">
        <w:rPr>
          <w:szCs w:val="24"/>
        </w:rPr>
        <w:t>al verinin şifreleme algoritmasına verilmesi.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Kaos tabanlı RSÜ’de</w:t>
      </w:r>
      <w:r>
        <w:rPr>
          <w:szCs w:val="24"/>
        </w:rPr>
        <w:t xml:space="preserve"> kullanılan yeni skala edilmiş Z</w:t>
      </w:r>
      <w:r w:rsidRPr="00394828">
        <w:rPr>
          <w:szCs w:val="24"/>
        </w:rPr>
        <w:t>hongtang kaotik sistemine başlangıç şartları ve sistem parametrelerinin girilmesi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 xml:space="preserve">RSÜ tarafından x, y, z fazlarına ait rasgele sayıların üretimi </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Skala edilmiş Zhongtang kaotik sisteminin x ve z fazı kullanılarak RSÜ’den elde edilen rasgele sayıların XOR işlemine tabi tutulup, kaos tabanlı S-BOX üretim algoritması tarafından şifreleme işleminde kullanılacak S-Box’un üretilmesi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Skala edilmiş Zhongtang kaotik sisteminin x ve y fazı kullanılarak RSÜ’den elde edilen rasgele sayıların XOR işlemine tabi tutulması ile döngü anahtarlarının elde edilmesi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Skala edilmiş Zhongtang kaotik sisteminin y ve z fazı kullanılarak RSÜ’den elde edilen rasgele sayıların XOR işlemine tabi tutulması ile her blok şifreleme işleminde kullanılacak 128 bit rasgele sayının ön şifreleme işlemi için üretilmesi (128 bitlik değer her blok için ayrı üretilmektedir.)</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Döngüye girilmeden önce ilk anahtar ekleme işleminin gerçekleştirilmesi</w:t>
      </w:r>
    </w:p>
    <w:p w:rsidR="00CF32F7" w:rsidRPr="00032D4A" w:rsidRDefault="00CF32F7" w:rsidP="0072602C">
      <w:pPr>
        <w:pStyle w:val="ListParagraph"/>
        <w:numPr>
          <w:ilvl w:val="0"/>
          <w:numId w:val="1"/>
        </w:numPr>
        <w:tabs>
          <w:tab w:val="left" w:pos="709"/>
          <w:tab w:val="right" w:leader="dot" w:pos="8222"/>
        </w:tabs>
        <w:rPr>
          <w:szCs w:val="24"/>
        </w:rPr>
      </w:pPr>
      <w:r w:rsidRPr="00394828">
        <w:rPr>
          <w:szCs w:val="24"/>
        </w:rPr>
        <w:t>Kaos</w:t>
      </w:r>
      <w:r>
        <w:rPr>
          <w:szCs w:val="24"/>
        </w:rPr>
        <w:t xml:space="preserve"> tabanlı S-Box kullanılarak bayt</w:t>
      </w:r>
      <w:r w:rsidRPr="00394828">
        <w:rPr>
          <w:szCs w:val="24"/>
        </w:rPr>
        <w:t xml:space="preserve"> değişim işleminin gerçekleştirilmesi</w:t>
      </w:r>
    </w:p>
    <w:p w:rsidR="00CF32F7" w:rsidRPr="00490D5E" w:rsidRDefault="00CF32F7" w:rsidP="0072602C">
      <w:pPr>
        <w:pStyle w:val="ListParagraph"/>
        <w:numPr>
          <w:ilvl w:val="0"/>
          <w:numId w:val="1"/>
        </w:numPr>
        <w:tabs>
          <w:tab w:val="left" w:pos="709"/>
          <w:tab w:val="right" w:leader="dot" w:pos="8222"/>
        </w:tabs>
        <w:rPr>
          <w:szCs w:val="24"/>
        </w:rPr>
      </w:pPr>
      <w:r>
        <w:rPr>
          <w:szCs w:val="24"/>
        </w:rPr>
        <w:t>Satır kaydırma işlemi (4x</w:t>
      </w:r>
      <w:r w:rsidRPr="00394828">
        <w:rPr>
          <w:szCs w:val="24"/>
        </w:rPr>
        <w:t>4 durum matrsinin satırlarının sırası ile (0-1-2-3) kere öteleme işlemi)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Satır karıştırma işlemi (satır karıştırma döngü anahtarının mod işlemine tabi tutulması ile her döngüde dinamik olarak farklı şekilde gerçekleştirilmektedir.)</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Döngü içinde anahtar ekleme işleminin gerçekleştirilmesi.</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Sütun karıştırma işlemi AES algoritmasında oldu</w:t>
      </w:r>
      <w:r>
        <w:rPr>
          <w:szCs w:val="24"/>
        </w:rPr>
        <w:t>ğu gibi gerçekleştirilmektedir.</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Son döngüde sütun karıştırma işlemi hariç tüm işlemlerin tekrarlanması</w:t>
      </w:r>
    </w:p>
    <w:p w:rsidR="00CF32F7" w:rsidRPr="00490D5E" w:rsidRDefault="00CF32F7" w:rsidP="0072602C">
      <w:pPr>
        <w:pStyle w:val="ListParagraph"/>
        <w:numPr>
          <w:ilvl w:val="0"/>
          <w:numId w:val="1"/>
        </w:numPr>
        <w:tabs>
          <w:tab w:val="left" w:pos="709"/>
          <w:tab w:val="right" w:leader="dot" w:pos="8222"/>
        </w:tabs>
        <w:rPr>
          <w:szCs w:val="24"/>
        </w:rPr>
      </w:pPr>
      <w:r w:rsidRPr="00394828">
        <w:rPr>
          <w:szCs w:val="24"/>
        </w:rPr>
        <w:t>Şifreli 128 bitlik verinin elde edilmesi ve alıcıya gönderimi</w:t>
      </w:r>
    </w:p>
    <w:p w:rsidR="00CF32F7" w:rsidRPr="00490D5E" w:rsidRDefault="00CF32F7" w:rsidP="009541BF">
      <w:pPr>
        <w:pStyle w:val="ListParagraph"/>
        <w:numPr>
          <w:ilvl w:val="0"/>
          <w:numId w:val="1"/>
        </w:numPr>
        <w:tabs>
          <w:tab w:val="left" w:pos="709"/>
          <w:tab w:val="right" w:leader="dot" w:pos="8222"/>
        </w:tabs>
        <w:rPr>
          <w:szCs w:val="24"/>
        </w:rPr>
      </w:pPr>
      <w:r w:rsidRPr="00394828">
        <w:rPr>
          <w:szCs w:val="24"/>
        </w:rPr>
        <w:t>Şifre çözme işleminde kullanılmak üzere RSA algoritması kullanılarak, RSÜ’de kullanılan kaotik sistemin başlangıç koşulları ve sistem parametrelerinin alıcıya gönderimi</w:t>
      </w:r>
    </w:p>
    <w:p w:rsidR="00CF32F7" w:rsidRPr="00490D5E" w:rsidRDefault="00CF32F7" w:rsidP="009541BF">
      <w:pPr>
        <w:pStyle w:val="ListParagraph"/>
        <w:numPr>
          <w:ilvl w:val="0"/>
          <w:numId w:val="1"/>
        </w:numPr>
        <w:tabs>
          <w:tab w:val="left" w:pos="709"/>
          <w:tab w:val="right" w:leader="dot" w:pos="8222"/>
        </w:tabs>
        <w:rPr>
          <w:szCs w:val="24"/>
        </w:rPr>
      </w:pPr>
      <w:r w:rsidRPr="00394828">
        <w:rPr>
          <w:szCs w:val="24"/>
        </w:rPr>
        <w:t xml:space="preserve">Alıcı tarafta, şifre çözme işleminde kullanılacak S-Box, döngü anahtarları ve ön şifreleme işleminde kullanılmak üzere </w:t>
      </w:r>
      <w:r>
        <w:rPr>
          <w:szCs w:val="24"/>
        </w:rPr>
        <w:t xml:space="preserve">her döngüde </w:t>
      </w:r>
      <w:r w:rsidRPr="00317BA1">
        <w:rPr>
          <w:szCs w:val="24"/>
        </w:rPr>
        <w:t>128 bitlik rasgele değerlerin üretimi</w:t>
      </w:r>
    </w:p>
    <w:p w:rsidR="00CF32F7" w:rsidRPr="009541BF" w:rsidRDefault="00CF32F7" w:rsidP="001853A8">
      <w:pPr>
        <w:pStyle w:val="ListParagraph"/>
        <w:numPr>
          <w:ilvl w:val="0"/>
          <w:numId w:val="1"/>
        </w:numPr>
        <w:tabs>
          <w:tab w:val="left" w:pos="709"/>
          <w:tab w:val="right" w:leader="dot" w:pos="8222"/>
        </w:tabs>
        <w:rPr>
          <w:szCs w:val="24"/>
        </w:rPr>
      </w:pPr>
      <w:r w:rsidRPr="00394828">
        <w:rPr>
          <w:szCs w:val="24"/>
        </w:rPr>
        <w:t xml:space="preserve"> Şifre çözme </w:t>
      </w:r>
      <w:r w:rsidRPr="00AE46BC">
        <w:rPr>
          <w:szCs w:val="24"/>
        </w:rPr>
        <w:t xml:space="preserve">işleminde </w:t>
      </w:r>
      <w:r>
        <w:rPr>
          <w:szCs w:val="24"/>
        </w:rPr>
        <w:t>Şekil 4.6.’da</w:t>
      </w:r>
      <w:r w:rsidRPr="00AE46BC">
        <w:rPr>
          <w:szCs w:val="24"/>
        </w:rPr>
        <w:t xml:space="preserve"> görüldüğü </w:t>
      </w:r>
      <w:r w:rsidRPr="00394828">
        <w:rPr>
          <w:szCs w:val="24"/>
        </w:rPr>
        <w:t>gibi tersi sırada işlemler gerçekleştirilm</w:t>
      </w:r>
      <w:r>
        <w:rPr>
          <w:szCs w:val="24"/>
        </w:rPr>
        <w:t>ekte ve orijinal veri elde edilmektedir.</w:t>
      </w:r>
    </w:p>
    <w:p w:rsidR="00CF32F7" w:rsidRDefault="00CF32F7" w:rsidP="001853A8">
      <w:pPr>
        <w:tabs>
          <w:tab w:val="left" w:pos="709"/>
          <w:tab w:val="right" w:leader="dot" w:pos="8222"/>
        </w:tabs>
        <w:rPr>
          <w:szCs w:val="24"/>
        </w:rPr>
      </w:pPr>
    </w:p>
    <w:p w:rsidR="00CF32F7" w:rsidRDefault="00CF32F7" w:rsidP="001853A8">
      <w:pPr>
        <w:tabs>
          <w:tab w:val="left" w:pos="709"/>
          <w:tab w:val="right" w:leader="dot" w:pos="8222"/>
        </w:tabs>
        <w:rPr>
          <w:szCs w:val="24"/>
        </w:rPr>
      </w:pPr>
    </w:p>
    <w:p w:rsidR="00CF32F7" w:rsidRDefault="00CF32F7" w:rsidP="001853A8">
      <w:pPr>
        <w:tabs>
          <w:tab w:val="left" w:pos="709"/>
          <w:tab w:val="right" w:leader="dot" w:pos="8222"/>
        </w:tabs>
        <w:rPr>
          <w:szCs w:val="24"/>
        </w:rPr>
      </w:pPr>
    </w:p>
    <w:p w:rsidR="00CF32F7" w:rsidRDefault="00CF32F7" w:rsidP="00DA742D">
      <w:pPr>
        <w:keepNext/>
        <w:tabs>
          <w:tab w:val="left" w:pos="709"/>
          <w:tab w:val="right" w:leader="dot" w:pos="8222"/>
        </w:tabs>
      </w:pPr>
    </w:p>
    <w:p w:rsidR="00CF32F7" w:rsidRDefault="00CF32F7" w:rsidP="00DA742D">
      <w:pPr>
        <w:keepNext/>
        <w:tabs>
          <w:tab w:val="left" w:pos="709"/>
          <w:tab w:val="right" w:leader="dot" w:pos="8222"/>
        </w:tabs>
      </w:pPr>
    </w:p>
    <w:p w:rsidR="00CF32F7" w:rsidRDefault="00CF32F7" w:rsidP="00DA742D">
      <w:pPr>
        <w:keepNext/>
        <w:tabs>
          <w:tab w:val="left" w:pos="709"/>
          <w:tab w:val="right" w:leader="dot" w:pos="8222"/>
        </w:tabs>
      </w:pPr>
    </w:p>
    <w:p w:rsidR="00CF32F7" w:rsidRDefault="00CF32F7" w:rsidP="00DA742D">
      <w:pPr>
        <w:keepNext/>
        <w:tabs>
          <w:tab w:val="left" w:pos="709"/>
          <w:tab w:val="right" w:leader="dot" w:pos="8222"/>
        </w:tabs>
      </w:pPr>
    </w:p>
    <w:p w:rsidR="00CF32F7" w:rsidRPr="00AE41D8" w:rsidRDefault="00CF32F7" w:rsidP="00DA742D">
      <w:pPr>
        <w:keepNext/>
        <w:tabs>
          <w:tab w:val="left" w:pos="709"/>
          <w:tab w:val="right" w:leader="dot" w:pos="8222"/>
        </w:tabs>
      </w:pPr>
    </w:p>
    <w:p w:rsidR="00CF32F7" w:rsidRDefault="00CF32F7" w:rsidP="00D71FF3">
      <w:pPr>
        <w:keepNext/>
        <w:tabs>
          <w:tab w:val="left" w:pos="709"/>
          <w:tab w:val="right" w:leader="dot" w:pos="8222"/>
        </w:tabs>
        <w:jc w:val="center"/>
      </w:pPr>
      <w:r>
        <w:rPr>
          <w:noProof/>
          <w:lang w:eastAsia="tr-TR"/>
        </w:rPr>
        <w:pict>
          <v:shape id="_x0000_i1119" type="#_x0000_t75" style="width:383.25pt;height:391.5pt">
            <v:imagedata r:id="rId153" o:title="" cropright="32807f"/>
          </v:shape>
        </w:pict>
      </w:r>
    </w:p>
    <w:p w:rsidR="00CF32F7" w:rsidRDefault="00CF32F7" w:rsidP="00D71FF3">
      <w:pPr>
        <w:pStyle w:val="Caption"/>
        <w:jc w:val="center"/>
      </w:pPr>
      <w:bookmarkStart w:id="118" w:name="_Toc470095628"/>
      <w:r>
        <w:t xml:space="preserve">Şekil </w:t>
      </w:r>
      <w:fldSimple w:instr=" STYLEREF 1 \s ">
        <w:r>
          <w:rPr>
            <w:noProof/>
          </w:rPr>
          <w:t>4</w:t>
        </w:r>
      </w:fldSimple>
      <w:r>
        <w:t>.</w:t>
      </w:r>
      <w:fldSimple w:instr=" SEQ Şekil \* ARABIC \s 1 ">
        <w:r>
          <w:rPr>
            <w:noProof/>
          </w:rPr>
          <w:t>5</w:t>
        </w:r>
      </w:fldSimple>
      <w:r>
        <w:t xml:space="preserve">. </w:t>
      </w:r>
      <w:r w:rsidRPr="009D7A1D">
        <w:t>CS-AES şifreleme algoritması blok diyagramı</w:t>
      </w:r>
      <w:bookmarkEnd w:id="118"/>
    </w:p>
    <w:p w:rsidR="00CF32F7" w:rsidRDefault="00CF32F7" w:rsidP="004F4F00"/>
    <w:p w:rsidR="00CF32F7" w:rsidRDefault="00CF32F7" w:rsidP="004F4F00"/>
    <w:p w:rsidR="00CF32F7" w:rsidRDefault="00CF32F7" w:rsidP="004F4F00"/>
    <w:p w:rsidR="00CF32F7" w:rsidRDefault="00CF32F7" w:rsidP="004F4F00"/>
    <w:p w:rsidR="00CF32F7" w:rsidRDefault="00CF32F7" w:rsidP="004F4F00"/>
    <w:p w:rsidR="00CF32F7" w:rsidRDefault="00CF32F7" w:rsidP="004F4F00"/>
    <w:p w:rsidR="00CF32F7" w:rsidRDefault="00CF32F7" w:rsidP="004F4F00"/>
    <w:p w:rsidR="00CF32F7" w:rsidRDefault="00CF32F7" w:rsidP="004F4F00"/>
    <w:p w:rsidR="00CF32F7" w:rsidRDefault="00CF32F7" w:rsidP="004F4F00"/>
    <w:p w:rsidR="00CF32F7" w:rsidRPr="004F4F00" w:rsidRDefault="00CF32F7" w:rsidP="004F4F00"/>
    <w:p w:rsidR="00CF32F7" w:rsidRDefault="00CF32F7" w:rsidP="00322618">
      <w:pPr>
        <w:keepNext/>
        <w:tabs>
          <w:tab w:val="left" w:pos="709"/>
          <w:tab w:val="right" w:leader="dot" w:pos="8222"/>
        </w:tabs>
      </w:pPr>
    </w:p>
    <w:p w:rsidR="00CF32F7" w:rsidRDefault="00CF32F7" w:rsidP="00D71FF3">
      <w:pPr>
        <w:pStyle w:val="Caption"/>
        <w:keepNext/>
        <w:tabs>
          <w:tab w:val="left" w:pos="709"/>
          <w:tab w:val="right" w:leader="dot" w:pos="8222"/>
        </w:tabs>
        <w:jc w:val="center"/>
      </w:pPr>
      <w:r>
        <w:rPr>
          <w:noProof/>
        </w:rPr>
        <w:pict>
          <v:shape id="_x0000_i1120" type="#_x0000_t75" style="width:383.25pt;height:391.5pt">
            <v:imagedata r:id="rId153" o:title="" cropleft="32807f"/>
          </v:shape>
        </w:pict>
      </w:r>
    </w:p>
    <w:p w:rsidR="00CF32F7" w:rsidRPr="008E1E67" w:rsidRDefault="00CF32F7" w:rsidP="008E1E67">
      <w:pPr>
        <w:pStyle w:val="Caption"/>
        <w:jc w:val="center"/>
        <w:sectPr w:rsidR="00CF32F7" w:rsidRPr="008E1E67" w:rsidSect="00D27AF0">
          <w:pgSz w:w="11906" w:h="16838"/>
          <w:pgMar w:top="1701" w:right="1418" w:bottom="1701" w:left="2268" w:header="709" w:footer="709" w:gutter="0"/>
          <w:cols w:space="708"/>
          <w:titlePg/>
          <w:docGrid w:linePitch="360"/>
        </w:sectPr>
      </w:pPr>
      <w:bookmarkStart w:id="119" w:name="_Toc470095629"/>
      <w:r>
        <w:t xml:space="preserve">Şekil </w:t>
      </w:r>
      <w:fldSimple w:instr=" STYLEREF 1 \s ">
        <w:r>
          <w:rPr>
            <w:noProof/>
          </w:rPr>
          <w:t>4</w:t>
        </w:r>
      </w:fldSimple>
      <w:r>
        <w:t>.</w:t>
      </w:r>
      <w:fldSimple w:instr=" SEQ Şekil \* ARABIC \s 1 ">
        <w:r>
          <w:rPr>
            <w:noProof/>
          </w:rPr>
          <w:t>6</w:t>
        </w:r>
      </w:fldSimple>
      <w:r>
        <w:t xml:space="preserve">. </w:t>
      </w:r>
      <w:r w:rsidRPr="00845DB2">
        <w:t>CS-AES şifre çözme algoritması blok diyagram</w:t>
      </w:r>
      <w:bookmarkEnd w:id="119"/>
    </w:p>
    <w:p w:rsidR="00CF32F7" w:rsidRDefault="00CF32F7" w:rsidP="00510C0F">
      <w:pPr>
        <w:tabs>
          <w:tab w:val="left" w:pos="709"/>
          <w:tab w:val="right" w:leader="dot" w:pos="8222"/>
        </w:tabs>
        <w:rPr>
          <w:color w:val="FF0000"/>
          <w:sz w:val="20"/>
          <w:szCs w:val="20"/>
        </w:rPr>
      </w:pPr>
    </w:p>
    <w:p w:rsidR="00CF32F7" w:rsidRDefault="00CF32F7" w:rsidP="00510C0F">
      <w:pPr>
        <w:tabs>
          <w:tab w:val="left" w:pos="709"/>
          <w:tab w:val="right" w:leader="dot" w:pos="8222"/>
        </w:tabs>
        <w:rPr>
          <w:color w:val="FF0000"/>
          <w:sz w:val="20"/>
          <w:szCs w:val="20"/>
        </w:rPr>
      </w:pPr>
    </w:p>
    <w:p w:rsidR="00CF32F7" w:rsidRDefault="00CF32F7" w:rsidP="00510C0F">
      <w:pPr>
        <w:tabs>
          <w:tab w:val="left" w:pos="709"/>
          <w:tab w:val="right" w:leader="dot" w:pos="8222"/>
        </w:tabs>
        <w:rPr>
          <w:color w:val="FF0000"/>
          <w:sz w:val="20"/>
          <w:szCs w:val="20"/>
        </w:rPr>
      </w:pPr>
    </w:p>
    <w:p w:rsidR="00CF32F7" w:rsidRPr="001853A8" w:rsidRDefault="00CF32F7" w:rsidP="005D2FAA">
      <w:pPr>
        <w:pStyle w:val="Heading1"/>
        <w:tabs>
          <w:tab w:val="left" w:pos="709"/>
          <w:tab w:val="right" w:leader="dot" w:pos="8222"/>
        </w:tabs>
        <w:ind w:left="1418" w:hanging="1418"/>
        <w:jc w:val="left"/>
      </w:pPr>
      <w:bookmarkStart w:id="120" w:name="_Toc468971554"/>
      <w:r>
        <w:t xml:space="preserve"> YENİ HİBRİT ŞİFRELEME ALGORİTMALARI UYGULAMALARI</w:t>
      </w:r>
      <w:r w:rsidRPr="0026796D">
        <w:t xml:space="preserve"> VE </w:t>
      </w:r>
      <w:r w:rsidRPr="001853A8">
        <w:t>PERFORMANS ANALİZLERİ</w:t>
      </w:r>
      <w:bookmarkEnd w:id="120"/>
    </w:p>
    <w:p w:rsidR="00CF32F7" w:rsidRPr="001853A8"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4A1EE5">
      <w:pPr>
        <w:tabs>
          <w:tab w:val="left" w:pos="709"/>
          <w:tab w:val="right" w:leader="dot" w:pos="8222"/>
        </w:tabs>
      </w:pPr>
      <w:r>
        <w:t xml:space="preserve">Bu bölümde geliştirilen kaos tabanlı hibrit asimetrik şifreleme algoritması CRSA ve simetrik şifreleme algoritması CS-AES ile resim şifreleme işlemleri yapılmıştır. Gerçekleştirilen şifreleme işlemlerinin güvenlik ve performans analizleri gerçekleştirilmiştir. Resim şifreleme uygulamaları ve analizler yapılmadan önce performans ve güvenlik analizleri ile ilgili bilgi verilmiştir. </w:t>
      </w:r>
    </w:p>
    <w:p w:rsidR="00CF32F7" w:rsidRPr="00CD23E4" w:rsidRDefault="00CF32F7" w:rsidP="00510C0F">
      <w:pPr>
        <w:tabs>
          <w:tab w:val="left" w:pos="709"/>
          <w:tab w:val="right" w:leader="dot" w:pos="8222"/>
        </w:tabs>
      </w:pPr>
    </w:p>
    <w:p w:rsidR="00CF32F7" w:rsidRDefault="00CF32F7" w:rsidP="00510C0F">
      <w:pPr>
        <w:pStyle w:val="Heading2"/>
        <w:tabs>
          <w:tab w:val="left" w:pos="709"/>
          <w:tab w:val="right" w:leader="dot" w:pos="8222"/>
        </w:tabs>
      </w:pPr>
      <w:bookmarkStart w:id="121" w:name="_Toc468971555"/>
      <w:r>
        <w:t xml:space="preserve">5.1. </w:t>
      </w:r>
      <w:r w:rsidRPr="005F103F">
        <w:t xml:space="preserve">CRSA Şifreleme Algoritması </w:t>
      </w:r>
      <w:r>
        <w:t>ve</w:t>
      </w:r>
      <w:r w:rsidRPr="005F103F">
        <w:t xml:space="preserve"> Uygulama</w:t>
      </w:r>
      <w:r>
        <w:t>sı</w:t>
      </w:r>
      <w:bookmarkEnd w:id="121"/>
    </w:p>
    <w:p w:rsidR="00CF32F7" w:rsidRPr="00611B61" w:rsidRDefault="00CF32F7" w:rsidP="00510C0F">
      <w:pPr>
        <w:tabs>
          <w:tab w:val="left" w:pos="709"/>
          <w:tab w:val="right" w:leader="dot" w:pos="8222"/>
        </w:tabs>
      </w:pPr>
    </w:p>
    <w:p w:rsidR="00CF32F7" w:rsidRDefault="00CF32F7" w:rsidP="00510C0F">
      <w:pPr>
        <w:tabs>
          <w:tab w:val="left" w:pos="709"/>
          <w:tab w:val="right" w:leader="dot" w:pos="8222"/>
        </w:tabs>
        <w:rPr>
          <w:rStyle w:val="apple-converted-space"/>
          <w:szCs w:val="24"/>
          <w:shd w:val="clear" w:color="auto" w:fill="FFFFFF"/>
        </w:rPr>
      </w:pPr>
      <w:r w:rsidRPr="004B0DD3">
        <w:rPr>
          <w:szCs w:val="24"/>
        </w:rPr>
        <w:t xml:space="preserve">Geliştirilen CRSA algoritması ile </w:t>
      </w:r>
      <w:r>
        <w:rPr>
          <w:szCs w:val="24"/>
        </w:rPr>
        <w:t>Şekil 5</w:t>
      </w:r>
      <w:r w:rsidRPr="00AE46BC">
        <w:rPr>
          <w:szCs w:val="24"/>
        </w:rPr>
        <w:t>.1</w:t>
      </w:r>
      <w:r>
        <w:rPr>
          <w:szCs w:val="24"/>
        </w:rPr>
        <w:t>.</w:t>
      </w:r>
      <w:r w:rsidRPr="00AE46BC">
        <w:rPr>
          <w:szCs w:val="24"/>
        </w:rPr>
        <w:t xml:space="preserve">a’da görülen </w:t>
      </w:r>
      <w:r>
        <w:rPr>
          <w:szCs w:val="24"/>
        </w:rPr>
        <w:t>256x</w:t>
      </w:r>
      <w:r w:rsidRPr="004B0DD3">
        <w:rPr>
          <w:szCs w:val="24"/>
        </w:rPr>
        <w:t>256 boyutundaki ‘taraftar. jpg’ resmi şifrelenmiş ve çözülmüştür. Resim şifreleme uygulaması</w:t>
      </w:r>
      <w:r>
        <w:rPr>
          <w:szCs w:val="24"/>
        </w:rPr>
        <w:t>,</w:t>
      </w:r>
      <w:r w:rsidRPr="004B0DD3">
        <w:rPr>
          <w:szCs w:val="24"/>
        </w:rPr>
        <w:t xml:space="preserve"> CRSA algoritması tasarımında anlatıldığı şekilde şifreleme ve çözme işlemleri gerçekleştirilmiştir. RSA algo</w:t>
      </w:r>
      <w:r>
        <w:rPr>
          <w:szCs w:val="24"/>
        </w:rPr>
        <w:t xml:space="preserve">ritması için gerekli olan </w:t>
      </w:r>
      <w:r w:rsidRPr="004B0DD3">
        <w:rPr>
          <w:szCs w:val="24"/>
        </w:rPr>
        <w:t xml:space="preserve">aralarında asal p ve q değerleri kaos tabanlı RSÜ tarafından üretilmiş, üretilen p ve q değerleri üzerinden n, </w:t>
      </w:r>
      <w:hyperlink r:id="rId154" w:history="1">
        <w:r w:rsidRPr="00CA35D2">
          <w:rPr>
            <w:noProof/>
            <w:szCs w:val="24"/>
            <w:shd w:val="clear" w:color="auto" w:fill="FFFFFF"/>
            <w:lang w:eastAsia="tr-TR"/>
          </w:rPr>
          <w:pict>
            <v:shape id="Resim 20" o:spid="_x0000_i1121" type="#_x0000_t75" alt="Greek phi Didot.svg" href="https://en.wikipedia.org/wiki/File:Greek_phi_Didot.s" style="width:8.25pt;height:12pt;visibility:visible" o:button="t">
              <v:fill o:detectmouseclick="t"/>
              <v:imagedata r:id="rId150" o:title=""/>
            </v:shape>
          </w:pict>
        </w:r>
      </w:hyperlink>
      <w:r w:rsidRPr="004B0DD3">
        <w:rPr>
          <w:rStyle w:val="apple-converted-space"/>
          <w:szCs w:val="24"/>
          <w:shd w:val="clear" w:color="auto" w:fill="FFFFFF"/>
        </w:rPr>
        <w:t xml:space="preserve">(n), e ve d değerleri hesaplanmıştır. </w:t>
      </w:r>
      <w:r w:rsidRPr="00AE46BC">
        <w:rPr>
          <w:rStyle w:val="apple-converted-space"/>
          <w:szCs w:val="24"/>
          <w:shd w:val="clear" w:color="auto" w:fill="FFFFFF"/>
        </w:rPr>
        <w:t>Şifreleme işlemi için</w:t>
      </w:r>
      <w:r>
        <w:rPr>
          <w:rStyle w:val="apple-converted-space"/>
          <w:szCs w:val="24"/>
          <w:shd w:val="clear" w:color="auto" w:fill="FFFFFF"/>
        </w:rPr>
        <w:t xml:space="preserve"> ilk önce gönderici tarafta 256x</w:t>
      </w:r>
      <w:r w:rsidRPr="00AE46BC">
        <w:rPr>
          <w:rStyle w:val="apple-converted-space"/>
          <w:szCs w:val="24"/>
          <w:shd w:val="clear" w:color="auto" w:fill="FFFFFF"/>
        </w:rPr>
        <w:t>256 boyutundaki resim RSÜ tarafından üretilen rasgele bit dizisi ile resme XOR işlem</w:t>
      </w:r>
      <w:r>
        <w:rPr>
          <w:rStyle w:val="apple-converted-space"/>
          <w:szCs w:val="24"/>
          <w:shd w:val="clear" w:color="auto" w:fill="FFFFFF"/>
        </w:rPr>
        <w:t>i uygulanmaktadır. Ardından 256x</w:t>
      </w:r>
      <w:r w:rsidRPr="00AE46BC">
        <w:rPr>
          <w:rStyle w:val="apple-converted-space"/>
          <w:szCs w:val="24"/>
          <w:shd w:val="clear" w:color="auto" w:fill="FFFFFF"/>
        </w:rPr>
        <w:t>2</w:t>
      </w:r>
      <w:r>
        <w:rPr>
          <w:rStyle w:val="apple-converted-space"/>
          <w:szCs w:val="24"/>
          <w:shd w:val="clear" w:color="auto" w:fill="FFFFFF"/>
        </w:rPr>
        <w:t>56 boyutundaki matristen 16 bayt</w:t>
      </w:r>
      <w:r w:rsidRPr="00AE46BC">
        <w:rPr>
          <w:rStyle w:val="apple-converted-space"/>
          <w:szCs w:val="24"/>
          <w:shd w:val="clear" w:color="auto" w:fill="FFFFFF"/>
        </w:rPr>
        <w:t>’lık bloklar şeklinde alınan veri RSA algoritması tarafından şifrelenmekte ve alıcıya iletilmektedir.</w:t>
      </w:r>
      <w:r w:rsidRPr="00AE46BC">
        <w:rPr>
          <w:szCs w:val="24"/>
        </w:rPr>
        <w:t xml:space="preserve"> Şifrelenmiş olan resme ait görüntü Şekil </w:t>
      </w:r>
      <w:r>
        <w:rPr>
          <w:szCs w:val="24"/>
        </w:rPr>
        <w:t>5</w:t>
      </w:r>
      <w:r w:rsidRPr="00AE46BC">
        <w:rPr>
          <w:szCs w:val="24"/>
        </w:rPr>
        <w:t>.1</w:t>
      </w:r>
      <w:r>
        <w:rPr>
          <w:szCs w:val="24"/>
        </w:rPr>
        <w:t>.</w:t>
      </w:r>
      <w:r w:rsidRPr="00AE46BC">
        <w:rPr>
          <w:szCs w:val="24"/>
        </w:rPr>
        <w:t xml:space="preserve">b’de görülmektedir. </w:t>
      </w:r>
      <w:r w:rsidRPr="00AE46BC">
        <w:rPr>
          <w:rStyle w:val="apple-converted-space"/>
          <w:szCs w:val="24"/>
          <w:shd w:val="clear" w:color="auto" w:fill="FFFFFF"/>
        </w:rPr>
        <w:t xml:space="preserve"> Alıcı tarafında RSA algoritması ile çözülen veri son olarak, gönderici tarafında RSÜ’nün üretmiş olduğu eş değer bit dizisi ile XOR’lanarak orijinal resim elde edilmektdir. </w:t>
      </w:r>
    </w:p>
    <w:p w:rsidR="00CF32F7" w:rsidRDefault="00CF32F7" w:rsidP="00510C0F">
      <w:pPr>
        <w:tabs>
          <w:tab w:val="left" w:pos="709"/>
          <w:tab w:val="right" w:leader="dot" w:pos="8222"/>
        </w:tabs>
        <w:rPr>
          <w:rStyle w:val="apple-converted-space"/>
          <w:szCs w:val="24"/>
          <w:shd w:val="clear" w:color="auto" w:fill="FFFFFF"/>
        </w:rPr>
      </w:pPr>
    </w:p>
    <w:p w:rsidR="00CF32F7" w:rsidRDefault="00CF32F7" w:rsidP="00510C0F">
      <w:pPr>
        <w:tabs>
          <w:tab w:val="left" w:pos="709"/>
          <w:tab w:val="right" w:leader="dot" w:pos="8222"/>
        </w:tabs>
      </w:pPr>
      <w:r w:rsidRPr="00AE46BC">
        <w:rPr>
          <w:szCs w:val="24"/>
        </w:rPr>
        <w:t xml:space="preserve">CRSA algoritmasının güvenlik ve performans analizlerini gerçekleştirmek için aynı resim RSA algoritması ile de şifreleme ve çözme işlemine tabi tutulmuştur. </w:t>
      </w:r>
      <w:r>
        <w:rPr>
          <w:szCs w:val="24"/>
        </w:rPr>
        <w:t>Şekil 5</w:t>
      </w:r>
      <w:r w:rsidRPr="00AE46BC">
        <w:rPr>
          <w:szCs w:val="24"/>
        </w:rPr>
        <w:t>.1</w:t>
      </w:r>
      <w:r>
        <w:rPr>
          <w:szCs w:val="24"/>
        </w:rPr>
        <w:t>.</w:t>
      </w:r>
      <w:r w:rsidRPr="00AE46BC">
        <w:rPr>
          <w:szCs w:val="24"/>
        </w:rPr>
        <w:t xml:space="preserve">c’ de ise sadece RSA algoritması ile gerçekleştirilen şifreleme işlemi sonucunda elde edilen resim görülmektedir. </w:t>
      </w:r>
      <w:r>
        <w:rPr>
          <w:szCs w:val="24"/>
        </w:rPr>
        <w:t>Şekil 5</w:t>
      </w:r>
      <w:r w:rsidRPr="00AE46BC">
        <w:rPr>
          <w:szCs w:val="24"/>
        </w:rPr>
        <w:t>.1</w:t>
      </w:r>
      <w:r>
        <w:rPr>
          <w:szCs w:val="24"/>
        </w:rPr>
        <w:t>.</w:t>
      </w:r>
      <w:r w:rsidRPr="00AE46BC">
        <w:rPr>
          <w:szCs w:val="24"/>
        </w:rPr>
        <w:t xml:space="preserve">d’de ise CRSA ve RSA algoritmaları ile gerçekleştirilen şifre çözme </w:t>
      </w:r>
      <w:r w:rsidRPr="004B0DD3">
        <w:rPr>
          <w:szCs w:val="24"/>
        </w:rPr>
        <w:t xml:space="preserve">işlemlerinin sonucunda elde edilen orijinal resim </w:t>
      </w:r>
      <w:r w:rsidRPr="00E9470D">
        <w:rPr>
          <w:szCs w:val="24"/>
        </w:rPr>
        <w:t>görülmektedir.</w:t>
      </w:r>
      <w:r w:rsidRPr="00E9470D">
        <w:t xml:space="preserve"> Şekil </w:t>
      </w:r>
      <w:r>
        <w:t>5</w:t>
      </w:r>
      <w:r w:rsidRPr="00AE46BC">
        <w:t>.1</w:t>
      </w:r>
      <w:r>
        <w:t>.a ve 5</w:t>
      </w:r>
      <w:r w:rsidRPr="00AE46BC">
        <w:t>.1</w:t>
      </w:r>
      <w:r>
        <w:t>.</w:t>
      </w:r>
      <w:r w:rsidRPr="00AE46BC">
        <w:t xml:space="preserve">d </w:t>
      </w:r>
      <w:r>
        <w:t>incelendiğinde her iki şifreleme uygulamasında da orijinal resmin elde edildiği görülmektedir.</w:t>
      </w:r>
    </w:p>
    <w:p w:rsidR="00CF32F7" w:rsidRPr="004B0DD3"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B173BD">
        <w:rPr>
          <w:noProof/>
          <w:lang w:eastAsia="tr-TR"/>
        </w:rPr>
        <w:pict>
          <v:shape id="Resim 17" o:spid="_x0000_i1122" type="#_x0000_t75" style="width:409.5pt;height:125.25pt;visibility:visible">
            <v:imagedata r:id="rId155" o:title="" cropbottom="36865f"/>
          </v:shape>
        </w:pict>
      </w:r>
    </w:p>
    <w:p w:rsidR="00CF32F7" w:rsidRPr="00FD7DD6" w:rsidRDefault="00CF32F7" w:rsidP="004721E5">
      <w:pPr>
        <w:pStyle w:val="ListParagraph"/>
        <w:keepNext/>
        <w:tabs>
          <w:tab w:val="left" w:pos="709"/>
          <w:tab w:val="right" w:leader="dot" w:pos="8222"/>
        </w:tabs>
        <w:rPr>
          <w:sz w:val="18"/>
          <w:szCs w:val="18"/>
        </w:rPr>
      </w:pPr>
      <w:r w:rsidRPr="00FD7DD6">
        <w:rPr>
          <w:sz w:val="18"/>
          <w:szCs w:val="18"/>
        </w:rPr>
        <w:t xml:space="preserve">a) Orijinal resim                          </w:t>
      </w:r>
      <w:r>
        <w:rPr>
          <w:sz w:val="18"/>
          <w:szCs w:val="18"/>
        </w:rPr>
        <w:t xml:space="preserve">        </w:t>
      </w:r>
      <w:r w:rsidRPr="00FD7DD6">
        <w:rPr>
          <w:sz w:val="18"/>
          <w:szCs w:val="18"/>
        </w:rPr>
        <w:t xml:space="preserve">b) CRSA şifreli resim                       </w:t>
      </w:r>
      <w:r>
        <w:rPr>
          <w:sz w:val="18"/>
          <w:szCs w:val="18"/>
        </w:rPr>
        <w:t xml:space="preserve"> </w:t>
      </w:r>
      <w:r w:rsidRPr="00FD7DD6">
        <w:rPr>
          <w:sz w:val="18"/>
          <w:szCs w:val="18"/>
        </w:rPr>
        <w:t>c) RSA şifreli resim</w:t>
      </w:r>
    </w:p>
    <w:p w:rsidR="00CF32F7" w:rsidRDefault="00CF32F7" w:rsidP="00510C0F">
      <w:pPr>
        <w:keepNext/>
        <w:tabs>
          <w:tab w:val="left" w:pos="709"/>
          <w:tab w:val="right" w:leader="dot" w:pos="8222"/>
        </w:tabs>
        <w:jc w:val="center"/>
      </w:pPr>
      <w:r w:rsidRPr="00B173BD">
        <w:rPr>
          <w:noProof/>
          <w:lang w:eastAsia="tr-TR"/>
        </w:rPr>
        <w:pict>
          <v:shape id="Resim 6737" o:spid="_x0000_i1123" type="#_x0000_t75" style="width:409.5pt;height:126pt;visibility:visible">
            <v:imagedata r:id="rId155" o:title="" croptop="33139f" cropbottom="4776f"/>
          </v:shape>
        </w:pict>
      </w:r>
    </w:p>
    <w:p w:rsidR="00CF32F7" w:rsidRPr="00FD7DD6" w:rsidRDefault="00CF32F7" w:rsidP="004B7B97">
      <w:pPr>
        <w:keepNext/>
        <w:tabs>
          <w:tab w:val="left" w:pos="709"/>
          <w:tab w:val="right" w:leader="dot" w:pos="8222"/>
        </w:tabs>
        <w:jc w:val="center"/>
        <w:rPr>
          <w:sz w:val="18"/>
          <w:szCs w:val="18"/>
        </w:rPr>
      </w:pPr>
      <w:r>
        <w:rPr>
          <w:sz w:val="18"/>
          <w:szCs w:val="18"/>
        </w:rPr>
        <w:t xml:space="preserve"> </w:t>
      </w:r>
      <w:r w:rsidRPr="00FD7DD6">
        <w:rPr>
          <w:sz w:val="18"/>
          <w:szCs w:val="18"/>
        </w:rPr>
        <w:t>d) Çözülmüş resim</w:t>
      </w:r>
    </w:p>
    <w:p w:rsidR="00CF32F7" w:rsidRDefault="00CF32F7" w:rsidP="00D119D8">
      <w:pPr>
        <w:pStyle w:val="Caption"/>
        <w:tabs>
          <w:tab w:val="left" w:pos="709"/>
          <w:tab w:val="right" w:leader="dot" w:pos="8222"/>
        </w:tabs>
        <w:jc w:val="center"/>
      </w:pPr>
      <w:bookmarkStart w:id="122" w:name="_Toc470095630"/>
      <w:r>
        <w:t xml:space="preserve">Şekil </w:t>
      </w:r>
      <w:fldSimple w:instr=" STYLEREF 1 \s ">
        <w:r>
          <w:rPr>
            <w:noProof/>
          </w:rPr>
          <w:t>5</w:t>
        </w:r>
      </w:fldSimple>
      <w:r>
        <w:t>.</w:t>
      </w:r>
      <w:fldSimple w:instr=" SEQ Şekil \* ARABIC \s 1 ">
        <w:r>
          <w:rPr>
            <w:noProof/>
          </w:rPr>
          <w:t>1</w:t>
        </w:r>
      </w:fldSimple>
      <w:r>
        <w:t xml:space="preserve">. </w:t>
      </w:r>
      <w:r w:rsidRPr="00DE5031">
        <w:t>Resim şifreleme ve çözme uygulaması sonuçları</w:t>
      </w:r>
      <w:bookmarkEnd w:id="122"/>
    </w:p>
    <w:p w:rsidR="00CF32F7" w:rsidRPr="00D119D8" w:rsidRDefault="00CF32F7" w:rsidP="00D119D8"/>
    <w:p w:rsidR="00CF32F7" w:rsidRPr="008954C5" w:rsidRDefault="00CF32F7" w:rsidP="00510C0F">
      <w:pPr>
        <w:pStyle w:val="Heading2"/>
        <w:tabs>
          <w:tab w:val="left" w:pos="709"/>
          <w:tab w:val="right" w:leader="dot" w:pos="8222"/>
        </w:tabs>
      </w:pPr>
      <w:bookmarkStart w:id="123" w:name="_Toc468971556"/>
      <w:r>
        <w:t>5</w:t>
      </w:r>
      <w:r w:rsidRPr="008954C5">
        <w:t>.2. CS-AES</w:t>
      </w:r>
      <w:r>
        <w:t xml:space="preserve"> Şifreleme Algoritması ile Şifreleme U</w:t>
      </w:r>
      <w:r w:rsidRPr="008954C5">
        <w:t>ygulaması</w:t>
      </w:r>
      <w:bookmarkEnd w:id="123"/>
    </w:p>
    <w:p w:rsidR="00CF32F7" w:rsidRPr="008954C5" w:rsidRDefault="00CF32F7" w:rsidP="00510C0F">
      <w:pPr>
        <w:tabs>
          <w:tab w:val="left" w:pos="709"/>
          <w:tab w:val="right" w:leader="dot" w:pos="8222"/>
        </w:tabs>
        <w:rPr>
          <w:b/>
        </w:rPr>
      </w:pPr>
    </w:p>
    <w:p w:rsidR="00CF32F7" w:rsidRDefault="00CF32F7" w:rsidP="00510C0F">
      <w:pPr>
        <w:tabs>
          <w:tab w:val="left" w:pos="709"/>
          <w:tab w:val="right" w:leader="dot" w:pos="8222"/>
        </w:tabs>
        <w:rPr>
          <w:szCs w:val="24"/>
        </w:rPr>
      </w:pPr>
      <w:r w:rsidRPr="008954C5">
        <w:rPr>
          <w:szCs w:val="24"/>
        </w:rPr>
        <w:t>Bu bölümde CS-AES şifreleme al</w:t>
      </w:r>
      <w:r>
        <w:rPr>
          <w:szCs w:val="24"/>
        </w:rPr>
        <w:t>goritması kullanılarak 256x</w:t>
      </w:r>
      <w:r w:rsidRPr="008954C5">
        <w:rPr>
          <w:szCs w:val="24"/>
        </w:rPr>
        <w:t xml:space="preserve">256 boyutundaki satellite. jpg resmi üzerinde şifreleme ve çözme işlemleri gerçekleştirilmiştir. Ayrıca aynı resim üzerinde, CS-AES şifreleme algoritmasının performansını değerlendirmek için, sadece kaotik sistem, AES ve S-AES algoritması ile 3 farklı şifreleme daha </w:t>
      </w:r>
      <w:r>
        <w:rPr>
          <w:szCs w:val="24"/>
        </w:rPr>
        <w:t>yapılmıştır</w:t>
      </w:r>
      <w:r w:rsidRPr="008954C5">
        <w:rPr>
          <w:szCs w:val="24"/>
        </w:rPr>
        <w:t xml:space="preserve">. </w:t>
      </w:r>
      <w:r>
        <w:rPr>
          <w:szCs w:val="24"/>
        </w:rPr>
        <w:t>Şekil 5</w:t>
      </w:r>
      <w:r w:rsidRPr="00AE46BC">
        <w:rPr>
          <w:szCs w:val="24"/>
        </w:rPr>
        <w:t>.2</w:t>
      </w:r>
      <w:r>
        <w:rPr>
          <w:szCs w:val="24"/>
        </w:rPr>
        <w:t>.</w:t>
      </w:r>
      <w:r w:rsidRPr="00AE46BC">
        <w:rPr>
          <w:szCs w:val="24"/>
        </w:rPr>
        <w:t xml:space="preserve">a’da şifreleme </w:t>
      </w:r>
      <w:r>
        <w:rPr>
          <w:szCs w:val="24"/>
        </w:rPr>
        <w:t>işleminde kullanılan 256x</w:t>
      </w:r>
      <w:r w:rsidRPr="008954C5">
        <w:rPr>
          <w:szCs w:val="24"/>
        </w:rPr>
        <w:t xml:space="preserve">256 boyutundaki satellite. jpg resmi görülmektedir. Resim şifreleme işlemlerini gerçekleştirmek için, resim bit bazında dönüşüm işlemine tabi tutulmuştur. </w:t>
      </w:r>
      <w:r>
        <w:rPr>
          <w:szCs w:val="24"/>
        </w:rPr>
        <w:t xml:space="preserve"> </w:t>
      </w:r>
      <w:r w:rsidRPr="00D86F6C">
        <w:rPr>
          <w:szCs w:val="24"/>
        </w:rPr>
        <w:t xml:space="preserve">Kaos tabanlı şifreleme için, RSÜ x ve y fazlarından elde edilen rasgele bit dizileri </w:t>
      </w:r>
      <w:r>
        <w:rPr>
          <w:szCs w:val="24"/>
        </w:rPr>
        <w:t>XOR işlemine tabi tutularak 256x</w:t>
      </w:r>
      <w:r w:rsidRPr="00D86F6C">
        <w:rPr>
          <w:szCs w:val="24"/>
        </w:rPr>
        <w:t>2048 bitlik şifre matris elde edilmiştir. Elde edilen şifreleme matris il</w:t>
      </w:r>
      <w:r>
        <w:rPr>
          <w:szCs w:val="24"/>
        </w:rPr>
        <w:t>e resim</w:t>
      </w:r>
      <w:r w:rsidRPr="00D86F6C">
        <w:rPr>
          <w:szCs w:val="24"/>
        </w:rPr>
        <w:t xml:space="preserve"> bit bazında XOR işlemine tabi tutularak kaos tabanlı şifreleme işlemi gerçekleştirilmiştir. Kaos tabanlı şifreleme işlemine ait şifrelenmiş </w:t>
      </w:r>
      <w:r w:rsidRPr="0064765E">
        <w:rPr>
          <w:szCs w:val="24"/>
        </w:rPr>
        <w:t xml:space="preserve">resim </w:t>
      </w:r>
      <w:r>
        <w:rPr>
          <w:szCs w:val="24"/>
        </w:rPr>
        <w:t>Şekil 5</w:t>
      </w:r>
      <w:r w:rsidRPr="0064765E">
        <w:rPr>
          <w:szCs w:val="24"/>
        </w:rPr>
        <w:t>.2</w:t>
      </w:r>
      <w:r>
        <w:rPr>
          <w:szCs w:val="24"/>
        </w:rPr>
        <w:t>.</w:t>
      </w:r>
      <w:r w:rsidRPr="0064765E">
        <w:rPr>
          <w:szCs w:val="24"/>
        </w:rPr>
        <w:t xml:space="preserve">b’de görülmektedir. Daha sonra sırasıyla AES ve S-AES algoritmaları kullanılarak resim üzerinde şifreleme gerçekleştirilmiştir. </w:t>
      </w:r>
      <w:r>
        <w:rPr>
          <w:szCs w:val="24"/>
        </w:rPr>
        <w:t>Şekil 5</w:t>
      </w:r>
      <w:r w:rsidRPr="0064765E">
        <w:rPr>
          <w:szCs w:val="24"/>
        </w:rPr>
        <w:t>.2</w:t>
      </w:r>
      <w:r>
        <w:rPr>
          <w:szCs w:val="24"/>
        </w:rPr>
        <w:t>.c’de AES şifreleme, Şekil 5</w:t>
      </w:r>
      <w:r w:rsidRPr="0064765E">
        <w:rPr>
          <w:szCs w:val="24"/>
        </w:rPr>
        <w:t>.2</w:t>
      </w:r>
      <w:r>
        <w:rPr>
          <w:szCs w:val="24"/>
        </w:rPr>
        <w:t>.</w:t>
      </w:r>
      <w:r w:rsidRPr="0064765E">
        <w:rPr>
          <w:szCs w:val="24"/>
        </w:rPr>
        <w:t xml:space="preserve">d’de ise S-AES algoritması ile yapılan şifreleme sonucu elde edilen şifreli resimler görülmektedir. Son olarak geliştirilen CS-AES algoritması ile algoritma tasarımında anlatıldığı gibi, resim 128 bitlik bloklar halinde şifrelenmiş ve </w:t>
      </w:r>
      <w:r>
        <w:rPr>
          <w:szCs w:val="24"/>
        </w:rPr>
        <w:t>Şekil 5</w:t>
      </w:r>
      <w:r w:rsidRPr="0064765E">
        <w:rPr>
          <w:szCs w:val="24"/>
        </w:rPr>
        <w:t>.2</w:t>
      </w:r>
      <w:r>
        <w:rPr>
          <w:szCs w:val="24"/>
        </w:rPr>
        <w:t>.</w:t>
      </w:r>
      <w:r w:rsidRPr="0064765E">
        <w:rPr>
          <w:szCs w:val="24"/>
        </w:rPr>
        <w:t xml:space="preserve">e’de şifreleme </w:t>
      </w:r>
      <w:r w:rsidRPr="00D86F6C">
        <w:rPr>
          <w:szCs w:val="24"/>
        </w:rPr>
        <w:t xml:space="preserve">sonucu elde edilen resim verilmiştir. Yapılan tüm şifreleme işlemlerinden sonra çözme işlemi </w:t>
      </w:r>
      <w:r w:rsidRPr="0064765E">
        <w:rPr>
          <w:szCs w:val="24"/>
        </w:rPr>
        <w:t xml:space="preserve">gerçekleştirilerek </w:t>
      </w:r>
      <w:r>
        <w:rPr>
          <w:szCs w:val="24"/>
        </w:rPr>
        <w:t>Şekil 5</w:t>
      </w:r>
      <w:r w:rsidRPr="0064765E">
        <w:rPr>
          <w:szCs w:val="24"/>
        </w:rPr>
        <w:t>.2</w:t>
      </w:r>
      <w:r>
        <w:rPr>
          <w:szCs w:val="24"/>
        </w:rPr>
        <w:t>.</w:t>
      </w:r>
      <w:r w:rsidRPr="0064765E">
        <w:rPr>
          <w:szCs w:val="24"/>
        </w:rPr>
        <w:t xml:space="preserve">f’de görülen </w:t>
      </w:r>
      <w:r w:rsidRPr="00D86F6C">
        <w:rPr>
          <w:szCs w:val="24"/>
        </w:rPr>
        <w:t>orijinal resim elde e</w:t>
      </w:r>
      <w:r>
        <w:rPr>
          <w:szCs w:val="24"/>
        </w:rPr>
        <w:t>dilmiştir. Şifreleme işlemine</w:t>
      </w:r>
      <w:r w:rsidRPr="00D86F6C">
        <w:rPr>
          <w:szCs w:val="24"/>
        </w:rPr>
        <w:t xml:space="preserve"> ait güvenlik ve performans analizleri bir sonraki bölümde gerçekleştirilmiştir.</w:t>
      </w:r>
    </w:p>
    <w:p w:rsidR="00CF32F7" w:rsidRPr="00D86F6C" w:rsidRDefault="00CF32F7" w:rsidP="00510C0F">
      <w:pPr>
        <w:tabs>
          <w:tab w:val="left" w:pos="709"/>
          <w:tab w:val="right" w:leader="dot" w:pos="8222"/>
        </w:tabs>
        <w:rPr>
          <w:szCs w:val="24"/>
        </w:rPr>
      </w:pPr>
    </w:p>
    <w:p w:rsidR="00CF32F7" w:rsidRDefault="00CF32F7" w:rsidP="00510C0F">
      <w:pPr>
        <w:keepNext/>
        <w:tabs>
          <w:tab w:val="left" w:pos="709"/>
          <w:tab w:val="right" w:leader="dot" w:pos="8222"/>
        </w:tabs>
        <w:jc w:val="center"/>
      </w:pPr>
      <w:r w:rsidRPr="00B173BD">
        <w:rPr>
          <w:noProof/>
          <w:lang w:eastAsia="tr-TR"/>
        </w:rPr>
        <w:pict>
          <v:shape id="Resim 34" o:spid="_x0000_i1124" type="#_x0000_t75" style="width:393.75pt;height:124.5pt;visibility:visible">
            <v:imagedata r:id="rId156" o:title="" croptop="1848f" cropbottom="37979f"/>
          </v:shape>
        </w:pict>
      </w:r>
    </w:p>
    <w:p w:rsidR="00CF32F7" w:rsidRPr="00FD7DD6" w:rsidRDefault="00CF32F7" w:rsidP="00C31AC1">
      <w:pPr>
        <w:keepNext/>
        <w:tabs>
          <w:tab w:val="left" w:pos="709"/>
          <w:tab w:val="right" w:leader="dot" w:pos="8222"/>
        </w:tabs>
        <w:rPr>
          <w:sz w:val="18"/>
          <w:szCs w:val="18"/>
        </w:rPr>
      </w:pPr>
      <w:r w:rsidRPr="00FD7DD6">
        <w:rPr>
          <w:sz w:val="18"/>
          <w:szCs w:val="18"/>
        </w:rPr>
        <w:t xml:space="preserve">                 </w:t>
      </w:r>
      <w:r>
        <w:rPr>
          <w:sz w:val="18"/>
          <w:szCs w:val="18"/>
        </w:rPr>
        <w:t xml:space="preserve">    </w:t>
      </w:r>
      <w:r w:rsidRPr="00FD7DD6">
        <w:rPr>
          <w:sz w:val="18"/>
          <w:szCs w:val="18"/>
        </w:rPr>
        <w:t xml:space="preserve">a) Orijinal resim                    </w:t>
      </w:r>
      <w:r>
        <w:rPr>
          <w:sz w:val="18"/>
          <w:szCs w:val="18"/>
        </w:rPr>
        <w:t xml:space="preserve">            </w:t>
      </w:r>
      <w:r w:rsidRPr="00FD7DD6">
        <w:rPr>
          <w:sz w:val="18"/>
          <w:szCs w:val="18"/>
        </w:rPr>
        <w:t xml:space="preserve">b) Kaos şifreleme                       </w:t>
      </w:r>
      <w:r>
        <w:rPr>
          <w:sz w:val="18"/>
          <w:szCs w:val="18"/>
        </w:rPr>
        <w:t xml:space="preserve">    </w:t>
      </w:r>
      <w:r w:rsidRPr="00FD7DD6">
        <w:rPr>
          <w:sz w:val="18"/>
          <w:szCs w:val="18"/>
        </w:rPr>
        <w:t xml:space="preserve"> c) AES şifreleme</w:t>
      </w:r>
    </w:p>
    <w:p w:rsidR="00CF32F7" w:rsidRDefault="00CF32F7" w:rsidP="00510C0F">
      <w:pPr>
        <w:keepNext/>
        <w:tabs>
          <w:tab w:val="left" w:pos="709"/>
          <w:tab w:val="right" w:leader="dot" w:pos="8222"/>
        </w:tabs>
        <w:jc w:val="center"/>
      </w:pPr>
      <w:r w:rsidRPr="00B173BD">
        <w:rPr>
          <w:noProof/>
          <w:lang w:eastAsia="tr-TR"/>
        </w:rPr>
        <w:pict>
          <v:shape id="Resim 6738" o:spid="_x0000_i1125" type="#_x0000_t75" style="width:401.25pt;height:130.5pt;visibility:visible">
            <v:imagedata r:id="rId156" o:title="" croptop="31162f" cropbottom="8385f"/>
          </v:shape>
        </w:pict>
      </w:r>
    </w:p>
    <w:p w:rsidR="00CF32F7" w:rsidRPr="00FD7DD6" w:rsidRDefault="00CF32F7" w:rsidP="00E10E83">
      <w:pPr>
        <w:keepNext/>
        <w:tabs>
          <w:tab w:val="left" w:pos="709"/>
          <w:tab w:val="right" w:leader="dot" w:pos="8222"/>
        </w:tabs>
        <w:rPr>
          <w:sz w:val="18"/>
          <w:szCs w:val="18"/>
        </w:rPr>
      </w:pPr>
      <w:r w:rsidRPr="00FD7DD6">
        <w:rPr>
          <w:sz w:val="18"/>
          <w:szCs w:val="18"/>
        </w:rPr>
        <w:t xml:space="preserve">                 </w:t>
      </w:r>
      <w:r>
        <w:rPr>
          <w:sz w:val="18"/>
          <w:szCs w:val="18"/>
        </w:rPr>
        <w:t xml:space="preserve">     </w:t>
      </w:r>
      <w:r w:rsidRPr="00FD7DD6">
        <w:rPr>
          <w:sz w:val="18"/>
          <w:szCs w:val="18"/>
        </w:rPr>
        <w:t xml:space="preserve">d) S-AES şifreleme                  </w:t>
      </w:r>
      <w:r>
        <w:rPr>
          <w:sz w:val="18"/>
          <w:szCs w:val="18"/>
        </w:rPr>
        <w:t xml:space="preserve">       </w:t>
      </w:r>
      <w:r w:rsidRPr="00FD7DD6">
        <w:rPr>
          <w:sz w:val="18"/>
          <w:szCs w:val="18"/>
        </w:rPr>
        <w:t xml:space="preserve">e) CS-AES şifreleme                   </w:t>
      </w:r>
      <w:r>
        <w:rPr>
          <w:sz w:val="18"/>
          <w:szCs w:val="18"/>
        </w:rPr>
        <w:t xml:space="preserve">     </w:t>
      </w:r>
      <w:r w:rsidRPr="00FD7DD6">
        <w:rPr>
          <w:sz w:val="18"/>
          <w:szCs w:val="18"/>
        </w:rPr>
        <w:t>f) Çözülmüş resim</w:t>
      </w:r>
    </w:p>
    <w:p w:rsidR="00CF32F7" w:rsidRDefault="00CF32F7" w:rsidP="00FA169C">
      <w:pPr>
        <w:pStyle w:val="Caption"/>
        <w:tabs>
          <w:tab w:val="left" w:pos="709"/>
          <w:tab w:val="right" w:leader="dot" w:pos="8222"/>
        </w:tabs>
        <w:jc w:val="center"/>
      </w:pPr>
      <w:bookmarkStart w:id="124" w:name="_Toc470095631"/>
      <w:r>
        <w:t xml:space="preserve">Şekil </w:t>
      </w:r>
      <w:fldSimple w:instr=" STYLEREF 1 \s ">
        <w:r>
          <w:rPr>
            <w:noProof/>
          </w:rPr>
          <w:t>5</w:t>
        </w:r>
      </w:fldSimple>
      <w:r>
        <w:t>.</w:t>
      </w:r>
      <w:fldSimple w:instr=" SEQ Şekil \* ARABIC \s 1 ">
        <w:r>
          <w:rPr>
            <w:noProof/>
          </w:rPr>
          <w:t>2</w:t>
        </w:r>
      </w:fldSimple>
      <w:r>
        <w:t xml:space="preserve">. </w:t>
      </w:r>
      <w:r w:rsidRPr="00AE4B95">
        <w:t>Resim şifreleme ve çözme uygulaması sonuçları</w:t>
      </w:r>
      <w:bookmarkEnd w:id="124"/>
    </w:p>
    <w:p w:rsidR="00CF32F7" w:rsidRPr="00FA169C" w:rsidRDefault="00CF32F7" w:rsidP="00FA169C"/>
    <w:p w:rsidR="00CF32F7" w:rsidRDefault="00CF32F7" w:rsidP="00510C0F">
      <w:pPr>
        <w:pStyle w:val="Heading2"/>
        <w:tabs>
          <w:tab w:val="left" w:pos="709"/>
          <w:tab w:val="right" w:leader="dot" w:pos="8222"/>
        </w:tabs>
      </w:pPr>
      <w:bookmarkStart w:id="125" w:name="_Toc468971557"/>
      <w:r>
        <w:t>5</w:t>
      </w:r>
      <w:r w:rsidRPr="00C83665">
        <w:t>.3. Güvenlik ve Performans Analizleri</w:t>
      </w:r>
      <w:bookmarkEnd w:id="125"/>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Şifreleme algoritmalarının kalitesi, ataklara ve saldırılara karşı dayanıklı olması ve uygun performans ile işlemleri gerçekleştirmesine bağlıdır. Tüm saldırılara dayanıklı fakat performans bakımından zayıf algoritmalar güvenlik uygulamalarında tercih edilmemektedir. Çünkü bu tür algoritmalar, yüksek şifreleme ve çözme zamanlarına ve aşırı kaynak kullanımına ihtiyaç duymaktadır. Bu sebeple pratikte tercih edilen algoritmalar hem güçlü ve kırılması zor güvenlik seviyelerine aynı zamanda uygun performansa sahip olmalıdırlar. Geliştirilen hibrit şifreleme algoritmaları ile gerçekleştirilen şifreleme işlemlerine ait güvenlik ve performans değerlendirmeleri için bazı analizler gerçekleştirilmiştir. Test işlemleri Matlab ortamında yapılmıştır. Analiz işlemlerine geçilmeden önce güvenlik ve performans testleri hakkında bilgi verilmiştir.</w:t>
      </w:r>
    </w:p>
    <w:p w:rsidR="00CF32F7" w:rsidRPr="00C83665"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26" w:name="_Toc468971558"/>
      <w:r>
        <w:t>5.3.1. Güvenlik a</w:t>
      </w:r>
      <w:r w:rsidRPr="00756BFF">
        <w:t>nalizleri</w:t>
      </w:r>
      <w:bookmarkEnd w:id="126"/>
    </w:p>
    <w:p w:rsidR="00CF32F7" w:rsidRPr="00292800" w:rsidRDefault="00CF32F7" w:rsidP="00510C0F">
      <w:pPr>
        <w:tabs>
          <w:tab w:val="left" w:pos="709"/>
          <w:tab w:val="right" w:leader="dot" w:pos="8222"/>
        </w:tabs>
      </w:pPr>
    </w:p>
    <w:p w:rsidR="00CF32F7" w:rsidRDefault="00CF32F7" w:rsidP="00510C0F">
      <w:pPr>
        <w:pStyle w:val="Heading4"/>
        <w:tabs>
          <w:tab w:val="left" w:pos="709"/>
          <w:tab w:val="right" w:leader="dot" w:pos="8222"/>
        </w:tabs>
      </w:pPr>
      <w:bookmarkStart w:id="127" w:name="_Toc468971559"/>
      <w:r>
        <w:t>5.3.1.1. Histogram a</w:t>
      </w:r>
      <w:r w:rsidRPr="00756BFF">
        <w:t>nalizi</w:t>
      </w:r>
      <w:bookmarkEnd w:id="127"/>
    </w:p>
    <w:p w:rsidR="00CF32F7" w:rsidRPr="004E17E7" w:rsidRDefault="00CF32F7" w:rsidP="00510C0F">
      <w:pPr>
        <w:tabs>
          <w:tab w:val="left" w:pos="709"/>
          <w:tab w:val="right" w:leader="dot" w:pos="8222"/>
        </w:tabs>
      </w:pPr>
    </w:p>
    <w:p w:rsidR="00CF32F7" w:rsidRDefault="00CF32F7" w:rsidP="00510C0F">
      <w:pPr>
        <w:tabs>
          <w:tab w:val="left" w:pos="709"/>
          <w:tab w:val="right" w:leader="dot" w:pos="8222"/>
        </w:tabs>
        <w:rPr>
          <w:szCs w:val="24"/>
          <w:lang w:val="en-US" w:eastAsia="tr-TR"/>
        </w:rPr>
      </w:pPr>
      <w:r w:rsidRPr="006878A5">
        <w:rPr>
          <w:szCs w:val="24"/>
          <w:lang w:eastAsia="tr-TR"/>
        </w:rPr>
        <w:t>Histogram analizi, bir resim içindeki renk değerlerinin sayısını gösteren grafiksel bir gösterim şeklidir. Orijinal bi</w:t>
      </w:r>
      <w:r>
        <w:rPr>
          <w:szCs w:val="24"/>
          <w:lang w:eastAsia="tr-TR"/>
        </w:rPr>
        <w:t>r resimde renk dağılımları, res</w:t>
      </w:r>
      <w:r w:rsidRPr="006878A5">
        <w:rPr>
          <w:szCs w:val="24"/>
          <w:lang w:eastAsia="tr-TR"/>
        </w:rPr>
        <w:t>min renklerine göre belli bölgelerde yoğunlaşmakta, dengesiz bir dağılım göstermektedir. Şifr</w:t>
      </w:r>
      <w:r>
        <w:rPr>
          <w:szCs w:val="24"/>
          <w:lang w:eastAsia="tr-TR"/>
        </w:rPr>
        <w:t>e</w:t>
      </w:r>
      <w:r w:rsidRPr="006878A5">
        <w:rPr>
          <w:szCs w:val="24"/>
          <w:lang w:eastAsia="tr-TR"/>
        </w:rPr>
        <w:t xml:space="preserve">leme işleminde, bu renk dağılımı eşitlenmeye çalışılmaktadır. Histogram dağılım dengesinin bir birine yakın olması şifrelemenin kaliteli olduğunu göstermekte ve şifrelenen verinin kırılmasını güçleştirmektedir. </w:t>
      </w:r>
      <w:r w:rsidRPr="006878A5">
        <w:rPr>
          <w:szCs w:val="24"/>
          <w:lang w:val="en-US" w:eastAsia="tr-TR"/>
        </w:rPr>
        <w:t>Tüm değerler birbirine yakın olduğu durumda, şifreli verinin histogramından bir çıkarım yapmak mümkün olmayacaktır.</w:t>
      </w:r>
      <w:r>
        <w:rPr>
          <w:szCs w:val="24"/>
          <w:lang w:val="en-US" w:eastAsia="tr-TR"/>
        </w:rPr>
        <w:t xml:space="preserve"> </w:t>
      </w:r>
    </w:p>
    <w:p w:rsidR="00CF32F7" w:rsidRPr="006878A5" w:rsidRDefault="00CF32F7" w:rsidP="00510C0F">
      <w:pPr>
        <w:tabs>
          <w:tab w:val="left" w:pos="709"/>
          <w:tab w:val="right" w:leader="dot" w:pos="8222"/>
        </w:tabs>
        <w:rPr>
          <w:szCs w:val="24"/>
          <w:lang w:val="en-US" w:eastAsia="tr-TR"/>
        </w:rPr>
      </w:pPr>
    </w:p>
    <w:p w:rsidR="00CF32F7" w:rsidRDefault="00CF32F7" w:rsidP="00510C0F">
      <w:pPr>
        <w:pStyle w:val="Heading4"/>
        <w:tabs>
          <w:tab w:val="left" w:pos="709"/>
          <w:tab w:val="right" w:leader="dot" w:pos="8222"/>
        </w:tabs>
      </w:pPr>
      <w:bookmarkStart w:id="128" w:name="_Toc468971560"/>
      <w:r>
        <w:t>5</w:t>
      </w:r>
      <w:r w:rsidRPr="00CF7179">
        <w:t>.3.1.2. Kor</w:t>
      </w:r>
      <w:r>
        <w:t>elasyon a</w:t>
      </w:r>
      <w:r w:rsidRPr="00CF7179">
        <w:t>nalizi</w:t>
      </w:r>
      <w:bookmarkEnd w:id="128"/>
    </w:p>
    <w:p w:rsidR="00CF32F7" w:rsidRPr="004E17E7"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02153D">
        <w:rPr>
          <w:szCs w:val="24"/>
        </w:rPr>
        <w:t xml:space="preserve">Korelasyon analizi </w:t>
      </w:r>
      <w:r>
        <w:rPr>
          <w:szCs w:val="24"/>
        </w:rPr>
        <w:fldChar w:fldCharType="begin" w:fldLock="1"/>
      </w:r>
      <w:r>
        <w:rPr>
          <w:szCs w:val="24"/>
        </w:rPr>
        <w:instrText>ADDIN CSL_CITATION { "citationItems" : [ { "id" : "ITEM-1", "itemData" : { "author" : [ { "dropping-particle" : "", "family" : "Cohen", "given" : "J.", "non-dropping-particle" : "", "parse-names" : false, "suffix" : "" } ], "id" : "ITEM-1", "issued" : { "date-parts" : [ [ "1977" ] ] }, "publisher" : "New York: Academic Press", "title" : "Statistical power analysis for the behavioral sciences", "type" : "book" }, "uris" : [ "http://www.mendeley.com/documents/?uuid=fc9d437e-6371-419c-b47b-4fa05318fe96" ] } ], "mendeley" : { "formattedCitation" : "[143]", "plainTextFormattedCitation" : "[143]", "previouslyFormattedCitation" : "[143]" }, "properties" : { "noteIndex" : 0 }, "schema" : "https://github.com/citation-style-language/schema/raw/master/csl-citation.json" }</w:instrText>
      </w:r>
      <w:r>
        <w:rPr>
          <w:szCs w:val="24"/>
        </w:rPr>
        <w:fldChar w:fldCharType="separate"/>
      </w:r>
      <w:r w:rsidRPr="000D3326">
        <w:rPr>
          <w:noProof/>
          <w:szCs w:val="24"/>
        </w:rPr>
        <w:t>[143]</w:t>
      </w:r>
      <w:r>
        <w:rPr>
          <w:szCs w:val="24"/>
        </w:rPr>
        <w:fldChar w:fldCharType="end"/>
      </w:r>
      <w:r w:rsidRPr="0002153D">
        <w:rPr>
          <w:szCs w:val="24"/>
        </w:rPr>
        <w:t xml:space="preserve">, </w:t>
      </w:r>
      <w:r w:rsidRPr="00F3689F">
        <w:rPr>
          <w:szCs w:val="24"/>
        </w:rPr>
        <w:t xml:space="preserve">iki rassal değişken arasında ilişkinin hesaplanması temeline dayanır. Kovaryans, iki rasgele değişkenin birlikte değişim değerini hesaplamaktadır. Korelasyon analizinde korelasyon katsayısı tespit edilmektedir. Korelasyon katsayısı bu iki değişken arasındaki ilişkinin, bağımsızlık durumunu göstermektedir. Korelasyon değeri, bu iki değerin kovaryansının, standart sapmalarının çarpım değerine bölümü ile bulunmaktadır. </w:t>
      </w:r>
      <w:r>
        <w:rPr>
          <w:szCs w:val="24"/>
        </w:rPr>
        <w:t xml:space="preserve">Resim üzerinde ilişki yatay, dikey ve çapraz pikseller arasındaki ilişki incelenerek tespit edilebilir. </w:t>
      </w:r>
      <w:r>
        <w:rPr>
          <w:szCs w:val="24"/>
          <w:lang w:eastAsia="tr-TR"/>
        </w:rPr>
        <w:t>Orijin</w:t>
      </w:r>
      <w:r w:rsidRPr="00F3689F">
        <w:rPr>
          <w:szCs w:val="24"/>
          <w:lang w:eastAsia="tr-TR"/>
        </w:rPr>
        <w:t>al resimde değişkenler arası ilişki doğrusal iken, analiz sonucu değişkenler arası ilişkinin doğrusal olmaması (dağınık olması), oldukça karmaşık dağılım göstermesi, analiz sonucunun iyi olduğunu, iki resim arasında ilişki olmadığını göstermektedir.</w:t>
      </w:r>
      <w:r w:rsidRPr="00F3689F">
        <w:rPr>
          <w:szCs w:val="24"/>
        </w:rPr>
        <w:t xml:space="preserve"> Bu değer -1 ile +1 değer arasında bir değer almaktadır. Pozitif değerler doğru yönlü doğrusal ilişkiyi, negatif değerler ters yönlü doğrusal ilişkiyi ifade etmektedir. Eğer katsayı 0 ise değişkenler arasında </w:t>
      </w:r>
      <w:r w:rsidRPr="00EF4ADD">
        <w:rPr>
          <w:szCs w:val="24"/>
        </w:rPr>
        <w:t xml:space="preserve">ilişki bulunmamaktadır. </w:t>
      </w:r>
      <w:r w:rsidRPr="00EF4ADD">
        <w:rPr>
          <w:szCs w:val="24"/>
          <w:lang w:eastAsia="tr-TR"/>
        </w:rPr>
        <w:t xml:space="preserve">Rasgele herhangi bir sayıdaki çift yakın piksel, resimden alınarak, </w:t>
      </w:r>
      <w:r>
        <w:rPr>
          <w:szCs w:val="24"/>
          <w:lang w:eastAsia="tr-TR"/>
        </w:rPr>
        <w:t>Denklem 5</w:t>
      </w:r>
      <w:r w:rsidRPr="00EF4ADD">
        <w:rPr>
          <w:szCs w:val="24"/>
          <w:lang w:eastAsia="tr-TR"/>
        </w:rPr>
        <w:t xml:space="preserve">.1’de verilen formül </w:t>
      </w:r>
      <w:r w:rsidRPr="00F3689F">
        <w:rPr>
          <w:szCs w:val="24"/>
          <w:lang w:eastAsia="tr-TR"/>
        </w:rPr>
        <w:t xml:space="preserve">yardımıyla her </w:t>
      </w:r>
      <w:r w:rsidRPr="004506CC">
        <w:rPr>
          <w:szCs w:val="24"/>
          <w:lang w:eastAsia="tr-TR"/>
        </w:rPr>
        <w:t xml:space="preserve">çiftin korelasyon katsayısı </w:t>
      </w:r>
      <w:r w:rsidRPr="006519A3">
        <w:rPr>
          <w:szCs w:val="24"/>
          <w:lang w:eastAsia="tr-TR"/>
        </w:rPr>
        <w:t>hesaplanabilir</w:t>
      </w:r>
      <w:r>
        <w:rPr>
          <w:szCs w:val="24"/>
          <w:lang w:eastAsia="tr-TR"/>
        </w:rPr>
        <w:t xml:space="preserve"> </w:t>
      </w:r>
      <w:r>
        <w:rPr>
          <w:szCs w:val="24"/>
          <w:lang w:eastAsia="tr-TR"/>
        </w:rPr>
        <w:fldChar w:fldCharType="begin" w:fldLock="1"/>
      </w:r>
      <w:r>
        <w:rPr>
          <w:szCs w:val="24"/>
          <w:lang w:eastAsia="tr-TR"/>
        </w:rPr>
        <w:instrText>ADDIN CSL_CITATION { "citationItems" : [ { "id" : "ITEM-1", "itemData" : { "DOI" : "10.1016/j.imavis.2006.02.021", "ISSN" : "02628856", "abstract" : "In recent years, the chaos based cryptographic algorithms have suggested some new and efficient ways to develop secure image encryption techniques. In this communication, we propose a new approach for image encryption based on chaotic logistic maps in order to meet the requirements of the secure image transfer. In the proposed image encryption scheme, an external secret key of 80-bit and two chaotic logistic maps are employed. The initial conditions for the both logistic maps are derived using the external secret key by providing different weightage to all its bits. Further, in the proposed encryption process, eight different types of operations are used to encrypt the pixels of an image and which one of them will be used for a particular pixel is decided by the outcome of the logistic map. To make the cipher more robust against any attack, the secret key is modified after encrypting each block of sixteen pixels of the image. The results of several experimental, statistical analysis and key sensitivity tests show that the proposed image encryption scheme provides an efficient and secure way for real-time image encryption and transmission. ?? 2006 Elsevier B.V. All rights reserved.", "author" : [ { "dropping-particle" : "", "family" : "Pareek", "given" : "N. K.", "non-dropping-particle" : "", "parse-names" : false, "suffix" : "" }, { "dropping-particle" : "", "family" : "Patidar", "given" : "Vinod", "non-dropping-particle" : "", "parse-names" : false, "suffix" : "" }, { "dropping-particle" : "", "family" : "Sud", "given" : "K. K.", "non-dropping-particle" : "", "parse-names" : false, "suffix" : "" } ], "container-title" : "Image and Vision Computing", "id" : "ITEM-1", "issue" : "9", "issued" : { "date-parts" : [ [ "2006" ] ] }, "page" : "926-934", "title" : "Image encryption using chaotic logistic map", "type" : "article-journal", "volume" : "24" }, "uris" : [ "http://www.mendeley.com/documents/?uuid=e65ca436-eded-4e7c-8669-0f11dc090264" ] } ], "mendeley" : { "formattedCitation" : "[144]", "plainTextFormattedCitation" : "[144]", "previouslyFormattedCitation" : "[144]" }, "properties" : { "noteIndex" : 0 }, "schema" : "https://github.com/citation-style-language/schema/raw/master/csl-citation.json" }</w:instrText>
      </w:r>
      <w:r>
        <w:rPr>
          <w:szCs w:val="24"/>
          <w:lang w:eastAsia="tr-TR"/>
        </w:rPr>
        <w:fldChar w:fldCharType="separate"/>
      </w:r>
      <w:r w:rsidRPr="000D3326">
        <w:rPr>
          <w:noProof/>
          <w:szCs w:val="24"/>
          <w:lang w:eastAsia="tr-TR"/>
        </w:rPr>
        <w:t>[144]</w:t>
      </w:r>
      <w:r>
        <w:rPr>
          <w:szCs w:val="24"/>
          <w:lang w:eastAsia="tr-TR"/>
        </w:rPr>
        <w:fldChar w:fldCharType="end"/>
      </w:r>
      <w:r w:rsidRPr="006519A3">
        <w:rPr>
          <w:szCs w:val="24"/>
          <w:lang w:eastAsia="tr-TR"/>
        </w:rPr>
        <w:t>.</w:t>
      </w:r>
      <w:r w:rsidRPr="00F3689F">
        <w:rPr>
          <w:szCs w:val="24"/>
        </w:rPr>
        <w:t xml:space="preserve">  </w:t>
      </w:r>
      <w:r>
        <w:rPr>
          <w:szCs w:val="24"/>
        </w:rPr>
        <w:t xml:space="preserve">Denklemde </w:t>
      </w:r>
      <w:r w:rsidRPr="00F3689F">
        <w:rPr>
          <w:szCs w:val="24"/>
        </w:rPr>
        <w:t>x ve y resimdeki bitişik iki pikselin değerleri ve N seçilen piksel çiftinin sayısını göstermektedir.</w:t>
      </w:r>
    </w:p>
    <w:p w:rsidR="00CF32F7" w:rsidRDefault="00CF32F7" w:rsidP="00F5587C">
      <w:pPr>
        <w:keepNext/>
        <w:tabs>
          <w:tab w:val="left" w:pos="709"/>
          <w:tab w:val="right" w:leader="dot" w:pos="8222"/>
        </w:tabs>
      </w:pPr>
    </w:p>
    <w:p w:rsidR="00CF32F7" w:rsidRDefault="00CF32F7" w:rsidP="004748BC">
      <w:pPr>
        <w:pStyle w:val="Caption"/>
        <w:keepNext/>
        <w:jc w:val="both"/>
      </w:pPr>
      <w:r w:rsidRPr="001762F9">
        <w:rPr>
          <w:position w:val="-134"/>
          <w:szCs w:val="24"/>
        </w:rPr>
        <w:object w:dxaOrig="4020" w:dyaOrig="2799">
          <v:shape id="_x0000_i1126" type="#_x0000_t75" style="width:201pt;height:129pt" o:ole="">
            <v:imagedata r:id="rId157" o:title=""/>
          </v:shape>
          <o:OLEObject Type="Embed" ProgID="Equation.DSMT4" ShapeID="_x0000_i1126" DrawAspect="Content" ObjectID="_1545738080" r:id="rId158"/>
        </w:object>
      </w:r>
      <w:r>
        <w:rPr>
          <w:szCs w:val="24"/>
        </w:rPr>
        <w:t xml:space="preserve">                                                                                        </w:t>
      </w:r>
      <w:r w:rsidRPr="004748BC">
        <w:rPr>
          <w:sz w:val="24"/>
          <w:szCs w:val="24"/>
        </w:rPr>
        <w:t>(</w:t>
      </w:r>
      <w:r w:rsidRPr="004748BC">
        <w:rPr>
          <w:sz w:val="24"/>
          <w:szCs w:val="24"/>
        </w:rPr>
        <w:fldChar w:fldCharType="begin"/>
      </w:r>
      <w:r w:rsidRPr="004748BC">
        <w:rPr>
          <w:sz w:val="24"/>
          <w:szCs w:val="24"/>
        </w:rPr>
        <w:instrText xml:space="preserve"> STYLEREF 1 \s </w:instrText>
      </w:r>
      <w:r w:rsidRPr="004748BC">
        <w:rPr>
          <w:sz w:val="24"/>
          <w:szCs w:val="24"/>
        </w:rPr>
        <w:fldChar w:fldCharType="separate"/>
      </w:r>
      <w:r>
        <w:rPr>
          <w:noProof/>
          <w:sz w:val="24"/>
          <w:szCs w:val="24"/>
        </w:rPr>
        <w:t>5</w:t>
      </w:r>
      <w:r w:rsidRPr="004748BC">
        <w:rPr>
          <w:sz w:val="24"/>
          <w:szCs w:val="24"/>
        </w:rPr>
        <w:fldChar w:fldCharType="end"/>
      </w:r>
      <w:r>
        <w:rPr>
          <w:sz w:val="24"/>
          <w:szCs w:val="24"/>
        </w:rPr>
        <w:t>.</w:t>
      </w:r>
      <w:r w:rsidRPr="004748BC">
        <w:rPr>
          <w:sz w:val="24"/>
          <w:szCs w:val="24"/>
        </w:rPr>
        <w:fldChar w:fldCharType="begin"/>
      </w:r>
      <w:r w:rsidRPr="004748BC">
        <w:rPr>
          <w:sz w:val="24"/>
          <w:szCs w:val="24"/>
        </w:rPr>
        <w:instrText xml:space="preserve"> SEQ Denklem \* ARABIC \s 1 </w:instrText>
      </w:r>
      <w:r w:rsidRPr="004748BC">
        <w:rPr>
          <w:sz w:val="24"/>
          <w:szCs w:val="24"/>
        </w:rPr>
        <w:fldChar w:fldCharType="separate"/>
      </w:r>
      <w:r>
        <w:rPr>
          <w:noProof/>
          <w:sz w:val="24"/>
          <w:szCs w:val="24"/>
        </w:rPr>
        <w:t>1</w:t>
      </w:r>
      <w:r w:rsidRPr="004748BC">
        <w:rPr>
          <w:sz w:val="24"/>
          <w:szCs w:val="24"/>
        </w:rPr>
        <w:fldChar w:fldCharType="end"/>
      </w:r>
      <w:r w:rsidRPr="004748BC">
        <w:rPr>
          <w:sz w:val="24"/>
          <w:szCs w:val="24"/>
        </w:rPr>
        <w:t>)</w:t>
      </w:r>
    </w:p>
    <w:p w:rsidR="00CF32F7" w:rsidRPr="00EF4ADD" w:rsidRDefault="00CF32F7" w:rsidP="00510C0F">
      <w:pPr>
        <w:keepNext/>
        <w:tabs>
          <w:tab w:val="left" w:pos="709"/>
          <w:tab w:val="right" w:leader="dot" w:pos="8222"/>
        </w:tabs>
      </w:pPr>
      <w:r>
        <w:rPr>
          <w:szCs w:val="24"/>
        </w:rPr>
        <w:t xml:space="preserve">             </w:t>
      </w:r>
    </w:p>
    <w:p w:rsidR="00CF32F7" w:rsidRPr="004506CC" w:rsidRDefault="00CF32F7" w:rsidP="00B41D54">
      <w:pPr>
        <w:pStyle w:val="Heading4"/>
        <w:tabs>
          <w:tab w:val="left" w:pos="709"/>
          <w:tab w:val="right" w:leader="dot" w:pos="8222"/>
        </w:tabs>
        <w:ind w:left="851" w:hanging="851"/>
      </w:pPr>
      <w:bookmarkStart w:id="129" w:name="_Toc468971561"/>
      <w:r>
        <w:t>5.3.1.3. Diferansiyel atak analizi  (NPCR-UACI)</w:t>
      </w:r>
      <w:bookmarkEnd w:id="129"/>
      <w:r>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6519A3">
        <w:t>Biham ve Shamir</w:t>
      </w:r>
      <w:r>
        <w:t xml:space="preserve"> </w:t>
      </w:r>
      <w:r>
        <w:fldChar w:fldCharType="begin" w:fldLock="1"/>
      </w:r>
      <w:r>
        <w:instrText>ADDIN CSL_CITATION { "citationItems" : [ { "id" : "ITEM-1", "itemData" : { "DOI" : "10.1007/BF00630563", "ISBN" : "0302-9743\\r3-540-54508-5", "ISSN" : "09332790", "abstract" : "The Data Encryption Standard (DES) is the best known and most widely used cryptosystem for civilian applications. It was developed at IBM and adopted by the National Bureau of Standards in the mid 1970s, and has successfully withstood all the attacks published so far in the open literature. In this paper we develop a new type of cryptanalytic attack which can break the reduced variant of DES with eight rounds in a few minutes on a personal computer and can break any reduced variant of DES (with up to 15 rounds) using less than 2 56 operations and chosen plaintexts. The new attack can be applied to a variety of DES-like substitution/permutation cryptosystems, and demonstrates the crucial role of the (unpublished) design rules.", "author" : [ { "dropping-particle" : "", "family" : "Biham", "given" : "Eli", "non-dropping-particle" : "", "parse-names" : false, "suffix" : "" }, { "dropping-particle" : "", "family" : "Shamir", "given" : "Adi", "non-dropping-particle" : "", "parse-names" : false, "suffix" : "" } ], "container-title" : "Journal of Cryptology", "id" : "ITEM-1", "issue" : "1", "issued" : { "date-parts" : [ [ "1991" ] ] }, "page" : "3-72", "title" : "Differential cryptanalysis of DES-like cryptosystems", "type" : "article-journal", "volume" : "4" }, "uris" : [ "http://www.mendeley.com/documents/?uuid=6696f7b2-ad25-4cca-b579-93f7af50db91" ] } ], "mendeley" : { "formattedCitation" : "[131]", "plainTextFormattedCitation" : "[131]", "previouslyFormattedCitation" : "[131]" }, "properties" : { "noteIndex" : 0 }, "schema" : "https://github.com/citation-style-language/schema/raw/master/csl-citation.json" }</w:instrText>
      </w:r>
      <w:r>
        <w:fldChar w:fldCharType="separate"/>
      </w:r>
      <w:r w:rsidRPr="000D3326">
        <w:rPr>
          <w:noProof/>
        </w:rPr>
        <w:t>[131]</w:t>
      </w:r>
      <w:r>
        <w:fldChar w:fldCharType="end"/>
      </w:r>
      <w:r w:rsidRPr="006519A3">
        <w:t xml:space="preserve"> tarafından </w:t>
      </w:r>
      <w:r w:rsidRPr="00650819">
        <w:t>o</w:t>
      </w:r>
      <w:r>
        <w:t>rtaya atılan diferansiyel kripto</w:t>
      </w:r>
      <w:r w:rsidRPr="00650819">
        <w:t xml:space="preserve">analiz, orijinal resim üzerindeki küçük değişimlerin şifreli resimler üzerinde nasıl bir etki </w:t>
      </w:r>
      <w:r>
        <w:t xml:space="preserve">meydana </w:t>
      </w:r>
      <w:r w:rsidRPr="00650819">
        <w:t>getirdiğini incelemektedir. Rasgele seçilmiş orijinal resim ve değiştirilmiş pikselinin aynı anahtar kullanılarak</w:t>
      </w:r>
      <w:r>
        <w:t xml:space="preserve"> gerçekleştirilen şifreleme</w:t>
      </w:r>
      <w:r w:rsidRPr="00650819">
        <w:t xml:space="preserve"> sonuçları karşılaştı</w:t>
      </w:r>
      <w:r>
        <w:t>r</w:t>
      </w:r>
      <w:r w:rsidRPr="00650819">
        <w:t>makta, bu değişimlerden elde ettiği bilgiyi kullanarak şifreyi çözmeyi denemektedir. Orijinal resimdeki küçük değişimler, şifreli resim üzerinde büyük</w:t>
      </w:r>
      <w:r>
        <w:t xml:space="preserve"> değişimlere yol açıyor ise, </w:t>
      </w:r>
      <w:r w:rsidRPr="00650819">
        <w:t>şifrelemenin diferansiyel atak saldırılarına karşı dirençli olduğunu göstermektedir. Bu saldırılara karşı NPCR (Number of Pixels Change Rate) ve UACI (Unified Average Changing Intensity) diferansiyel ve lineer atak dayanıklılık performansını ölçmek için en sık kullanılan yöntemlerdir</w:t>
      </w:r>
      <w:r w:rsidRPr="002B224F">
        <w:t xml:space="preserve">. </w:t>
      </w:r>
      <w:r w:rsidRPr="002B224F">
        <w:rPr>
          <w:szCs w:val="24"/>
          <w:lang w:eastAsia="tr-TR"/>
        </w:rPr>
        <w:t>NPCR ve UACI değerlerinin en uygun</w:t>
      </w:r>
      <w:r>
        <w:rPr>
          <w:szCs w:val="24"/>
          <w:lang w:eastAsia="tr-TR"/>
        </w:rPr>
        <w:t xml:space="preserve"> değerleri şu şekildedir: NPCR</w:t>
      </w:r>
      <w:r w:rsidRPr="002B224F">
        <w:rPr>
          <w:szCs w:val="24"/>
          <w:vertAlign w:val="subscript"/>
          <w:lang w:eastAsia="tr-TR"/>
        </w:rPr>
        <w:t xml:space="preserve">opt </w:t>
      </w:r>
      <w:r>
        <w:rPr>
          <w:szCs w:val="24"/>
          <w:lang w:eastAsia="tr-TR"/>
        </w:rPr>
        <w:t>= 99.61</w:t>
      </w:r>
      <w:r w:rsidRPr="002B224F">
        <w:rPr>
          <w:szCs w:val="24"/>
          <w:lang w:eastAsia="tr-TR"/>
        </w:rPr>
        <w:t>%</w:t>
      </w:r>
      <w:r>
        <w:rPr>
          <w:szCs w:val="24"/>
          <w:vertAlign w:val="subscript"/>
          <w:lang w:eastAsia="tr-TR"/>
        </w:rPr>
        <w:t xml:space="preserve">  </w:t>
      </w:r>
      <w:r>
        <w:rPr>
          <w:szCs w:val="24"/>
          <w:lang w:eastAsia="tr-TR"/>
        </w:rPr>
        <w:t>ve UACI</w:t>
      </w:r>
      <w:r w:rsidRPr="002B224F">
        <w:rPr>
          <w:szCs w:val="24"/>
          <w:vertAlign w:val="subscript"/>
          <w:lang w:eastAsia="tr-TR"/>
        </w:rPr>
        <w:t>opt</w:t>
      </w:r>
      <w:r w:rsidRPr="002B224F">
        <w:rPr>
          <w:szCs w:val="24"/>
          <w:lang w:eastAsia="tr-TR"/>
        </w:rPr>
        <w:t xml:space="preserve"> =33.46% </w:t>
      </w:r>
      <w:r>
        <w:rPr>
          <w:szCs w:val="24"/>
          <w:lang w:eastAsia="tr-TR"/>
        </w:rPr>
        <w:fldChar w:fldCharType="begin" w:fldLock="1"/>
      </w:r>
      <w:r>
        <w:rPr>
          <w:szCs w:val="24"/>
          <w:lang w:eastAsia="tr-TR"/>
        </w:rPr>
        <w:instrText>ADDIN CSL_CITATION { "citationItems" : [ { "id" : "ITEM-1", "itemData" : { "DOI" : "10.1016/j.chaos.2008.07.031", "ISSN" : "09600779", "abstract" : "In recent years, a number of image encryption algorithms based on the permutation-diffusion structure have been proposed. However, the control parameters used in the permutation stage are usually fixed in the whole encryption process, which favors attacks. In this paper, a chaos-based image encryption algorithm with variable control parameters is proposed. The control parameters used in the permutation stage and the keystream employed in the diffusion stage are generated from two chaotic maps related to the plain-image. As a result, the algorithm can effectively resist all known attacks against permutation-diffusion architectures. Theoretical analyses and computer simulations both confirm that the new algorithm possesses high security and fast encryption speed for practical image encryption. ?? 2008 Elsevier Ltd. All rights reserved.", "author" : [ { "dropping-particle" : "", "family" : "Wang", "given" : "Yong", "non-dropping-particle" : "", "parse-names" : false, "suffix" : "" }, { "dropping-particle" : "", "family" : "Wong", "given" : "Kwok Wo", "non-dropping-particle" : "", "parse-names" : false, "suffix" : "" }, { "dropping-particle" : "", "family" : "Liao", "given" : "Xiaofeng", "non-dropping-particle" : "", "parse-names" : false, "suffix" : "" }, { "dropping-particle" : "", "family" : "Xiang", "given" : "Tao", "non-dropping-particle" : "", "parse-names" : false, "suffix" : "" }, { "dropping-particle" : "", "family" : "Chen", "given" : "Guanrong", "non-dropping-particle" : "", "parse-names" : false, "suffix" : "" } ], "container-title" : "Chaos, Solitons and Fractals", "id" : "ITEM-1", "issue" : "4", "issued" : { "date-parts" : [ [ "2009" ] ] }, "page" : "1773-1783", "publisher" : "Elsevier Ltd", "title" : "A chaos-based image encryption algorithm with variable control parameters", "type" : "article-journal", "volume" : "41" }, "uris" : [ "http://www.mendeley.com/documents/?uuid=dc4d35ce-a21e-4cad-939b-8ed5c2225a69" ] } ], "mendeley" : { "formattedCitation" : "[145]", "plainTextFormattedCitation" : "[145]", "previouslyFormattedCitation" : "[145]" }, "properties" : { "noteIndex" : 0 }, "schema" : "https://github.com/citation-style-language/schema/raw/master/csl-citation.json" }</w:instrText>
      </w:r>
      <w:r>
        <w:rPr>
          <w:szCs w:val="24"/>
          <w:lang w:eastAsia="tr-TR"/>
        </w:rPr>
        <w:fldChar w:fldCharType="separate"/>
      </w:r>
      <w:r w:rsidRPr="000D3326">
        <w:rPr>
          <w:noProof/>
          <w:szCs w:val="24"/>
          <w:lang w:eastAsia="tr-TR"/>
        </w:rPr>
        <w:t>[145]</w:t>
      </w:r>
      <w:r>
        <w:rPr>
          <w:szCs w:val="24"/>
          <w:lang w:eastAsia="tr-TR"/>
        </w:rPr>
        <w:fldChar w:fldCharType="end"/>
      </w:r>
      <w:r w:rsidRPr="002B224F">
        <w:rPr>
          <w:szCs w:val="24"/>
          <w:lang w:eastAsia="tr-TR"/>
        </w:rPr>
        <w:t xml:space="preserve">. </w:t>
      </w:r>
      <w:r w:rsidRPr="00650819">
        <w:t xml:space="preserve">İki resim arasındaki ilişkiyi belirleyen NPCR </w:t>
      </w:r>
      <w:r>
        <w:t>değeri Denklem 5</w:t>
      </w:r>
      <w:r w:rsidRPr="00CA7A91">
        <w:t>.2’de verildiği gibi</w:t>
      </w:r>
      <w:r>
        <w:t xml:space="preserve"> hesaplanmaktadır</w:t>
      </w:r>
      <w:r w:rsidRPr="00CA7A91">
        <w:t xml:space="preserve">. </w:t>
      </w:r>
      <w:r>
        <w:t>Denklem 5</w:t>
      </w:r>
      <w:r w:rsidRPr="00CA7A91">
        <w:t>.2’</w:t>
      </w:r>
      <w:r>
        <w:t>de görülen D(i,</w:t>
      </w:r>
      <w:r w:rsidRPr="00CA7A91">
        <w:t>j) matrisi D</w:t>
      </w:r>
      <w:r>
        <w:t>enklem 5</w:t>
      </w:r>
      <w:r w:rsidRPr="00CA7A91">
        <w:t xml:space="preserve">.3’den elde edilmektedir. Bir önceki pikselde hesaplanan veri ile sonraki veri birbirine eşitse </w:t>
      </w:r>
      <w:r w:rsidRPr="00650819">
        <w:t>0, eşit değilse 1 üretilmektedir. Denklemde verilen N</w:t>
      </w:r>
      <w:r>
        <w:t xml:space="preserve"> değeri ise resimdeki toplam piks</w:t>
      </w:r>
      <w:r w:rsidRPr="00650819">
        <w:t xml:space="preserve">el sayısıdır. </w:t>
      </w:r>
    </w:p>
    <w:p w:rsidR="00CF32F7" w:rsidRDefault="00CF32F7" w:rsidP="00510C0F">
      <w:pPr>
        <w:tabs>
          <w:tab w:val="left" w:pos="709"/>
          <w:tab w:val="right" w:leader="dot" w:pos="8222"/>
        </w:tabs>
      </w:pPr>
    </w:p>
    <w:p w:rsidR="00CF32F7" w:rsidRDefault="00CF32F7" w:rsidP="00510C0F">
      <w:pPr>
        <w:keepNext/>
        <w:tabs>
          <w:tab w:val="left" w:pos="709"/>
          <w:tab w:val="right" w:leader="dot" w:pos="8222"/>
        </w:tabs>
      </w:pPr>
      <w:r w:rsidRPr="00EF4ADD">
        <w:rPr>
          <w:position w:val="-30"/>
        </w:rPr>
        <w:object w:dxaOrig="3400" w:dyaOrig="680">
          <v:shape id="_x0000_i1127" type="#_x0000_t75" style="width:173.25pt;height:36.75pt" o:ole="">
            <v:imagedata r:id="rId159" o:title=""/>
          </v:shape>
          <o:OLEObject Type="Embed" ProgID="Equation.DSMT4" ShapeID="_x0000_i1127" DrawAspect="Content" ObjectID="_1545738081" r:id="rId160"/>
        </w:object>
      </w:r>
      <w:r>
        <w:t xml:space="preserve">                                                                           (</w:t>
      </w:r>
      <w:fldSimple w:instr=" STYLEREF 1 \s ">
        <w:r>
          <w:rPr>
            <w:noProof/>
          </w:rPr>
          <w:t>5</w:t>
        </w:r>
      </w:fldSimple>
      <w:r>
        <w:t>.</w:t>
      </w:r>
      <w:fldSimple w:instr=" SEQ Denklem \* ARABIC \s 1 ">
        <w:r>
          <w:rPr>
            <w:noProof/>
          </w:rPr>
          <w:t>2</w:t>
        </w:r>
      </w:fldSimple>
      <w:r>
        <w:t>)</w:t>
      </w:r>
    </w:p>
    <w:p w:rsidR="00CF32F7" w:rsidRDefault="00CF32F7" w:rsidP="00510C0F">
      <w:pPr>
        <w:tabs>
          <w:tab w:val="left" w:pos="709"/>
          <w:tab w:val="right" w:leader="dot" w:pos="8222"/>
        </w:tabs>
      </w:pPr>
    </w:p>
    <w:p w:rsidR="00CF32F7" w:rsidRPr="00650819" w:rsidRDefault="00CF32F7" w:rsidP="00510C0F">
      <w:pPr>
        <w:keepNext/>
        <w:tabs>
          <w:tab w:val="left" w:pos="709"/>
          <w:tab w:val="right" w:leader="dot" w:pos="8222"/>
        </w:tabs>
      </w:pPr>
      <w:r w:rsidRPr="00EF4ADD">
        <w:rPr>
          <w:position w:val="-30"/>
        </w:rPr>
        <w:object w:dxaOrig="3460" w:dyaOrig="720">
          <v:shape id="_x0000_i1128" type="#_x0000_t75" style="width:173.25pt;height:36pt" o:ole="">
            <v:imagedata r:id="rId161" o:title=""/>
          </v:shape>
          <o:OLEObject Type="Embed" ProgID="Equation.DSMT4" ShapeID="_x0000_i1128" DrawAspect="Content" ObjectID="_1545738082" r:id="rId162"/>
        </w:object>
      </w:r>
      <w:r>
        <w:t xml:space="preserve">                                                                         (</w:t>
      </w:r>
      <w:fldSimple w:instr=" STYLEREF 1 \s ">
        <w:r>
          <w:rPr>
            <w:noProof/>
          </w:rPr>
          <w:t>5</w:t>
        </w:r>
      </w:fldSimple>
      <w:r>
        <w:t>.</w:t>
      </w:r>
      <w:fldSimple w:instr=" SEQ Denklem \* ARABIC \s 1 ">
        <w:r>
          <w:rPr>
            <w:noProof/>
          </w:rPr>
          <w:t>3</w:t>
        </w:r>
      </w:fldSimple>
      <w:r>
        <w:t>)</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650819">
        <w:t xml:space="preserve">İki resim arasındaki ortalama yoğunluğu ifade eden UACI değerinin hesaplanması için kullanılan </w:t>
      </w:r>
      <w:r w:rsidRPr="00CA7A91">
        <w:t xml:space="preserve">formül Denklem </w:t>
      </w:r>
      <w:r>
        <w:t>5</w:t>
      </w:r>
      <w:r w:rsidRPr="00CA7A91">
        <w:t xml:space="preserve">.4’te verilmiştir. Denklemde </w:t>
      </w:r>
      <w:r w:rsidRPr="00650819">
        <w:t>verilen A(i,j) ve B(i,j) değerleri önceki ve sonraki pikselleri ifade ederken, L değeri ise resmin pikselini ifade eden bit sayısıdır. N değeri ise NPCR</w:t>
      </w:r>
      <w:r>
        <w:t>’</w:t>
      </w:r>
      <w:r w:rsidRPr="00650819">
        <w:t>de olduğu gibi toplam piksel sayısını ifade etmektedir.</w:t>
      </w:r>
    </w:p>
    <w:p w:rsidR="00CF32F7" w:rsidRDefault="00CF32F7" w:rsidP="00510C0F">
      <w:pPr>
        <w:tabs>
          <w:tab w:val="left" w:pos="709"/>
          <w:tab w:val="right" w:leader="dot" w:pos="8222"/>
        </w:tabs>
      </w:pPr>
    </w:p>
    <w:p w:rsidR="00CF32F7" w:rsidRDefault="00CF32F7" w:rsidP="00510C0F">
      <w:pPr>
        <w:keepNext/>
        <w:tabs>
          <w:tab w:val="left" w:pos="709"/>
          <w:tab w:val="right" w:leader="dot" w:pos="8222"/>
        </w:tabs>
      </w:pPr>
      <w:r w:rsidRPr="00CA7A91">
        <w:rPr>
          <w:position w:val="-28"/>
        </w:rPr>
        <w:object w:dxaOrig="4599" w:dyaOrig="880">
          <v:shape id="_x0000_i1129" type="#_x0000_t75" style="width:230.25pt;height:42pt" o:ole="">
            <v:imagedata r:id="rId163" o:title=""/>
          </v:shape>
          <o:OLEObject Type="Embed" ProgID="Equation.DSMT4" ShapeID="_x0000_i1129" DrawAspect="Content" ObjectID="_1545738083" r:id="rId164"/>
        </w:object>
      </w:r>
      <w:r>
        <w:t xml:space="preserve">                                                         (</w:t>
      </w:r>
      <w:fldSimple w:instr=" STYLEREF 1 \s ">
        <w:r>
          <w:rPr>
            <w:noProof/>
          </w:rPr>
          <w:t>5</w:t>
        </w:r>
      </w:fldSimple>
      <w:r>
        <w:t>.</w:t>
      </w:r>
      <w:fldSimple w:instr=" SEQ Denklem \* ARABIC \s 1 ">
        <w:r>
          <w:rPr>
            <w:noProof/>
          </w:rPr>
          <w:t>4</w:t>
        </w:r>
      </w:fldSimple>
      <w:r>
        <w:t>)</w:t>
      </w:r>
    </w:p>
    <w:p w:rsidR="00CF32F7" w:rsidRPr="00CA7A91" w:rsidRDefault="00CF32F7" w:rsidP="00510C0F">
      <w:pPr>
        <w:keepNext/>
        <w:tabs>
          <w:tab w:val="left" w:pos="709"/>
          <w:tab w:val="right" w:leader="dot" w:pos="8222"/>
        </w:tabs>
      </w:pPr>
    </w:p>
    <w:p w:rsidR="00CF32F7" w:rsidRDefault="00CF32F7" w:rsidP="00510C0F">
      <w:pPr>
        <w:pStyle w:val="Heading4"/>
        <w:tabs>
          <w:tab w:val="left" w:pos="709"/>
          <w:tab w:val="right" w:leader="dot" w:pos="8222"/>
        </w:tabs>
      </w:pPr>
      <w:bookmarkStart w:id="130" w:name="_Toc468971562"/>
      <w:r>
        <w:t>5.3.1.4. Bilgi entropi a</w:t>
      </w:r>
      <w:r w:rsidRPr="0058420D">
        <w:t>nalizi</w:t>
      </w:r>
      <w:bookmarkEnd w:id="130"/>
    </w:p>
    <w:p w:rsidR="00CF32F7" w:rsidRPr="004E17E7" w:rsidRDefault="00CF32F7" w:rsidP="00510C0F">
      <w:pPr>
        <w:tabs>
          <w:tab w:val="left" w:pos="709"/>
          <w:tab w:val="right" w:leader="dot" w:pos="8222"/>
        </w:tabs>
      </w:pPr>
    </w:p>
    <w:p w:rsidR="00CF32F7" w:rsidRPr="00602883" w:rsidRDefault="00CF32F7" w:rsidP="00510C0F">
      <w:pPr>
        <w:tabs>
          <w:tab w:val="left" w:pos="709"/>
          <w:tab w:val="right" w:leader="dot" w:pos="8222"/>
        </w:tabs>
        <w:rPr>
          <w:szCs w:val="24"/>
          <w:lang w:eastAsia="tr-TR"/>
        </w:rPr>
      </w:pPr>
      <w:r w:rsidRPr="00FE7D9E">
        <w:rPr>
          <w:szCs w:val="24"/>
          <w:lang w:eastAsia="tr-TR"/>
        </w:rPr>
        <w:t xml:space="preserve">Şifrelemedeki asıl amaçlardan birisi şifrelenmek istenen veriyi olabildiğince karmaşık hale getirmeye çalışmaktır. </w:t>
      </w:r>
      <w:r w:rsidRPr="00FE7D9E">
        <w:rPr>
          <w:szCs w:val="24"/>
          <w:shd w:val="clear" w:color="auto" w:fill="FFFFFF"/>
        </w:rPr>
        <w:t xml:space="preserve">Şifrelenmiş olan verinin karmaşıklığı şifrelemenin kalitesini ölçen kriterlerden birisidir. </w:t>
      </w:r>
      <w:r w:rsidRPr="00FE7D9E">
        <w:rPr>
          <w:szCs w:val="24"/>
          <w:lang w:eastAsia="tr-TR"/>
        </w:rPr>
        <w:t xml:space="preserve">Şifrelenen veriler ne kadar çok karmaşık olursa o kadar iyi şifrelenmiş denilebilir. Bu karmaşıklık analizini yapmak için Shannon, Norm, Eşik, Logaritmik, Sample gibi birçok entropi hesaplama yöntemi mevcuttur. </w:t>
      </w:r>
      <w:r w:rsidRPr="00FE7D9E">
        <w:rPr>
          <w:szCs w:val="24"/>
          <w:shd w:val="clear" w:color="auto" w:fill="FFFFFF"/>
        </w:rPr>
        <w:t>Şifrelenmiş veri orijinal veri hakkında tahmin yürütülemeyecek şekilde olmalıdır. Shanon</w:t>
      </w:r>
      <w:r>
        <w:rPr>
          <w:szCs w:val="24"/>
          <w:shd w:val="clear" w:color="auto" w:fill="FFFFFF"/>
        </w:rPr>
        <w:t xml:space="preserve"> </w:t>
      </w:r>
      <w:r>
        <w:rPr>
          <w:szCs w:val="24"/>
          <w:shd w:val="clear" w:color="auto" w:fill="FFFFFF"/>
        </w:rPr>
        <w:fldChar w:fldCharType="begin" w:fldLock="1"/>
      </w:r>
      <w:r>
        <w:rPr>
          <w:szCs w:val="24"/>
          <w:shd w:val="clear" w:color="auto" w:fill="FFFFFF"/>
        </w:rPr>
        <w:instrText>ADDIN CSL_CITATION { "citationItems" : [ { "id" : "ITEM-1", "itemData" : { "author" : [ { "dropping-particle" : "", "family" : "Shannon CE.", "given" : "", "non-dropping-particle" : "", "parse-names" : false, "suffix" : "" } ], "container-title" : "Bell Syst. Tech. j.", "id" : "ITEM-1", "issued" : { "date-parts" : [ [ "1949" ] ] }, "page" : "656-715", "title" : "Communication theory of secrecy system", "type" : "article-journal", "volume" : "28" }, "uris" : [ "http://www.mendeley.com/documents/?uuid=7a311f40-1458-497a-bbbd-8ae70cbab30c" ] } ], "mendeley" : { "formattedCitation" : "[99]", "plainTextFormattedCitation" : "[99]", "previouslyFormattedCitation" : "[99]" }, "properties" : { "noteIndex" : 0 }, "schema" : "https://github.com/citation-style-language/schema/raw/master/csl-citation.json" }</w:instrText>
      </w:r>
      <w:r>
        <w:rPr>
          <w:szCs w:val="24"/>
          <w:shd w:val="clear" w:color="auto" w:fill="FFFFFF"/>
        </w:rPr>
        <w:fldChar w:fldCharType="separate"/>
      </w:r>
      <w:r w:rsidRPr="000D3326">
        <w:rPr>
          <w:noProof/>
          <w:szCs w:val="24"/>
          <w:shd w:val="clear" w:color="auto" w:fill="FFFFFF"/>
        </w:rPr>
        <w:t>[99]</w:t>
      </w:r>
      <w:r>
        <w:rPr>
          <w:szCs w:val="24"/>
          <w:shd w:val="clear" w:color="auto" w:fill="FFFFFF"/>
        </w:rPr>
        <w:fldChar w:fldCharType="end"/>
      </w:r>
      <w:r w:rsidRPr="00FE7D9E">
        <w:rPr>
          <w:szCs w:val="24"/>
          <w:shd w:val="clear" w:color="auto" w:fill="FFFFFF"/>
        </w:rPr>
        <w:t xml:space="preserve"> tarafından ortaya atılan bilgi entropi analizi şifreli verinin karmaşıklığını ölçmek için kullanılan metotlardan birisidir. </w:t>
      </w:r>
      <w:r w:rsidRPr="00FE7D9E">
        <w:rPr>
          <w:szCs w:val="24"/>
          <w:lang w:eastAsia="tr-TR"/>
        </w:rPr>
        <w:t>Çalışmad</w:t>
      </w:r>
      <w:r>
        <w:rPr>
          <w:szCs w:val="24"/>
          <w:lang w:eastAsia="tr-TR"/>
        </w:rPr>
        <w:t>a bu analiz için Shannon Entropi</w:t>
      </w:r>
      <w:r w:rsidRPr="00FE7D9E">
        <w:rPr>
          <w:szCs w:val="24"/>
          <w:lang w:eastAsia="tr-TR"/>
        </w:rPr>
        <w:t xml:space="preserve"> metodu kullanılmıştır</w:t>
      </w:r>
      <w:r w:rsidRPr="00B0213C">
        <w:rPr>
          <w:szCs w:val="24"/>
          <w:lang w:eastAsia="tr-TR"/>
        </w:rPr>
        <w:t xml:space="preserve">. </w:t>
      </w:r>
      <w:r>
        <w:rPr>
          <w:szCs w:val="24"/>
          <w:shd w:val="clear" w:color="auto" w:fill="FFFFFF"/>
        </w:rPr>
        <w:t>Denklem 5</w:t>
      </w:r>
      <w:r w:rsidRPr="00B0213C">
        <w:rPr>
          <w:szCs w:val="24"/>
          <w:shd w:val="clear" w:color="auto" w:fill="FFFFFF"/>
        </w:rPr>
        <w:t>.5’te</w:t>
      </w:r>
      <w:r>
        <w:rPr>
          <w:szCs w:val="24"/>
          <w:shd w:val="clear" w:color="auto" w:fill="FFFFFF"/>
        </w:rPr>
        <w:t xml:space="preserve"> S</w:t>
      </w:r>
      <w:r w:rsidRPr="00B0213C">
        <w:rPr>
          <w:szCs w:val="24"/>
          <w:shd w:val="clear" w:color="auto" w:fill="FFFFFF"/>
        </w:rPr>
        <w:t xml:space="preserve">hanon </w:t>
      </w:r>
      <w:r w:rsidRPr="00FE7D9E">
        <w:rPr>
          <w:szCs w:val="24"/>
          <w:shd w:val="clear" w:color="auto" w:fill="FFFFFF"/>
        </w:rPr>
        <w:t>bilgi entropi formülü verilmiştir.</w:t>
      </w:r>
      <w:r>
        <w:rPr>
          <w:szCs w:val="24"/>
          <w:shd w:val="clear" w:color="auto" w:fill="FFFFFF"/>
        </w:rPr>
        <w:t xml:space="preserve"> Formülde N olasılık kütle fonksiyonun değerlerinin sayısı, p</w:t>
      </w:r>
      <w:r w:rsidRPr="00A02616">
        <w:rPr>
          <w:szCs w:val="24"/>
          <w:shd w:val="clear" w:color="auto" w:fill="FFFFFF"/>
          <w:vertAlign w:val="subscript"/>
        </w:rPr>
        <w:t>i</w:t>
      </w:r>
      <w:r>
        <w:rPr>
          <w:szCs w:val="24"/>
          <w:shd w:val="clear" w:color="auto" w:fill="FFFFFF"/>
        </w:rPr>
        <w:t>(x) i. sıradaki olasılık kütle fonksiyonu değeridir.</w:t>
      </w:r>
      <w:r w:rsidRPr="00602883">
        <w:rPr>
          <w:szCs w:val="24"/>
          <w:lang w:eastAsia="tr-TR"/>
        </w:rPr>
        <w:t xml:space="preserve"> </w:t>
      </w:r>
      <w:r w:rsidRPr="00FF1A32">
        <w:rPr>
          <w:szCs w:val="24"/>
          <w:lang w:eastAsia="tr-TR"/>
        </w:rPr>
        <w:t>Literatürdeki şifreleme çalışmalarında res</w:t>
      </w:r>
      <w:r>
        <w:rPr>
          <w:szCs w:val="24"/>
          <w:lang w:eastAsia="tr-TR"/>
        </w:rPr>
        <w:t>im verileri için genellikle 256x</w:t>
      </w:r>
      <w:r w:rsidRPr="00FF1A32">
        <w:rPr>
          <w:szCs w:val="24"/>
          <w:lang w:eastAsia="tr-TR"/>
        </w:rPr>
        <w:t xml:space="preserve">256 resimler kullanılmaktadır. </w:t>
      </w:r>
      <w:r>
        <w:rPr>
          <w:szCs w:val="24"/>
          <w:lang w:eastAsia="tr-TR"/>
        </w:rPr>
        <w:t>256x</w:t>
      </w:r>
      <w:r w:rsidRPr="00FF1A32">
        <w:rPr>
          <w:szCs w:val="24"/>
          <w:lang w:eastAsia="tr-TR"/>
        </w:rPr>
        <w:t>256 resimler için ideal entropi değeri 8 olması beklenmektedir. Şifrelenen verinin entropi değeri 8’e ne kadar yakınsa şifreleme işlemi o kadar iyi</w:t>
      </w:r>
      <w:r>
        <w:rPr>
          <w:szCs w:val="24"/>
          <w:lang w:eastAsia="tr-TR"/>
        </w:rPr>
        <w:t xml:space="preserve"> bir entropi değerine sahiptir.</w:t>
      </w:r>
      <w:r w:rsidRPr="00FF1A32">
        <w:rPr>
          <w:szCs w:val="24"/>
          <w:lang w:eastAsia="tr-TR"/>
        </w:rPr>
        <w:t xml:space="preserve">  </w:t>
      </w:r>
    </w:p>
    <w:p w:rsidR="00CF32F7" w:rsidRDefault="00CF32F7" w:rsidP="00510C0F">
      <w:pPr>
        <w:tabs>
          <w:tab w:val="left" w:pos="709"/>
          <w:tab w:val="right" w:leader="dot" w:pos="8222"/>
        </w:tabs>
        <w:rPr>
          <w:szCs w:val="24"/>
          <w:shd w:val="clear" w:color="auto" w:fill="FFFFFF"/>
        </w:rPr>
      </w:pPr>
    </w:p>
    <w:p w:rsidR="00CF32F7" w:rsidRPr="00B0213C" w:rsidRDefault="00CF32F7" w:rsidP="00510C0F">
      <w:pPr>
        <w:keepNext/>
        <w:tabs>
          <w:tab w:val="left" w:pos="709"/>
          <w:tab w:val="right" w:leader="dot" w:pos="8222"/>
        </w:tabs>
      </w:pPr>
      <w:r w:rsidRPr="00B0213C">
        <w:rPr>
          <w:position w:val="-28"/>
          <w:szCs w:val="24"/>
          <w:shd w:val="clear" w:color="auto" w:fill="FFFFFF"/>
        </w:rPr>
        <w:object w:dxaOrig="3780" w:dyaOrig="680">
          <v:shape id="_x0000_i1130" type="#_x0000_t75" style="width:185.25pt;height:36.75pt" o:ole="">
            <v:imagedata r:id="rId165" o:title=""/>
          </v:shape>
          <o:OLEObject Type="Embed" ProgID="Equation.DSMT4" ShapeID="_x0000_i1130" DrawAspect="Content" ObjectID="_1545738084" r:id="rId166"/>
        </w:object>
      </w:r>
      <w:r>
        <w:rPr>
          <w:szCs w:val="24"/>
          <w:shd w:val="clear" w:color="auto" w:fill="FFFFFF"/>
        </w:rPr>
        <w:t xml:space="preserve">                                                                    (</w:t>
      </w:r>
      <w:r>
        <w:rPr>
          <w:szCs w:val="24"/>
          <w:shd w:val="clear" w:color="auto" w:fill="FFFFFF"/>
        </w:rPr>
        <w:fldChar w:fldCharType="begin"/>
      </w:r>
      <w:r>
        <w:rPr>
          <w:szCs w:val="24"/>
          <w:shd w:val="clear" w:color="auto" w:fill="FFFFFF"/>
        </w:rPr>
        <w:instrText xml:space="preserve"> STYLEREF 1 \s </w:instrText>
      </w:r>
      <w:r>
        <w:rPr>
          <w:szCs w:val="24"/>
          <w:shd w:val="clear" w:color="auto" w:fill="FFFFFF"/>
        </w:rPr>
        <w:fldChar w:fldCharType="separate"/>
      </w:r>
      <w:r>
        <w:rPr>
          <w:noProof/>
          <w:szCs w:val="24"/>
          <w:shd w:val="clear" w:color="auto" w:fill="FFFFFF"/>
        </w:rPr>
        <w:t>5</w:t>
      </w:r>
      <w:r>
        <w:rPr>
          <w:szCs w:val="24"/>
          <w:shd w:val="clear" w:color="auto" w:fill="FFFFFF"/>
        </w:rPr>
        <w:fldChar w:fldCharType="end"/>
      </w:r>
      <w:r>
        <w:rPr>
          <w:szCs w:val="24"/>
          <w:shd w:val="clear" w:color="auto" w:fill="FFFFFF"/>
        </w:rPr>
        <w:t>.</w:t>
      </w:r>
      <w:r>
        <w:rPr>
          <w:szCs w:val="24"/>
          <w:shd w:val="clear" w:color="auto" w:fill="FFFFFF"/>
        </w:rPr>
        <w:fldChar w:fldCharType="begin"/>
      </w:r>
      <w:r>
        <w:rPr>
          <w:szCs w:val="24"/>
          <w:shd w:val="clear" w:color="auto" w:fill="FFFFFF"/>
        </w:rPr>
        <w:instrText xml:space="preserve"> SEQ Denklem \* ARABIC \s 1 </w:instrText>
      </w:r>
      <w:r>
        <w:rPr>
          <w:szCs w:val="24"/>
          <w:shd w:val="clear" w:color="auto" w:fill="FFFFFF"/>
        </w:rPr>
        <w:fldChar w:fldCharType="separate"/>
      </w:r>
      <w:r>
        <w:rPr>
          <w:noProof/>
          <w:szCs w:val="24"/>
          <w:shd w:val="clear" w:color="auto" w:fill="FFFFFF"/>
        </w:rPr>
        <w:t>5</w:t>
      </w:r>
      <w:r>
        <w:rPr>
          <w:szCs w:val="24"/>
          <w:shd w:val="clear" w:color="auto" w:fill="FFFFFF"/>
        </w:rPr>
        <w:fldChar w:fldCharType="end"/>
      </w:r>
      <w:r>
        <w:rPr>
          <w:szCs w:val="24"/>
          <w:shd w:val="clear" w:color="auto" w:fill="FFFFFF"/>
        </w:rPr>
        <w:t>)</w:t>
      </w:r>
    </w:p>
    <w:p w:rsidR="00CF32F7" w:rsidRPr="00725ACE" w:rsidRDefault="00CF32F7" w:rsidP="00510C0F">
      <w:pPr>
        <w:tabs>
          <w:tab w:val="left" w:pos="709"/>
          <w:tab w:val="right" w:leader="dot" w:pos="8222"/>
        </w:tabs>
      </w:pPr>
    </w:p>
    <w:p w:rsidR="00CF32F7" w:rsidRPr="00FF1A32" w:rsidRDefault="00CF32F7" w:rsidP="00510C0F">
      <w:pPr>
        <w:pStyle w:val="Heading4"/>
        <w:tabs>
          <w:tab w:val="left" w:pos="709"/>
          <w:tab w:val="right" w:leader="dot" w:pos="8222"/>
        </w:tabs>
      </w:pPr>
      <w:bookmarkStart w:id="131" w:name="_Toc468971563"/>
      <w:r>
        <w:t>5.3.1.5. Şifreleme kalitesi a</w:t>
      </w:r>
      <w:r w:rsidRPr="00FF1A32">
        <w:t>nalizi</w:t>
      </w:r>
      <w:bookmarkEnd w:id="131"/>
    </w:p>
    <w:p w:rsidR="00CF32F7" w:rsidRPr="003C63E7" w:rsidRDefault="00CF32F7" w:rsidP="00510C0F">
      <w:pPr>
        <w:tabs>
          <w:tab w:val="left" w:pos="709"/>
          <w:tab w:val="right" w:leader="dot" w:pos="8222"/>
        </w:tabs>
        <w:rPr>
          <w:b/>
          <w:color w:val="FF0000"/>
        </w:rPr>
      </w:pPr>
    </w:p>
    <w:p w:rsidR="00CF32F7" w:rsidRDefault="00CF32F7" w:rsidP="00510C0F">
      <w:pPr>
        <w:tabs>
          <w:tab w:val="left" w:pos="709"/>
          <w:tab w:val="right" w:leader="dot" w:pos="8222"/>
        </w:tabs>
        <w:rPr>
          <w:szCs w:val="24"/>
        </w:rPr>
      </w:pPr>
      <w:r w:rsidRPr="00940F08">
        <w:rPr>
          <w:szCs w:val="24"/>
        </w:rPr>
        <w:t>Şifreleme kalitesi analizi</w:t>
      </w:r>
      <w:r>
        <w:rPr>
          <w:szCs w:val="24"/>
        </w:rPr>
        <w:t>nde</w:t>
      </w:r>
      <w:r w:rsidRPr="00940F08">
        <w:rPr>
          <w:szCs w:val="24"/>
        </w:rPr>
        <w:t xml:space="preserve"> </w:t>
      </w:r>
      <w:r>
        <w:rPr>
          <w:szCs w:val="24"/>
        </w:rPr>
        <w:fldChar w:fldCharType="begin" w:fldLock="1"/>
      </w:r>
      <w:r>
        <w:rPr>
          <w:szCs w:val="24"/>
        </w:rPr>
        <w:instrText>ADDIN CSL_CITATION { "citationItems" : [ { "id" : "ITEM-1", "itemData" : { "author" : [ { "dropping-particle" : "", "family" : "Jolfaei A.; Mirghadri A.", "given" : "", "non-dropping-particle" : "", "parse-names" : false, "suffix" : "" } ], "container-title" : "International Journal of Computer and Network Security", "id" : "ITEM-1", "issue" : "8", "issued" : { "date-parts" : [ [ "2010" ] ] }, "page" : "38-43", "title" : "Encryption A New Approach to Measure Quality of Image Encryption", "type" : "article-journal", "volume" : "2" }, "uris" : [ "http://www.mendeley.com/documents/?uuid=8cda0b5b-a9bc-4e6c-922c-a8dd21085935" ] }, { "id" : "ITEM-2", "itemData" : { "author" : [ { "dropping-particle" : "", "family" : "Ahmed, H. E. D. H., Kalash, H. M., Allah", "given" : "O. S. F.", "non-dropping-particle" : "", "parse-names" : false, "suffix" : "" } ], "container-title" : "Optical Engineering", "id" : "ITEM-2", "issue" : "10", "issued" : { "date-parts" : [ [ "2006" ] ] }, "title" : "Encryption quality analysis of the RC5 block cipher algorithm for digital images", "type" : "article-journal", "volume" : "45" }, "uris" : [ "http://www.mendeley.com/documents/?uuid=a2788df2-282b-4255-86da-2db1fb7940e9" ] } ], "mendeley" : { "formattedCitation" : "[146], [147]", "plainTextFormattedCitation" : "[146], [147]", "previouslyFormattedCitation" : "[146], [147]" }, "properties" : { "noteIndex" : 0 }, "schema" : "https://github.com/citation-style-language/schema/raw/master/csl-citation.json" }</w:instrText>
      </w:r>
      <w:r>
        <w:rPr>
          <w:szCs w:val="24"/>
        </w:rPr>
        <w:fldChar w:fldCharType="separate"/>
      </w:r>
      <w:r>
        <w:rPr>
          <w:noProof/>
          <w:szCs w:val="24"/>
        </w:rPr>
        <w:t>[146,</w:t>
      </w:r>
      <w:r w:rsidRPr="000D3326">
        <w:rPr>
          <w:noProof/>
          <w:szCs w:val="24"/>
        </w:rPr>
        <w:t>147]</w:t>
      </w:r>
      <w:r>
        <w:rPr>
          <w:szCs w:val="24"/>
        </w:rPr>
        <w:fldChar w:fldCharType="end"/>
      </w:r>
      <w:r w:rsidRPr="00940F08">
        <w:rPr>
          <w:szCs w:val="24"/>
        </w:rPr>
        <w:t>, şifreleme işleminden önceki ve sonraki piksel değişim değerleri karşılaştırılarak, şifreleme kalitesi ölçülmektedir. Şifreleme işleminin ardından hemen hemen bütün piksellerde değişim gerçekleşmektedir. Piksel değişim değerleri ne kadar fazlaysa, şifr</w:t>
      </w:r>
      <w:r>
        <w:rPr>
          <w:szCs w:val="24"/>
        </w:rPr>
        <w:t>eleme kalitesi art</w:t>
      </w:r>
      <w:r w:rsidRPr="00B0213C">
        <w:rPr>
          <w:szCs w:val="24"/>
        </w:rPr>
        <w:t>maktadır. Denklem</w:t>
      </w:r>
      <w:r>
        <w:rPr>
          <w:szCs w:val="24"/>
        </w:rPr>
        <w:t xml:space="preserve"> 5</w:t>
      </w:r>
      <w:r w:rsidRPr="00B0213C">
        <w:rPr>
          <w:szCs w:val="24"/>
        </w:rPr>
        <w:t xml:space="preserve">.6’da görüldüğü üzere, orijinal resim ve şifreli resim arasındaki sapma şifreleme kalite </w:t>
      </w:r>
      <w:r w:rsidRPr="00940F08">
        <w:rPr>
          <w:szCs w:val="24"/>
        </w:rPr>
        <w:t xml:space="preserve">değerini belirlemektedir. </w:t>
      </w:r>
      <w:r>
        <w:rPr>
          <w:szCs w:val="24"/>
        </w:rPr>
        <w:t>Denklemde P orijinal resmi C ise şifreli resmi ifade etmektedir. L değeri 0 ile 255 arasında değişerek, bu değerin şifreli ve orijinal resimdeki bulunma miktarlarının farkının mutlak değerinin toplamını bulmak için kullanılmaktadır. Bulunan toplam değer 256’ya bölünerek şifreleme işlemine ait kalite analiz değeri elde edilmektedir.</w:t>
      </w: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szCs w:val="24"/>
        </w:rPr>
      </w:pPr>
      <w:r w:rsidRPr="00B0213C">
        <w:rPr>
          <w:position w:val="-24"/>
          <w:szCs w:val="24"/>
        </w:rPr>
        <w:object w:dxaOrig="4099" w:dyaOrig="960">
          <v:shape id="_x0000_i1131" type="#_x0000_t75" style="width:178.5pt;height:42pt" o:ole="">
            <v:imagedata r:id="rId167" o:title=""/>
          </v:shape>
          <o:OLEObject Type="Embed" ProgID="Equation.DSMT4" ShapeID="_x0000_i1131" DrawAspect="Content" ObjectID="_1545738085" r:id="rId168"/>
        </w:object>
      </w:r>
      <w:r>
        <w:rPr>
          <w:szCs w:val="24"/>
        </w:rPr>
        <w:t xml:space="preserve">                                                                      (</w:t>
      </w:r>
      <w:r>
        <w:rPr>
          <w:szCs w:val="24"/>
        </w:rPr>
        <w:fldChar w:fldCharType="begin"/>
      </w:r>
      <w:r>
        <w:rPr>
          <w:szCs w:val="24"/>
        </w:rPr>
        <w:instrText xml:space="preserve"> STYLEREF 1 \s </w:instrText>
      </w:r>
      <w:r>
        <w:rPr>
          <w:szCs w:val="24"/>
        </w:rPr>
        <w:fldChar w:fldCharType="separate"/>
      </w:r>
      <w:r>
        <w:rPr>
          <w:noProof/>
          <w:szCs w:val="24"/>
        </w:rPr>
        <w:t>5</w:t>
      </w:r>
      <w:r>
        <w:rPr>
          <w:szCs w:val="24"/>
        </w:rPr>
        <w:fldChar w:fldCharType="end"/>
      </w:r>
      <w:r>
        <w:rPr>
          <w:szCs w:val="24"/>
        </w:rPr>
        <w:t>.</w:t>
      </w:r>
      <w:r>
        <w:rPr>
          <w:szCs w:val="24"/>
        </w:rPr>
        <w:fldChar w:fldCharType="begin"/>
      </w:r>
      <w:r>
        <w:rPr>
          <w:szCs w:val="24"/>
        </w:rPr>
        <w:instrText xml:space="preserve"> SEQ Denklem \* ARABIC \s 1 </w:instrText>
      </w:r>
      <w:r>
        <w:rPr>
          <w:szCs w:val="24"/>
        </w:rPr>
        <w:fldChar w:fldCharType="separate"/>
      </w:r>
      <w:r>
        <w:rPr>
          <w:noProof/>
          <w:szCs w:val="24"/>
        </w:rPr>
        <w:t>6</w:t>
      </w:r>
      <w:r>
        <w:rPr>
          <w:szCs w:val="24"/>
        </w:rPr>
        <w:fldChar w:fldCharType="end"/>
      </w:r>
      <w:r>
        <w:rPr>
          <w:szCs w:val="24"/>
        </w:rPr>
        <w:t>)</w:t>
      </w:r>
    </w:p>
    <w:p w:rsidR="00CF32F7" w:rsidRDefault="00CF32F7" w:rsidP="00510C0F">
      <w:pPr>
        <w:keepNext/>
        <w:tabs>
          <w:tab w:val="left" w:pos="709"/>
          <w:tab w:val="right" w:leader="dot" w:pos="8222"/>
        </w:tabs>
        <w:rPr>
          <w:szCs w:val="24"/>
        </w:rPr>
      </w:pPr>
    </w:p>
    <w:p w:rsidR="00CF32F7" w:rsidRPr="000703FB" w:rsidRDefault="00CF32F7" w:rsidP="00510C0F">
      <w:pPr>
        <w:pStyle w:val="Heading4"/>
        <w:tabs>
          <w:tab w:val="left" w:pos="709"/>
          <w:tab w:val="right" w:leader="dot" w:pos="8222"/>
        </w:tabs>
      </w:pPr>
      <w:bookmarkStart w:id="132" w:name="_Toc468971564"/>
      <w:r>
        <w:t>5</w:t>
      </w:r>
      <w:r w:rsidRPr="00177A9E">
        <w:t>.</w:t>
      </w:r>
      <w:r>
        <w:t>3.1.6. Anahtar uzayı a</w:t>
      </w:r>
      <w:r w:rsidRPr="000703FB">
        <w:t>nalizi</w:t>
      </w:r>
      <w:bookmarkEnd w:id="132"/>
    </w:p>
    <w:p w:rsidR="00CF32F7" w:rsidRPr="000703FB" w:rsidRDefault="00CF32F7" w:rsidP="00510C0F">
      <w:pPr>
        <w:tabs>
          <w:tab w:val="left" w:pos="709"/>
          <w:tab w:val="right" w:leader="dot" w:pos="8222"/>
        </w:tabs>
        <w:rPr>
          <w:b/>
        </w:rPr>
      </w:pPr>
    </w:p>
    <w:p w:rsidR="00CF32F7" w:rsidRPr="000703FB" w:rsidRDefault="00CF32F7" w:rsidP="00510C0F">
      <w:pPr>
        <w:tabs>
          <w:tab w:val="left" w:pos="709"/>
          <w:tab w:val="right" w:leader="dot" w:pos="8222"/>
        </w:tabs>
        <w:rPr>
          <w:szCs w:val="24"/>
        </w:rPr>
      </w:pPr>
      <w:r w:rsidRPr="000703FB">
        <w:rPr>
          <w:szCs w:val="24"/>
        </w:rPr>
        <w:t>Güvenli bir şifreleme kaba kuvvet saldırılarına dayanıklı olacak yeterli bir an</w:t>
      </w:r>
      <w:r>
        <w:rPr>
          <w:szCs w:val="24"/>
        </w:rPr>
        <w:t xml:space="preserve">ahtar uzayına sahip olmalıdır. </w:t>
      </w:r>
      <w:r w:rsidRPr="000703FB">
        <w:rPr>
          <w:szCs w:val="24"/>
        </w:rPr>
        <w:t xml:space="preserve">Bilgisayar teknolojileri geliştikçe, daha büyük anahtar uzayına sahip şifrelemelere ihtiyaç duyulmaktadır. Alvarez ve Li </w:t>
      </w:r>
      <w:r>
        <w:rPr>
          <w:szCs w:val="24"/>
        </w:rPr>
        <w:fldChar w:fldCharType="begin" w:fldLock="1"/>
      </w:r>
      <w:r>
        <w:rPr>
          <w:szCs w:val="24"/>
        </w:rPr>
        <w:instrText>ADDIN CSL_CITATION { "citationItems" : [ { "id" : "ITEM-1", "itemData" : { "DOI" : "10.1142/S0218127406015970", "ISSN" : "0218-1274", "author" : [ { "dropping-particle" : "", "family" : "ALVAREZ", "given" : "GONZALO", "non-dropping-particle" : "", "parse-names" : false, "suffix" : "" }, { "dropping-particle" : "", "family" : "LI", "given" : "SHUJUN", "non-dropping-particle" : "", "parse-names" : false, "suffix" : "" } ], "container-title" : "International Journal of Bifurcation and Chaos", "id" : "ITEM-1", "issue" : "08", "issued" : { "date-parts" : [ [ "2006" ] ] }, "page" : "2129-2151", "title" : "SOME BASIC CRYPTOGRAPHIC REQUIREMENTS FOR CHAOS-BASED CRYPTOSYSTEMS", "type" : "article-journal", "volume" : "16" }, "uris" : [ "http://www.mendeley.com/documents/?uuid=74dd8791-fe5a-414d-bf25-5825c03eea7c" ] } ], "mendeley" : { "formattedCitation" : "[6]", "plainTextFormattedCitation" : "[6]", "previouslyFormattedCitation" : "[6]" }, "properties" : { "noteIndex" : 0 }, "schema" : "https://github.com/citation-style-language/schema/raw/master/csl-citation.json" }</w:instrText>
      </w:r>
      <w:r>
        <w:rPr>
          <w:szCs w:val="24"/>
        </w:rPr>
        <w:fldChar w:fldCharType="separate"/>
      </w:r>
      <w:r w:rsidRPr="000D3326">
        <w:rPr>
          <w:noProof/>
          <w:szCs w:val="24"/>
        </w:rPr>
        <w:t>[6]</w:t>
      </w:r>
      <w:r>
        <w:rPr>
          <w:szCs w:val="24"/>
        </w:rPr>
        <w:fldChar w:fldCharType="end"/>
      </w:r>
      <w:r w:rsidRPr="000703FB">
        <w:rPr>
          <w:szCs w:val="24"/>
        </w:rPr>
        <w:t>, kaba kuvvet saldırılarına karşı koyabilecek bir şifreleme sisteminin anahtar havuzunun min. 2</w:t>
      </w:r>
      <w:r w:rsidRPr="000703FB">
        <w:rPr>
          <w:szCs w:val="24"/>
          <w:vertAlign w:val="superscript"/>
        </w:rPr>
        <w:t xml:space="preserve">100 </w:t>
      </w:r>
      <w:r w:rsidRPr="000703FB">
        <w:rPr>
          <w:szCs w:val="24"/>
        </w:rPr>
        <w:t xml:space="preserve">büyüklüğünde olması gerektiğini ifade etmişlerdir. Kaotik sistemler başlangıç koşullarına ve sistem parametrelerine hassas bağımlı olduklarından dolayı, kaotik şifreleme sistemlerinde bu değerler genellikle anahtar olarak kullanılmaktadır. Kaotik şifrelemede anahtar uzunluğu analizinde, kaotik sistemin boyutu ve sistem parametrelerinin sayısı anahtar uzayının genişliğini belirlemektedir. </w:t>
      </w:r>
    </w:p>
    <w:p w:rsidR="00CF32F7" w:rsidRPr="000703FB" w:rsidRDefault="00CF32F7" w:rsidP="00510C0F">
      <w:pPr>
        <w:tabs>
          <w:tab w:val="left" w:pos="709"/>
          <w:tab w:val="right" w:leader="dot" w:pos="8222"/>
        </w:tabs>
        <w:rPr>
          <w:b/>
        </w:rPr>
      </w:pPr>
    </w:p>
    <w:p w:rsidR="00CF32F7" w:rsidRPr="000703FB" w:rsidRDefault="00CF32F7" w:rsidP="00510C0F">
      <w:pPr>
        <w:pStyle w:val="Heading4"/>
        <w:tabs>
          <w:tab w:val="left" w:pos="709"/>
          <w:tab w:val="right" w:leader="dot" w:pos="8222"/>
        </w:tabs>
      </w:pPr>
      <w:bookmarkStart w:id="133" w:name="_Toc468971565"/>
      <w:r>
        <w:t>5.3.1.7. Anahtar hassasiyet a</w:t>
      </w:r>
      <w:r w:rsidRPr="000703FB">
        <w:t>nalizi</w:t>
      </w:r>
      <w:bookmarkEnd w:id="133"/>
    </w:p>
    <w:p w:rsidR="00CF32F7" w:rsidRPr="000703FB" w:rsidRDefault="00CF32F7" w:rsidP="00510C0F">
      <w:pPr>
        <w:tabs>
          <w:tab w:val="left" w:pos="709"/>
          <w:tab w:val="right" w:leader="dot" w:pos="8222"/>
        </w:tabs>
        <w:rPr>
          <w:b/>
        </w:rPr>
      </w:pPr>
    </w:p>
    <w:p w:rsidR="00CF32F7" w:rsidRDefault="00CF32F7" w:rsidP="00510C0F">
      <w:pPr>
        <w:tabs>
          <w:tab w:val="left" w:pos="709"/>
          <w:tab w:val="right" w:leader="dot" w:pos="8222"/>
        </w:tabs>
        <w:rPr>
          <w:szCs w:val="24"/>
        </w:rPr>
      </w:pPr>
      <w:r w:rsidRPr="000703FB">
        <w:rPr>
          <w:szCs w:val="24"/>
        </w:rPr>
        <w:t>Anahtar hassasiyet analizi, şifreleme ve çözme işlemlerinde kullanılan anahtarlardaki çok küçük değişimlerin şifreleme ve çözme işlemlerinde çok farklı sonuçların alınmasına sebep olmasıdır. Anahtar üzerindeki en küçük bir değişim sonucu elde edilen değer ile gerçekleştirilen şifreleme ve çözme işlemi sonucunda, gerçeğinden çok farklı şifreli ve orijinal veriler elde edilmektedir. Güvenli bir şifrelemede, anahtarlardaki çok küçük değişimler ataklara ve saldırılara karşı güvenli bir şifreleme ortaya koymalıdır. Kaotik tabanlı şifrelemede anahtar olarak sistem başlangıç koşulları ve sistem parametreleri kullanılmaktadır. Dolayısıyla kaotik sistemler, bu değerlere hassas bağımlı olduklarından dolayı, değerler üzerindeki en küçük bir değişim tüm şifreleme ve çözme işlemleri sonucu elde edilen sonuçları değiştirecektir. Özetle kaotik sistem tabanlı şifreleme sistemleri anahtara aşırı hassas bağımlı sistemlerdir.</w:t>
      </w:r>
    </w:p>
    <w:p w:rsidR="00CF32F7" w:rsidRPr="007668D7" w:rsidRDefault="00CF32F7" w:rsidP="00510C0F">
      <w:pPr>
        <w:tabs>
          <w:tab w:val="left" w:pos="709"/>
          <w:tab w:val="right" w:leader="dot" w:pos="8222"/>
        </w:tabs>
      </w:pPr>
    </w:p>
    <w:p w:rsidR="00CF32F7" w:rsidRPr="00EF372E" w:rsidRDefault="00CF32F7" w:rsidP="00510C0F">
      <w:pPr>
        <w:pStyle w:val="Heading3"/>
        <w:tabs>
          <w:tab w:val="left" w:pos="709"/>
          <w:tab w:val="right" w:leader="dot" w:pos="8222"/>
        </w:tabs>
      </w:pPr>
      <w:bookmarkStart w:id="134" w:name="_Toc468971566"/>
      <w:r>
        <w:t>5.3.2. Performans a</w:t>
      </w:r>
      <w:r w:rsidRPr="00EF372E">
        <w:t>nalizleri</w:t>
      </w:r>
      <w:bookmarkEnd w:id="134"/>
    </w:p>
    <w:p w:rsidR="00CF32F7" w:rsidRPr="00EF372E" w:rsidRDefault="00CF32F7" w:rsidP="00510C0F">
      <w:pPr>
        <w:tabs>
          <w:tab w:val="left" w:pos="709"/>
          <w:tab w:val="right" w:leader="dot" w:pos="8222"/>
        </w:tabs>
      </w:pPr>
    </w:p>
    <w:p w:rsidR="00CF32F7" w:rsidRDefault="00CF32F7" w:rsidP="00510C0F">
      <w:pPr>
        <w:tabs>
          <w:tab w:val="left" w:pos="709"/>
          <w:tab w:val="right" w:leader="dot" w:pos="8222"/>
        </w:tabs>
      </w:pPr>
      <w:r w:rsidRPr="00EF372E">
        <w:rPr>
          <w:szCs w:val="24"/>
        </w:rPr>
        <w:t>Güvenlik testlerini geçmiş bir şifreleme sisteminin, gerçek ortamda kullanılması için iyi performans değerlerine sahip olması gerekmektedir. Özellikle gerçek zamanlı uygulamalarda ve büyük boyutlu verilerin şifreleme ve çözme işlemlerinde, ağır işlem ve aşırı kaynak tüketimine sahip, uzun çalışma zamanı olan algoritmalar tercih edilmemektedir.</w:t>
      </w:r>
      <w:r>
        <w:rPr>
          <w:szCs w:val="24"/>
        </w:rPr>
        <w:t xml:space="preserve"> Şifre</w:t>
      </w:r>
      <w:r w:rsidRPr="00EF372E">
        <w:rPr>
          <w:szCs w:val="24"/>
        </w:rPr>
        <w:t xml:space="preserve">leme algoritmalarının performans analizinde en çok kullanılan yöntemler, şifreleme ve çözme hızı yani zaman analizi ve kaynak kullanım analizleridir. </w:t>
      </w:r>
      <w:r>
        <w:rPr>
          <w:szCs w:val="24"/>
        </w:rPr>
        <w:t xml:space="preserve">Algoritmaların değerlendirilmesinde güvenlik ve performans analizlerinin birlikte incelenmesi gerekmektedir. </w:t>
      </w:r>
    </w:p>
    <w:p w:rsidR="00CF32F7" w:rsidRPr="006871C2" w:rsidRDefault="00CF32F7" w:rsidP="00510C0F">
      <w:pPr>
        <w:tabs>
          <w:tab w:val="left" w:pos="709"/>
          <w:tab w:val="right" w:leader="dot" w:pos="8222"/>
        </w:tabs>
      </w:pPr>
    </w:p>
    <w:p w:rsidR="00CF32F7" w:rsidRPr="00634085" w:rsidRDefault="00CF32F7" w:rsidP="00510C0F">
      <w:pPr>
        <w:pStyle w:val="Heading4"/>
        <w:tabs>
          <w:tab w:val="left" w:pos="709"/>
          <w:tab w:val="right" w:leader="dot" w:pos="8222"/>
        </w:tabs>
      </w:pPr>
      <w:bookmarkStart w:id="135" w:name="_Toc468971567"/>
      <w:r>
        <w:t>5.3.2.1. Şifreleme hızı a</w:t>
      </w:r>
      <w:r w:rsidRPr="00634085">
        <w:t>nalizi</w:t>
      </w:r>
      <w:bookmarkEnd w:id="135"/>
    </w:p>
    <w:p w:rsidR="00CF32F7" w:rsidRPr="00634085" w:rsidRDefault="00CF32F7" w:rsidP="00510C0F">
      <w:pPr>
        <w:tabs>
          <w:tab w:val="left" w:pos="709"/>
          <w:tab w:val="right" w:leader="dot" w:pos="8222"/>
        </w:tabs>
      </w:pPr>
    </w:p>
    <w:p w:rsidR="00CF32F7" w:rsidRPr="00634085" w:rsidRDefault="00CF32F7" w:rsidP="00510C0F">
      <w:pPr>
        <w:tabs>
          <w:tab w:val="left" w:pos="709"/>
          <w:tab w:val="right" w:leader="dot" w:pos="8222"/>
        </w:tabs>
      </w:pPr>
      <w:r w:rsidRPr="00634085">
        <w:rPr>
          <w:szCs w:val="24"/>
        </w:rPr>
        <w:t>Bir şifreleme sisteminde</w:t>
      </w:r>
      <w:r>
        <w:rPr>
          <w:szCs w:val="24"/>
        </w:rPr>
        <w:t>,</w:t>
      </w:r>
      <w:r w:rsidRPr="00634085">
        <w:rPr>
          <w:szCs w:val="24"/>
        </w:rPr>
        <w:t xml:space="preserve"> </w:t>
      </w:r>
      <w:r>
        <w:rPr>
          <w:szCs w:val="24"/>
        </w:rPr>
        <w:t>ö</w:t>
      </w:r>
      <w:r w:rsidRPr="00634085">
        <w:rPr>
          <w:szCs w:val="24"/>
        </w:rPr>
        <w:t>zellikle büyük boyutlu ve gerçek zamanlı uygulamalarda</w:t>
      </w:r>
      <w:r>
        <w:rPr>
          <w:szCs w:val="24"/>
        </w:rPr>
        <w:t>,</w:t>
      </w:r>
      <w:r w:rsidRPr="00634085">
        <w:rPr>
          <w:szCs w:val="24"/>
        </w:rPr>
        <w:t xml:space="preserve"> </w:t>
      </w:r>
      <w:r>
        <w:rPr>
          <w:szCs w:val="24"/>
        </w:rPr>
        <w:t xml:space="preserve">şifreleme hızı </w:t>
      </w:r>
      <w:r w:rsidRPr="00634085">
        <w:rPr>
          <w:szCs w:val="24"/>
        </w:rPr>
        <w:t>güvenlik gereksinimlerinden sonra, dikkat edilmesi gereken en önemli kriterlerden birisidir. Büyük boyutlu verilerin karmaşık işlemlere sahip algoritmalarda kullanımı ile şifreleme ve çözme süreleri çok uzamaktadır. Bu da şifreleme uygulamasının performansını olumsuz yönde etkilemektedir. Geliştirilen şifre algoritmalarının iyi güvenlik seviyesine sahip olmasının yanında, kullanılacak olan ortam ve sisteme uygun şifreleme ve çözme değerlerine sahip olmaları gerekmektedir.</w:t>
      </w:r>
    </w:p>
    <w:p w:rsidR="00CF32F7" w:rsidRPr="003C63E7" w:rsidRDefault="00CF32F7" w:rsidP="00510C0F">
      <w:pPr>
        <w:tabs>
          <w:tab w:val="left" w:pos="709"/>
          <w:tab w:val="right" w:leader="dot" w:pos="8222"/>
        </w:tabs>
        <w:rPr>
          <w:b/>
          <w:color w:val="FF0000"/>
        </w:rPr>
      </w:pPr>
    </w:p>
    <w:p w:rsidR="00CF32F7" w:rsidRPr="000C0F1E" w:rsidRDefault="00CF32F7" w:rsidP="00510C0F">
      <w:pPr>
        <w:pStyle w:val="Heading4"/>
        <w:tabs>
          <w:tab w:val="left" w:pos="709"/>
          <w:tab w:val="right" w:leader="dot" w:pos="8222"/>
        </w:tabs>
      </w:pPr>
      <w:bookmarkStart w:id="136" w:name="_Toc468971568"/>
      <w:r>
        <w:t>5</w:t>
      </w:r>
      <w:r w:rsidRPr="000C0F1E">
        <w:t>.3.2.2. Kaynak</w:t>
      </w:r>
      <w:r>
        <w:t xml:space="preserve"> kullanım a</w:t>
      </w:r>
      <w:r w:rsidRPr="000C0F1E">
        <w:t>nalizi</w:t>
      </w:r>
      <w:bookmarkEnd w:id="136"/>
      <w:r w:rsidRPr="000C0F1E">
        <w:t xml:space="preserve"> </w:t>
      </w:r>
    </w:p>
    <w:p w:rsidR="00CF32F7" w:rsidRPr="000C0F1E"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0C0F1E">
        <w:rPr>
          <w:szCs w:val="24"/>
        </w:rPr>
        <w:t>Şifreleme algoritmasının üzerinde çalıştığı donanımsal yapının k</w:t>
      </w:r>
      <w:r>
        <w:rPr>
          <w:szCs w:val="24"/>
        </w:rPr>
        <w:t>aynaklarını kullanım oranlarıda algoritmanın performans</w:t>
      </w:r>
      <w:r w:rsidRPr="000C0F1E">
        <w:rPr>
          <w:szCs w:val="24"/>
        </w:rPr>
        <w:t xml:space="preserve"> değerlendirilmesinde kullanılma</w:t>
      </w:r>
      <w:r>
        <w:rPr>
          <w:szCs w:val="24"/>
        </w:rPr>
        <w:t xml:space="preserve">ktadır. </w:t>
      </w:r>
      <w:r w:rsidRPr="000C0F1E">
        <w:rPr>
          <w:szCs w:val="24"/>
        </w:rPr>
        <w:t xml:space="preserve">Kaynak kullanımının tespiti için, işlemci kullanım yüzdesi, bellek kullanım miktarı ve </w:t>
      </w:r>
      <w:r>
        <w:rPr>
          <w:szCs w:val="24"/>
        </w:rPr>
        <w:t>enerji</w:t>
      </w:r>
      <w:r w:rsidRPr="000C0F1E">
        <w:rPr>
          <w:szCs w:val="24"/>
        </w:rPr>
        <w:t xml:space="preserve"> tüketim değerleri gibi ölçümler gerçekleştirilmektedir. Şifreleme algoritmalarının performans değerlendirmesinde en önemli kriterlerden biri bellek kullanımıdır. Özellikle kısıtlı kaynaklara sahip cihazlar üzerinde gerçekleştirilecek şifreleme işlemlerinde daha az kaynağa ihtiyaç duyan uygulamalar tercih edilmektedir. Büyük boyutlu bellek işlemleri gerektiren algoritmalar aşırı bellek tüketim ihtiyacı sebebiyle, sınırlı bellek ve işlemci kapasitesine sahip donanımlarda sistemi yavaşlatmakta ve hantal bir yapının ortaya çıkmasına sebep olmaktadırlar.</w:t>
      </w:r>
      <w:r>
        <w:rPr>
          <w:szCs w:val="24"/>
        </w:rPr>
        <w:t xml:space="preserve"> Sınırlı güç ve bataryaya sahip küçük ve mobil donanımlar üzerinde ise aşırı işlem yüküne sahip algoritmalar, aşırı kaynak tüketimi ile bataryaların kullanım sürelerinin kısalmasına sebep olmaktadırlar.</w:t>
      </w:r>
    </w:p>
    <w:p w:rsidR="00CF32F7" w:rsidRPr="00945DB5" w:rsidRDefault="00CF32F7" w:rsidP="00510C0F">
      <w:pPr>
        <w:tabs>
          <w:tab w:val="left" w:pos="709"/>
          <w:tab w:val="right" w:leader="dot" w:pos="8222"/>
        </w:tabs>
      </w:pPr>
    </w:p>
    <w:p w:rsidR="00CF32F7" w:rsidRPr="00535BF7" w:rsidRDefault="00CF32F7" w:rsidP="00510C0F">
      <w:pPr>
        <w:pStyle w:val="Heading2"/>
        <w:tabs>
          <w:tab w:val="left" w:pos="709"/>
          <w:tab w:val="right" w:leader="dot" w:pos="8222"/>
        </w:tabs>
      </w:pPr>
      <w:bookmarkStart w:id="137" w:name="_Toc468971569"/>
      <w:r>
        <w:t>5</w:t>
      </w:r>
      <w:r w:rsidRPr="00535BF7">
        <w:t>.4. CR</w:t>
      </w:r>
      <w:r>
        <w:t>SA Şifreleme Uygulaması Analiz S</w:t>
      </w:r>
      <w:r w:rsidRPr="00535BF7">
        <w:t>onuçları</w:t>
      </w:r>
      <w:bookmarkEnd w:id="137"/>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Bu bölümde CRSA algoritması ile gerçekleştirilen şifreleme işlemine ait analizler yapılmıştır. Şifreleme işleminin analiz sonuçlarını değerlendirmek için, orijinal RSA algoritması ile gerçekleştirilen şifreleme işlemine ait sonuçlar karşılaştırılmıştır.</w:t>
      </w:r>
    </w:p>
    <w:p w:rsidR="00CF32F7"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38" w:name="_Toc468971570"/>
      <w:r>
        <w:t>5.4.1. Histogram a</w:t>
      </w:r>
      <w:r w:rsidRPr="00945DB5">
        <w:t>nalizi</w:t>
      </w:r>
      <w:bookmarkEnd w:id="138"/>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Geliştirilen CRSA hibrit şifreleme algoritması ve RSA algoritması ile gerçekleştirilen resim şifreleme işlemine ait histogram analizi yapılmıştır. Histogram analizinde renk dağılım </w:t>
      </w:r>
      <w:r w:rsidRPr="0064765E">
        <w:t xml:space="preserve">değerlerinin birbirine yakın olması iyi bir şifreleme yapıldığını göstermektedir. </w:t>
      </w:r>
      <w:r>
        <w:t>Şekil 5</w:t>
      </w:r>
      <w:r w:rsidRPr="0064765E">
        <w:t>.3</w:t>
      </w:r>
      <w:r>
        <w:t>.</w:t>
      </w:r>
      <w:r w:rsidRPr="0064765E">
        <w:t xml:space="preserve">a’da orijinal resme ait histogram grafiği görülmektedir. </w:t>
      </w:r>
      <w:r>
        <w:t>Şekil 5</w:t>
      </w:r>
      <w:r w:rsidRPr="0064765E">
        <w:t>.3</w:t>
      </w:r>
      <w:r>
        <w:t>.</w:t>
      </w:r>
      <w:r w:rsidRPr="0064765E">
        <w:t xml:space="preserve">a incelendiğinde orijinal resimdeki renk değerlerinin düzensiz bir dağılıma sahip olduğu görülmektedir.  </w:t>
      </w:r>
      <w:r>
        <w:t>Şekil 5</w:t>
      </w:r>
      <w:r w:rsidRPr="0064765E">
        <w:t>.3</w:t>
      </w:r>
      <w:r>
        <w:t>.b’de CRSA, Şekil 5</w:t>
      </w:r>
      <w:r w:rsidRPr="0064765E">
        <w:t>.3</w:t>
      </w:r>
      <w:r>
        <w:t>.</w:t>
      </w:r>
      <w:r w:rsidRPr="0064765E">
        <w:t xml:space="preserve">c’de ise RSA algoritması tarafından şifrelenmiş resimlere ait histogram dağılımları görülmektedir. </w:t>
      </w:r>
      <w:r>
        <w:t>Şekil 5</w:t>
      </w:r>
      <w:r w:rsidRPr="0064765E">
        <w:t>.3</w:t>
      </w:r>
      <w:r>
        <w:t>.</w:t>
      </w:r>
      <w:r w:rsidRPr="0064765E">
        <w:t xml:space="preserve">b ve </w:t>
      </w:r>
      <w:r>
        <w:t>5</w:t>
      </w:r>
      <w:r w:rsidRPr="0064765E">
        <w:t>.3</w:t>
      </w:r>
      <w:r>
        <w:t>.</w:t>
      </w:r>
      <w:r w:rsidRPr="0064765E">
        <w:t xml:space="preserve">c karşılaştırıldığında, CRSA algoritması ile yapılan şifreleme işlemi histogram dağılımı sonucunun, RSA algoritması ile yapılan şifrelemeden daha iyi olduğu görülmektedir. </w:t>
      </w:r>
      <w:r>
        <w:t>Şekil 5</w:t>
      </w:r>
      <w:r w:rsidRPr="0064765E">
        <w:t>.3</w:t>
      </w:r>
      <w:r>
        <w:t>.b’</w:t>
      </w:r>
      <w:r w:rsidRPr="0064765E">
        <w:t xml:space="preserve">de görüldüğü gibi, CRSA algoritması ile eşit dağılımlı sonuçlar elde edilmiştir. </w:t>
      </w:r>
      <w:r>
        <w:t>Ayrıca Şekil 5</w:t>
      </w:r>
      <w:r w:rsidRPr="0064765E">
        <w:t>.3</w:t>
      </w:r>
      <w:r>
        <w:t>.</w:t>
      </w:r>
      <w:r w:rsidRPr="0064765E">
        <w:t xml:space="preserve">a ve </w:t>
      </w:r>
      <w:r>
        <w:t>5</w:t>
      </w:r>
      <w:r w:rsidRPr="0064765E">
        <w:t>.3</w:t>
      </w:r>
      <w:r>
        <w:t>.</w:t>
      </w:r>
      <w:r w:rsidRPr="0064765E">
        <w:t xml:space="preserve">d’de </w:t>
      </w:r>
      <w:r>
        <w:t>orijin</w:t>
      </w:r>
      <w:r w:rsidRPr="0064765E">
        <w:t>al resim verisinin ve çözülmüş resim verisinin histogram dağılımları incelend</w:t>
      </w:r>
      <w:r w:rsidRPr="00CA3867">
        <w:t>iğinde, benzer sonuçların elde edildiği yani, şifreli</w:t>
      </w:r>
      <w:r>
        <w:t xml:space="preserve"> verinin düzgün olarak çözüldüğü</w:t>
      </w:r>
      <w:r w:rsidRPr="00CA3867">
        <w:t xml:space="preserve"> görülmektedir.</w:t>
      </w:r>
    </w:p>
    <w:p w:rsidR="00CF32F7" w:rsidRDefault="00CF32F7" w:rsidP="00510C0F">
      <w:pPr>
        <w:tabs>
          <w:tab w:val="left" w:pos="709"/>
          <w:tab w:val="right" w:leader="dot" w:pos="8222"/>
        </w:tabs>
        <w:spacing w:line="240" w:lineRule="auto"/>
        <w:rPr>
          <w:color w:val="FF0000"/>
          <w:szCs w:val="24"/>
          <w:lang w:val="en-US" w:eastAsia="tr-TR"/>
        </w:rPr>
      </w:pPr>
    </w:p>
    <w:p w:rsidR="00CF32F7" w:rsidRPr="003C63E7" w:rsidRDefault="00CF32F7" w:rsidP="00510C0F">
      <w:pPr>
        <w:tabs>
          <w:tab w:val="left" w:pos="709"/>
          <w:tab w:val="right" w:leader="dot" w:pos="8222"/>
        </w:tabs>
        <w:spacing w:line="240" w:lineRule="auto"/>
        <w:rPr>
          <w:color w:val="FF0000"/>
          <w:szCs w:val="24"/>
          <w:lang w:val="en-US" w:eastAsia="tr-TR"/>
        </w:rPr>
      </w:pPr>
    </w:p>
    <w:p w:rsidR="00CF32F7" w:rsidRDefault="00CF32F7" w:rsidP="00510C0F">
      <w:pPr>
        <w:keepNext/>
        <w:tabs>
          <w:tab w:val="left" w:pos="709"/>
          <w:tab w:val="right" w:leader="dot" w:pos="8222"/>
        </w:tabs>
        <w:jc w:val="center"/>
      </w:pPr>
      <w:r w:rsidRPr="00B173BD">
        <w:rPr>
          <w:noProof/>
          <w:lang w:eastAsia="tr-TR"/>
        </w:rPr>
        <w:pict>
          <v:shape id="Resim 46" o:spid="_x0000_i1132" type="#_x0000_t75" style="width:385.5pt;height:89.25pt;visibility:visible">
            <v:imagedata r:id="rId169" o:title="" croptop="-129f" cropbottom="44360f"/>
          </v:shape>
        </w:pict>
      </w:r>
    </w:p>
    <w:p w:rsidR="00CF32F7" w:rsidRPr="00FD7DD6" w:rsidRDefault="00CF32F7" w:rsidP="006131EA">
      <w:pPr>
        <w:keepNext/>
        <w:tabs>
          <w:tab w:val="left" w:pos="709"/>
          <w:tab w:val="right" w:leader="dot" w:pos="8222"/>
        </w:tabs>
        <w:rPr>
          <w:sz w:val="18"/>
          <w:szCs w:val="18"/>
        </w:rPr>
      </w:pPr>
      <w:r w:rsidRPr="00FD7DD6">
        <w:rPr>
          <w:sz w:val="18"/>
          <w:szCs w:val="18"/>
        </w:rPr>
        <w:t xml:space="preserve">               a) Orijinal resim                        </w:t>
      </w:r>
      <w:r>
        <w:rPr>
          <w:sz w:val="18"/>
          <w:szCs w:val="18"/>
        </w:rPr>
        <w:t xml:space="preserve">            </w:t>
      </w:r>
      <w:r w:rsidRPr="00FD7DD6">
        <w:rPr>
          <w:sz w:val="18"/>
          <w:szCs w:val="18"/>
        </w:rPr>
        <w:t xml:space="preserve">b) CRSA şifreli resim                     </w:t>
      </w:r>
      <w:r>
        <w:rPr>
          <w:sz w:val="18"/>
          <w:szCs w:val="18"/>
        </w:rPr>
        <w:t xml:space="preserve">     </w:t>
      </w:r>
      <w:r w:rsidRPr="00FD7DD6">
        <w:rPr>
          <w:sz w:val="18"/>
          <w:szCs w:val="18"/>
        </w:rPr>
        <w:t xml:space="preserve">   c) RSA şifreli resim</w:t>
      </w:r>
    </w:p>
    <w:p w:rsidR="00CF32F7" w:rsidRDefault="00CF32F7" w:rsidP="00510C0F">
      <w:pPr>
        <w:keepNext/>
        <w:tabs>
          <w:tab w:val="left" w:pos="709"/>
          <w:tab w:val="right" w:leader="dot" w:pos="8222"/>
        </w:tabs>
        <w:jc w:val="center"/>
      </w:pPr>
      <w:r w:rsidRPr="00B173BD">
        <w:rPr>
          <w:noProof/>
          <w:lang w:eastAsia="tr-TR"/>
        </w:rPr>
        <w:pict>
          <v:shape id="Resim 6740" o:spid="_x0000_i1133" type="#_x0000_t75" style="width:385.5pt;height:76.5pt;visibility:visible">
            <v:imagedata r:id="rId169" o:title="" croptop="30095f" cropbottom="14795f"/>
          </v:shape>
        </w:pict>
      </w:r>
    </w:p>
    <w:p w:rsidR="00CF32F7" w:rsidRPr="00FD7DD6" w:rsidRDefault="00CF32F7" w:rsidP="00510C0F">
      <w:pPr>
        <w:keepNext/>
        <w:tabs>
          <w:tab w:val="left" w:pos="709"/>
          <w:tab w:val="right" w:leader="dot" w:pos="8222"/>
        </w:tabs>
        <w:jc w:val="center"/>
        <w:rPr>
          <w:sz w:val="18"/>
          <w:szCs w:val="18"/>
        </w:rPr>
      </w:pPr>
      <w:r w:rsidRPr="00FD7DD6">
        <w:rPr>
          <w:sz w:val="18"/>
          <w:szCs w:val="18"/>
        </w:rPr>
        <w:t xml:space="preserve">  d) Çözülmüş resim</w:t>
      </w:r>
    </w:p>
    <w:p w:rsidR="00CF32F7" w:rsidRDefault="00CF32F7" w:rsidP="006871C2">
      <w:pPr>
        <w:pStyle w:val="Caption"/>
        <w:tabs>
          <w:tab w:val="left" w:pos="709"/>
          <w:tab w:val="right" w:leader="dot" w:pos="8222"/>
        </w:tabs>
        <w:jc w:val="center"/>
      </w:pPr>
      <w:bookmarkStart w:id="139" w:name="_Toc470095632"/>
      <w:r>
        <w:t xml:space="preserve">Şekil </w:t>
      </w:r>
      <w:fldSimple w:instr=" STYLEREF 1 \s ">
        <w:r>
          <w:rPr>
            <w:noProof/>
          </w:rPr>
          <w:t>5</w:t>
        </w:r>
      </w:fldSimple>
      <w:r>
        <w:t>.</w:t>
      </w:r>
      <w:fldSimple w:instr=" SEQ Şekil \* ARABIC \s 1 ">
        <w:r>
          <w:rPr>
            <w:noProof/>
          </w:rPr>
          <w:t>3</w:t>
        </w:r>
      </w:fldSimple>
      <w:r>
        <w:t xml:space="preserve">. </w:t>
      </w:r>
      <w:r w:rsidRPr="00494580">
        <w:t>Şifreleme işlemi histogram analizi sonuçları</w:t>
      </w:r>
      <w:bookmarkEnd w:id="139"/>
    </w:p>
    <w:p w:rsidR="00CF32F7" w:rsidRPr="007F7A7A" w:rsidRDefault="00CF32F7" w:rsidP="007F7A7A"/>
    <w:p w:rsidR="00CF32F7" w:rsidRPr="00DF2356" w:rsidRDefault="00CF32F7" w:rsidP="00510C0F">
      <w:pPr>
        <w:pStyle w:val="Heading3"/>
        <w:tabs>
          <w:tab w:val="left" w:pos="709"/>
          <w:tab w:val="right" w:leader="dot" w:pos="8222"/>
        </w:tabs>
      </w:pPr>
      <w:bookmarkStart w:id="140" w:name="_Toc468971571"/>
      <w:r>
        <w:t>5.4.2. Korelasyon a</w:t>
      </w:r>
      <w:r w:rsidRPr="00DF2356">
        <w:t>nalizi</w:t>
      </w:r>
      <w:bookmarkEnd w:id="140"/>
    </w:p>
    <w:p w:rsidR="00CF32F7" w:rsidRPr="00DF2356" w:rsidRDefault="00CF32F7" w:rsidP="00510C0F">
      <w:pPr>
        <w:tabs>
          <w:tab w:val="left" w:pos="709"/>
          <w:tab w:val="right" w:leader="dot" w:pos="8222"/>
        </w:tabs>
      </w:pPr>
    </w:p>
    <w:p w:rsidR="00CF32F7" w:rsidRDefault="00CF32F7" w:rsidP="00510C0F">
      <w:pPr>
        <w:tabs>
          <w:tab w:val="left" w:pos="709"/>
          <w:tab w:val="right" w:leader="dot" w:pos="8222"/>
        </w:tabs>
      </w:pPr>
      <w:r w:rsidRPr="00DF2356">
        <w:t xml:space="preserve">Korelasyon analizinde resimdeki bitlerin doğrusallık durumu incelenmektedir. Şifreleme işleminde doğrusallığın </w:t>
      </w:r>
      <w:r w:rsidRPr="0064765E">
        <w:t xml:space="preserve">kaybolması olabildiğince doğrusal olmayan bir yapının ortaya çıkması hedeflenmektedir. </w:t>
      </w:r>
      <w:r>
        <w:rPr>
          <w:szCs w:val="24"/>
          <w:lang w:eastAsia="tr-TR"/>
        </w:rPr>
        <w:t>Şekil 5</w:t>
      </w:r>
      <w:r w:rsidRPr="0064765E">
        <w:rPr>
          <w:szCs w:val="24"/>
          <w:lang w:eastAsia="tr-TR"/>
        </w:rPr>
        <w:t>.4</w:t>
      </w:r>
      <w:r>
        <w:rPr>
          <w:szCs w:val="24"/>
          <w:lang w:eastAsia="tr-TR"/>
        </w:rPr>
        <w:t>.</w:t>
      </w:r>
      <w:r w:rsidRPr="0064765E">
        <w:rPr>
          <w:szCs w:val="24"/>
          <w:lang w:eastAsia="tr-TR"/>
        </w:rPr>
        <w:t xml:space="preserve">a’da görüldüğü üzere, orijinal resimde doğrusallık varken, şifreleme işlemleri sonucunda doğrusallık bozulmuştur. </w:t>
      </w:r>
      <w:r>
        <w:rPr>
          <w:szCs w:val="24"/>
          <w:lang w:eastAsia="tr-TR"/>
        </w:rPr>
        <w:t>Şekil 5</w:t>
      </w:r>
      <w:r w:rsidRPr="0064765E">
        <w:rPr>
          <w:szCs w:val="24"/>
          <w:lang w:eastAsia="tr-TR"/>
        </w:rPr>
        <w:t>.4</w:t>
      </w:r>
      <w:r>
        <w:rPr>
          <w:szCs w:val="24"/>
          <w:lang w:eastAsia="tr-TR"/>
        </w:rPr>
        <w:t>.</w:t>
      </w:r>
      <w:r w:rsidRPr="0064765E">
        <w:rPr>
          <w:szCs w:val="24"/>
          <w:lang w:eastAsia="tr-TR"/>
        </w:rPr>
        <w:t xml:space="preserve">b’de CRSA hibrit şifreleme algoritması, </w:t>
      </w:r>
      <w:r>
        <w:rPr>
          <w:szCs w:val="24"/>
          <w:lang w:eastAsia="tr-TR"/>
        </w:rPr>
        <w:t>Şekil 5</w:t>
      </w:r>
      <w:r w:rsidRPr="0064765E">
        <w:rPr>
          <w:szCs w:val="24"/>
          <w:lang w:eastAsia="tr-TR"/>
        </w:rPr>
        <w:t>.4</w:t>
      </w:r>
      <w:r>
        <w:rPr>
          <w:szCs w:val="24"/>
          <w:lang w:eastAsia="tr-TR"/>
        </w:rPr>
        <w:t>.</w:t>
      </w:r>
      <w:r w:rsidRPr="0064765E">
        <w:rPr>
          <w:szCs w:val="24"/>
          <w:lang w:eastAsia="tr-TR"/>
        </w:rPr>
        <w:t xml:space="preserve">c’de ise RSA şifreleme algoritması ile gerçekleştirilen şifreleme işlemlerinin korelasyon analizi grafiği görülmektedir. Şifresi çözülmüş resime ait korelasyon analiz grafiği </w:t>
      </w:r>
      <w:r>
        <w:rPr>
          <w:szCs w:val="24"/>
          <w:lang w:eastAsia="tr-TR"/>
        </w:rPr>
        <w:t>Şekil 5</w:t>
      </w:r>
      <w:r w:rsidRPr="0064765E">
        <w:rPr>
          <w:szCs w:val="24"/>
          <w:lang w:eastAsia="tr-TR"/>
        </w:rPr>
        <w:t>.4</w:t>
      </w:r>
      <w:r>
        <w:rPr>
          <w:szCs w:val="24"/>
          <w:lang w:eastAsia="tr-TR"/>
        </w:rPr>
        <w:t>.</w:t>
      </w:r>
      <w:r w:rsidRPr="0064765E">
        <w:rPr>
          <w:szCs w:val="24"/>
          <w:lang w:eastAsia="tr-TR"/>
        </w:rPr>
        <w:t xml:space="preserve">d’dedir. </w:t>
      </w:r>
      <w:r>
        <w:rPr>
          <w:szCs w:val="24"/>
          <w:lang w:eastAsia="tr-TR"/>
        </w:rPr>
        <w:t>Şekil 5</w:t>
      </w:r>
      <w:r w:rsidRPr="0064765E">
        <w:rPr>
          <w:szCs w:val="24"/>
          <w:lang w:eastAsia="tr-TR"/>
        </w:rPr>
        <w:t>.4</w:t>
      </w:r>
      <w:r>
        <w:rPr>
          <w:szCs w:val="24"/>
          <w:lang w:eastAsia="tr-TR"/>
        </w:rPr>
        <w:t>.a ve Şekil 5</w:t>
      </w:r>
      <w:r w:rsidRPr="0064765E">
        <w:rPr>
          <w:szCs w:val="24"/>
          <w:lang w:eastAsia="tr-TR"/>
        </w:rPr>
        <w:t>.4</w:t>
      </w:r>
      <w:r>
        <w:rPr>
          <w:szCs w:val="24"/>
          <w:lang w:eastAsia="tr-TR"/>
        </w:rPr>
        <w:t>.</w:t>
      </w:r>
      <w:r w:rsidRPr="0064765E">
        <w:rPr>
          <w:szCs w:val="24"/>
          <w:lang w:eastAsia="tr-TR"/>
        </w:rPr>
        <w:t xml:space="preserve">d incelendiğinde, eş değer bir grafik elde edildiği, şifre çözme işleminin başarılı bir şekilde gerçekleştirildiği görülmektedir. Hem RSA hem de CRSA ile gerçekleştirilen şifrelemede doğrusallığın büyük oranda bozulduğu tespit edilmiştir. </w:t>
      </w:r>
      <w:r w:rsidRPr="0064765E">
        <w:t xml:space="preserve"> Tespit edilen korelas</w:t>
      </w:r>
      <w:r>
        <w:t>y</w:t>
      </w:r>
      <w:r w:rsidRPr="0064765E">
        <w:t>on değerleri incelendiğinde, orijinal resme ait r</w:t>
      </w:r>
      <w:r w:rsidRPr="0064765E">
        <w:rPr>
          <w:vertAlign w:val="subscript"/>
        </w:rPr>
        <w:t xml:space="preserve">xy </w:t>
      </w:r>
      <w:r w:rsidRPr="0064765E">
        <w:t>değeri 0,9259 CRSA ile şifrelem</w:t>
      </w:r>
      <w:r>
        <w:t>e sonucu elde edilen ve Şekil 5</w:t>
      </w:r>
      <w:r w:rsidRPr="0064765E">
        <w:t>.4</w:t>
      </w:r>
      <w:r>
        <w:t>.</w:t>
      </w:r>
      <w:r w:rsidRPr="0064765E">
        <w:t>b’de görülen resime ait</w:t>
      </w:r>
      <w:r w:rsidRPr="0064765E">
        <w:rPr>
          <w:vertAlign w:val="subscript"/>
        </w:rPr>
        <w:t xml:space="preserve"> rxy </w:t>
      </w:r>
      <w:r>
        <w:t>değeri 0,5145</w:t>
      </w:r>
      <w:r w:rsidRPr="0064765E">
        <w:t xml:space="preserve"> ve RSA ile </w:t>
      </w:r>
      <w:r>
        <w:t>şifreleme sonucu elde dilen ve Şekil 5</w:t>
      </w:r>
      <w:r w:rsidRPr="0064765E">
        <w:t>.4</w:t>
      </w:r>
      <w:r>
        <w:t>.c</w:t>
      </w:r>
      <w:r w:rsidRPr="0064765E">
        <w:t>’de görülen resme ait</w:t>
      </w:r>
      <w:r w:rsidRPr="0064765E">
        <w:rPr>
          <w:vertAlign w:val="subscript"/>
        </w:rPr>
        <w:t xml:space="preserve"> </w:t>
      </w:r>
      <w:r w:rsidRPr="0064765E">
        <w:t>r</w:t>
      </w:r>
      <w:r w:rsidRPr="0064765E">
        <w:rPr>
          <w:vertAlign w:val="subscript"/>
        </w:rPr>
        <w:t xml:space="preserve">xy </w:t>
      </w:r>
      <w:r>
        <w:t>değeri 0,5445</w:t>
      </w:r>
      <w:r w:rsidRPr="0064765E">
        <w:t xml:space="preserve"> olarak bulunmuştur. Bu değerlere göre, CRSA ile gerçekleştirilen şifrelemeye ait korelasyon değeri 0,5</w:t>
      </w:r>
      <w:r>
        <w:t xml:space="preserve">’e </w:t>
      </w:r>
      <w:r w:rsidRPr="0064765E">
        <w:t>yakın ve RSA algoritmasının sonucundan daha iyi bir sonuca sahiptir.</w:t>
      </w:r>
    </w:p>
    <w:p w:rsidR="00CF32F7" w:rsidRPr="00637251"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B173BD">
        <w:rPr>
          <w:noProof/>
          <w:lang w:eastAsia="tr-TR"/>
        </w:rPr>
        <w:pict>
          <v:shape id="Resim 49" o:spid="_x0000_i1134" type="#_x0000_t75" style="width:357.75pt;height:93pt;visibility:visible">
            <v:imagedata r:id="rId170" o:title="" cropbottom="25441f"/>
          </v:shape>
        </w:pict>
      </w:r>
    </w:p>
    <w:p w:rsidR="00CF32F7" w:rsidRPr="00FD7DD6" w:rsidRDefault="00CF32F7" w:rsidP="00904AC6">
      <w:pPr>
        <w:pStyle w:val="ListParagraph"/>
        <w:keepNext/>
        <w:tabs>
          <w:tab w:val="left" w:pos="709"/>
          <w:tab w:val="right" w:leader="dot" w:pos="8222"/>
        </w:tabs>
        <w:rPr>
          <w:sz w:val="18"/>
          <w:szCs w:val="18"/>
        </w:rPr>
      </w:pPr>
      <w:r w:rsidRPr="00FD7DD6">
        <w:rPr>
          <w:sz w:val="18"/>
          <w:szCs w:val="18"/>
        </w:rPr>
        <w:t xml:space="preserve">a) Orijinal resim                        </w:t>
      </w:r>
      <w:r>
        <w:rPr>
          <w:sz w:val="18"/>
          <w:szCs w:val="18"/>
        </w:rPr>
        <w:t xml:space="preserve">      </w:t>
      </w:r>
      <w:r w:rsidRPr="00FD7DD6">
        <w:rPr>
          <w:sz w:val="18"/>
          <w:szCs w:val="18"/>
        </w:rPr>
        <w:t xml:space="preserve"> b) CRSA şifreli resim               </w:t>
      </w:r>
      <w:r>
        <w:rPr>
          <w:sz w:val="18"/>
          <w:szCs w:val="18"/>
        </w:rPr>
        <w:t xml:space="preserve">         </w:t>
      </w:r>
      <w:r w:rsidRPr="00FD7DD6">
        <w:rPr>
          <w:sz w:val="18"/>
          <w:szCs w:val="18"/>
        </w:rPr>
        <w:t xml:space="preserve">  c) RSA şifreli resim  </w:t>
      </w:r>
    </w:p>
    <w:p w:rsidR="00CF32F7" w:rsidRDefault="00CF32F7" w:rsidP="00510C0F">
      <w:pPr>
        <w:keepNext/>
        <w:tabs>
          <w:tab w:val="left" w:pos="709"/>
          <w:tab w:val="right" w:leader="dot" w:pos="8222"/>
        </w:tabs>
        <w:jc w:val="center"/>
      </w:pPr>
      <w:r w:rsidRPr="00B173BD">
        <w:rPr>
          <w:noProof/>
          <w:lang w:eastAsia="tr-TR"/>
        </w:rPr>
        <w:pict>
          <v:shape id="Resim 24" o:spid="_x0000_i1135" type="#_x0000_t75" style="width:108.75pt;height:88.5pt;visibility:visible">
            <v:imagedata r:id="rId171" o:title=""/>
          </v:shape>
        </w:pict>
      </w:r>
    </w:p>
    <w:p w:rsidR="00CF32F7" w:rsidRPr="00FD7DD6" w:rsidRDefault="00CF32F7" w:rsidP="00510C0F">
      <w:pPr>
        <w:tabs>
          <w:tab w:val="left" w:pos="709"/>
          <w:tab w:val="right" w:leader="dot" w:pos="8222"/>
        </w:tabs>
        <w:jc w:val="center"/>
        <w:rPr>
          <w:sz w:val="18"/>
          <w:szCs w:val="18"/>
        </w:rPr>
      </w:pPr>
      <w:r w:rsidRPr="00FD7DD6">
        <w:rPr>
          <w:sz w:val="18"/>
          <w:szCs w:val="18"/>
        </w:rPr>
        <w:t xml:space="preserve"> d) Çözülmüş resim</w:t>
      </w:r>
    </w:p>
    <w:p w:rsidR="00CF32F7" w:rsidRDefault="00CF32F7" w:rsidP="00510C0F">
      <w:pPr>
        <w:pStyle w:val="Caption"/>
        <w:tabs>
          <w:tab w:val="left" w:pos="709"/>
          <w:tab w:val="right" w:leader="dot" w:pos="8222"/>
        </w:tabs>
        <w:jc w:val="center"/>
        <w:rPr>
          <w:color w:val="FF0000"/>
        </w:rPr>
      </w:pPr>
      <w:bookmarkStart w:id="141" w:name="_Toc470095633"/>
      <w:r>
        <w:t xml:space="preserve">Şekil </w:t>
      </w:r>
      <w:fldSimple w:instr=" STYLEREF 1 \s ">
        <w:r>
          <w:rPr>
            <w:noProof/>
          </w:rPr>
          <w:t>5</w:t>
        </w:r>
      </w:fldSimple>
      <w:r>
        <w:t>.</w:t>
      </w:r>
      <w:fldSimple w:instr=" SEQ Şekil \* ARABIC \s 1 ">
        <w:r>
          <w:rPr>
            <w:noProof/>
          </w:rPr>
          <w:t>4</w:t>
        </w:r>
      </w:fldSimple>
      <w:r>
        <w:t xml:space="preserve">. </w:t>
      </w:r>
      <w:r w:rsidRPr="00102552">
        <w:t>Şifreleme işlemine ait korelasyon analizi sonuçları</w:t>
      </w:r>
      <w:bookmarkEnd w:id="141"/>
    </w:p>
    <w:p w:rsidR="00CF32F7" w:rsidRPr="00292800" w:rsidRDefault="00CF32F7" w:rsidP="00510C0F">
      <w:pPr>
        <w:pStyle w:val="Caption"/>
        <w:tabs>
          <w:tab w:val="left" w:pos="709"/>
          <w:tab w:val="right" w:leader="dot" w:pos="8222"/>
        </w:tabs>
        <w:rPr>
          <w:color w:val="FF0000"/>
        </w:rPr>
      </w:pPr>
    </w:p>
    <w:p w:rsidR="00CF32F7" w:rsidRDefault="00CF32F7" w:rsidP="00361690">
      <w:pPr>
        <w:pStyle w:val="Heading3"/>
        <w:tabs>
          <w:tab w:val="left" w:pos="709"/>
          <w:tab w:val="right" w:leader="dot" w:pos="8222"/>
        </w:tabs>
        <w:ind w:left="567" w:hanging="567"/>
      </w:pPr>
      <w:bookmarkStart w:id="142" w:name="_Toc468971572"/>
      <w:r>
        <w:t>5.4.3. Diferansiyel atak analizi (NPCR-UACI)</w:t>
      </w:r>
      <w:bookmarkEnd w:id="142"/>
    </w:p>
    <w:p w:rsidR="00CF32F7" w:rsidRDefault="00CF32F7" w:rsidP="00510C0F">
      <w:pPr>
        <w:tabs>
          <w:tab w:val="left" w:pos="709"/>
          <w:tab w:val="right" w:leader="dot" w:pos="8222"/>
        </w:tabs>
      </w:pPr>
    </w:p>
    <w:p w:rsidR="00CF32F7" w:rsidRDefault="00CF32F7" w:rsidP="00510C0F">
      <w:pPr>
        <w:tabs>
          <w:tab w:val="left" w:pos="709"/>
          <w:tab w:val="right" w:leader="dot" w:pos="8222"/>
        </w:tabs>
        <w:rPr>
          <w:szCs w:val="24"/>
          <w:lang w:eastAsia="tr-TR"/>
        </w:rPr>
      </w:pPr>
      <w:r>
        <w:t>Diferansiyel atak analizinde, şifreli resim ile orijinal resim arasındaki ilişki tespit edilerek, şifre kırılmaya çalışılmaktadır. Bu analizde, piksel değişim oranı ve bileşik ortalama yoğunluk değerini tespit eden yöntemler kullanılmaktadır. Geliştirilen CRSA şifreleme algoritmasının diferansiyel atak analizinde, NPCR ve UACI testleri uygulanmıştır. CRSA algoritması ile karşılaştırmak için, RSA algortiması ile gerçekleştirilen şifreleme işlemi içinde analizler gerçekleştirilmiştir</w:t>
      </w:r>
      <w:r w:rsidRPr="0064765E">
        <w:t xml:space="preserve">. </w:t>
      </w:r>
      <w:r>
        <w:rPr>
          <w:szCs w:val="24"/>
          <w:lang w:eastAsia="tr-TR"/>
        </w:rPr>
        <w:t>Tablo 5</w:t>
      </w:r>
      <w:r w:rsidRPr="0064765E">
        <w:rPr>
          <w:szCs w:val="24"/>
          <w:lang w:eastAsia="tr-TR"/>
        </w:rPr>
        <w:t>.1</w:t>
      </w:r>
      <w:r>
        <w:rPr>
          <w:szCs w:val="24"/>
          <w:lang w:eastAsia="tr-TR"/>
        </w:rPr>
        <w:t>.</w:t>
      </w:r>
      <w:r w:rsidRPr="0064765E">
        <w:rPr>
          <w:szCs w:val="24"/>
          <w:lang w:eastAsia="tr-TR"/>
        </w:rPr>
        <w:t>’den görüldüğü üzere RSA algoritması ile gerçekleştirilen şifreleme i</w:t>
      </w:r>
      <w:r w:rsidRPr="00EA0624">
        <w:rPr>
          <w:szCs w:val="24"/>
          <w:lang w:eastAsia="tr-TR"/>
        </w:rPr>
        <w:t xml:space="preserve">şleminde NPCR </w:t>
      </w:r>
      <w:r>
        <w:rPr>
          <w:szCs w:val="24"/>
          <w:lang w:eastAsia="tr-TR"/>
        </w:rPr>
        <w:t>99,6078</w:t>
      </w:r>
      <w:r w:rsidRPr="00EA0624">
        <w:rPr>
          <w:szCs w:val="24"/>
          <w:lang w:eastAsia="tr-TR"/>
        </w:rPr>
        <w:t xml:space="preserve"> %, UACI </w:t>
      </w:r>
      <w:r>
        <w:rPr>
          <w:szCs w:val="24"/>
          <w:lang w:eastAsia="tr-TR"/>
        </w:rPr>
        <w:t>30,9862</w:t>
      </w:r>
      <w:r w:rsidRPr="00EA0624">
        <w:rPr>
          <w:szCs w:val="24"/>
          <w:lang w:eastAsia="tr-TR"/>
        </w:rPr>
        <w:t xml:space="preserve"> % olarak elde edilirken, CRSA algoritması ile yapılan şifreleme işleminde NPCR </w:t>
      </w:r>
      <w:r>
        <w:rPr>
          <w:szCs w:val="24"/>
          <w:lang w:eastAsia="tr-TR"/>
        </w:rPr>
        <w:t>99,6093</w:t>
      </w:r>
      <w:r w:rsidRPr="00EA0624">
        <w:rPr>
          <w:szCs w:val="24"/>
          <w:lang w:eastAsia="tr-TR"/>
        </w:rPr>
        <w:t xml:space="preserve"> %, UACI </w:t>
      </w:r>
      <w:r>
        <w:rPr>
          <w:szCs w:val="24"/>
          <w:lang w:eastAsia="tr-TR"/>
        </w:rPr>
        <w:t>32,2612</w:t>
      </w:r>
      <w:r w:rsidRPr="00EA0624">
        <w:rPr>
          <w:szCs w:val="24"/>
          <w:lang w:eastAsia="tr-TR"/>
        </w:rPr>
        <w:t xml:space="preserve"> % olarak elde edilmiştir. Sonuçlara göre CRSA algoritması ile gerçek</w:t>
      </w:r>
      <w:r>
        <w:rPr>
          <w:szCs w:val="24"/>
          <w:lang w:eastAsia="tr-TR"/>
        </w:rPr>
        <w:t>leştirilen şifreleme işleminin</w:t>
      </w:r>
      <w:r w:rsidRPr="00EA0624">
        <w:rPr>
          <w:szCs w:val="24"/>
          <w:lang w:eastAsia="tr-TR"/>
        </w:rPr>
        <w:t xml:space="preserve"> NPCR ve UACI analiz sonuçlarının</w:t>
      </w:r>
      <w:r>
        <w:rPr>
          <w:szCs w:val="24"/>
          <w:lang w:eastAsia="tr-TR"/>
        </w:rPr>
        <w:t xml:space="preserve"> </w:t>
      </w:r>
      <w:r w:rsidRPr="00EA0624">
        <w:rPr>
          <w:szCs w:val="24"/>
          <w:lang w:eastAsia="tr-TR"/>
        </w:rPr>
        <w:t xml:space="preserve">RSA algoritması ile yapılan şifreleme işlemine göre daha iyi olduğu görülmektedir. </w:t>
      </w:r>
      <w:r>
        <w:rPr>
          <w:szCs w:val="24"/>
          <w:lang w:eastAsia="tr-TR"/>
        </w:rPr>
        <w:t>Bu sonuçlara göre geliştirilen şifreleme algoritmasının diferansiyel ataklara dayanıklı bir yapıya sahip olduğu tespit edilmiştir.</w:t>
      </w:r>
    </w:p>
    <w:p w:rsidR="00CF32F7" w:rsidRPr="00EA0624" w:rsidRDefault="00CF32F7" w:rsidP="00510C0F">
      <w:pPr>
        <w:tabs>
          <w:tab w:val="left" w:pos="709"/>
          <w:tab w:val="right" w:leader="dot" w:pos="8222"/>
        </w:tabs>
        <w:rPr>
          <w:szCs w:val="24"/>
          <w:lang w:eastAsia="tr-TR"/>
        </w:rPr>
      </w:pPr>
    </w:p>
    <w:p w:rsidR="00CF32F7" w:rsidRDefault="00CF32F7" w:rsidP="00510C0F">
      <w:pPr>
        <w:pStyle w:val="tabloyazs"/>
        <w:tabs>
          <w:tab w:val="left" w:pos="709"/>
          <w:tab w:val="right" w:leader="dot" w:pos="8222"/>
        </w:tabs>
      </w:pPr>
      <w:bookmarkStart w:id="143" w:name="_Toc468971250"/>
      <w:r>
        <w:t xml:space="preserve">Tablo </w:t>
      </w:r>
      <w:fldSimple w:instr=" STYLEREF 1 \s ">
        <w:r>
          <w:rPr>
            <w:noProof/>
          </w:rPr>
          <w:t>5</w:t>
        </w:r>
      </w:fldSimple>
      <w:r>
        <w:t>.</w:t>
      </w:r>
      <w:fldSimple w:instr=" SEQ Tablo \* ARABIC \s 1 ">
        <w:r>
          <w:rPr>
            <w:noProof/>
          </w:rPr>
          <w:t>1</w:t>
        </w:r>
      </w:fldSimple>
      <w:r>
        <w:t xml:space="preserve">. </w:t>
      </w:r>
      <w:r w:rsidRPr="00CB31AD">
        <w:t>Şifreleme işlemine ait NPCR-UACI analiz sonuçları</w:t>
      </w:r>
      <w:bookmarkEnd w:id="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05"/>
        <w:gridCol w:w="1276"/>
        <w:gridCol w:w="1422"/>
      </w:tblGrid>
      <w:tr w:rsidR="00CF32F7" w:rsidRPr="00CA35D2" w:rsidTr="00CA35D2">
        <w:trPr>
          <w:jc w:val="center"/>
        </w:trPr>
        <w:tc>
          <w:tcPr>
            <w:tcW w:w="2405"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Algoritma /NPCR-UACI</w:t>
            </w:r>
          </w:p>
        </w:tc>
        <w:tc>
          <w:tcPr>
            <w:tcW w:w="1276"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NPCR</w:t>
            </w:r>
          </w:p>
        </w:tc>
        <w:tc>
          <w:tcPr>
            <w:tcW w:w="1422"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UACI</w:t>
            </w:r>
          </w:p>
        </w:tc>
      </w:tr>
      <w:tr w:rsidR="00CF32F7" w:rsidRPr="00CA35D2" w:rsidTr="00CA35D2">
        <w:trPr>
          <w:jc w:val="center"/>
        </w:trPr>
        <w:tc>
          <w:tcPr>
            <w:tcW w:w="2405"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RSA Algoritması</w:t>
            </w:r>
          </w:p>
        </w:tc>
        <w:tc>
          <w:tcPr>
            <w:tcW w:w="1276" w:type="dxa"/>
            <w:vAlign w:val="center"/>
          </w:tcPr>
          <w:p w:rsidR="00CF32F7" w:rsidRPr="00CA35D2" w:rsidRDefault="00CF32F7" w:rsidP="00CA35D2">
            <w:pPr>
              <w:pStyle w:val="resimyazs"/>
              <w:tabs>
                <w:tab w:val="left" w:pos="709"/>
                <w:tab w:val="right" w:leader="dot" w:pos="8222"/>
              </w:tabs>
              <w:rPr>
                <w:szCs w:val="20"/>
                <w:lang w:eastAsia="tr-TR"/>
              </w:rPr>
            </w:pPr>
            <w:r w:rsidRPr="00CA35D2">
              <w:rPr>
                <w:szCs w:val="20"/>
                <w:lang w:eastAsia="tr-TR"/>
              </w:rPr>
              <w:t>99,6078</w:t>
            </w:r>
          </w:p>
        </w:tc>
        <w:tc>
          <w:tcPr>
            <w:tcW w:w="1422" w:type="dxa"/>
            <w:vAlign w:val="center"/>
          </w:tcPr>
          <w:p w:rsidR="00CF32F7" w:rsidRPr="00CA35D2" w:rsidRDefault="00CF32F7" w:rsidP="00CA35D2">
            <w:pPr>
              <w:pStyle w:val="resimyazs"/>
              <w:tabs>
                <w:tab w:val="left" w:pos="709"/>
                <w:tab w:val="right" w:leader="dot" w:pos="8222"/>
              </w:tabs>
              <w:rPr>
                <w:szCs w:val="20"/>
                <w:lang w:eastAsia="tr-TR"/>
              </w:rPr>
            </w:pPr>
            <w:r w:rsidRPr="00CA35D2">
              <w:rPr>
                <w:szCs w:val="20"/>
                <w:lang w:eastAsia="tr-TR"/>
              </w:rPr>
              <w:t>30,9862</w:t>
            </w:r>
          </w:p>
        </w:tc>
      </w:tr>
      <w:tr w:rsidR="00CF32F7" w:rsidRPr="00CA35D2" w:rsidTr="00CA35D2">
        <w:trPr>
          <w:jc w:val="center"/>
        </w:trPr>
        <w:tc>
          <w:tcPr>
            <w:tcW w:w="2405"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CRSA Algoritması</w:t>
            </w:r>
          </w:p>
        </w:tc>
        <w:tc>
          <w:tcPr>
            <w:tcW w:w="1276" w:type="dxa"/>
            <w:vAlign w:val="center"/>
          </w:tcPr>
          <w:p w:rsidR="00CF32F7" w:rsidRPr="00CA35D2" w:rsidRDefault="00CF32F7" w:rsidP="00CA35D2">
            <w:pPr>
              <w:pStyle w:val="resimyazs"/>
              <w:tabs>
                <w:tab w:val="left" w:pos="709"/>
                <w:tab w:val="right" w:leader="dot" w:pos="8222"/>
              </w:tabs>
              <w:rPr>
                <w:szCs w:val="20"/>
                <w:lang w:eastAsia="tr-TR"/>
              </w:rPr>
            </w:pPr>
            <w:r w:rsidRPr="00CA35D2">
              <w:rPr>
                <w:szCs w:val="20"/>
                <w:lang w:eastAsia="tr-TR"/>
              </w:rPr>
              <w:t>99,6093</w:t>
            </w:r>
          </w:p>
        </w:tc>
        <w:tc>
          <w:tcPr>
            <w:tcW w:w="1422" w:type="dxa"/>
            <w:vAlign w:val="center"/>
          </w:tcPr>
          <w:p w:rsidR="00CF32F7" w:rsidRPr="00CA35D2" w:rsidRDefault="00CF32F7" w:rsidP="00CA35D2">
            <w:pPr>
              <w:pStyle w:val="resimyazs"/>
              <w:tabs>
                <w:tab w:val="left" w:pos="709"/>
                <w:tab w:val="right" w:leader="dot" w:pos="8222"/>
              </w:tabs>
              <w:rPr>
                <w:szCs w:val="20"/>
                <w:lang w:eastAsia="tr-TR"/>
              </w:rPr>
            </w:pPr>
            <w:r w:rsidRPr="00CA35D2">
              <w:rPr>
                <w:szCs w:val="20"/>
                <w:lang w:eastAsia="tr-TR"/>
              </w:rPr>
              <w:t>32,2612</w:t>
            </w:r>
          </w:p>
        </w:tc>
      </w:tr>
    </w:tbl>
    <w:p w:rsidR="00CF32F7" w:rsidRPr="00860E34" w:rsidRDefault="00CF32F7" w:rsidP="00510C0F">
      <w:pPr>
        <w:pStyle w:val="resimyazs"/>
        <w:tabs>
          <w:tab w:val="left" w:pos="709"/>
          <w:tab w:val="right" w:leader="dot" w:pos="8222"/>
        </w:tabs>
      </w:pPr>
    </w:p>
    <w:p w:rsidR="00CF32F7" w:rsidRPr="00EA0624" w:rsidRDefault="00CF32F7" w:rsidP="00510C0F">
      <w:pPr>
        <w:tabs>
          <w:tab w:val="left" w:pos="709"/>
          <w:tab w:val="right" w:leader="dot" w:pos="8222"/>
        </w:tabs>
        <w:rPr>
          <w:color w:val="FF0000"/>
        </w:rPr>
      </w:pPr>
    </w:p>
    <w:p w:rsidR="00CF32F7" w:rsidRPr="00EA0624" w:rsidRDefault="00CF32F7" w:rsidP="00510C0F">
      <w:pPr>
        <w:pStyle w:val="Heading3"/>
        <w:tabs>
          <w:tab w:val="left" w:pos="709"/>
          <w:tab w:val="right" w:leader="dot" w:pos="8222"/>
        </w:tabs>
      </w:pPr>
      <w:bookmarkStart w:id="144" w:name="_Toc468971573"/>
      <w:r>
        <w:t>5.4.4. Bilgi entropi a</w:t>
      </w:r>
      <w:r w:rsidRPr="00EA0624">
        <w:t>nalizi</w:t>
      </w:r>
      <w:bookmarkEnd w:id="144"/>
    </w:p>
    <w:p w:rsidR="00CF32F7" w:rsidRDefault="00CF32F7" w:rsidP="00510C0F">
      <w:pPr>
        <w:tabs>
          <w:tab w:val="left" w:pos="709"/>
          <w:tab w:val="right" w:leader="dot" w:pos="8222"/>
        </w:tabs>
        <w:spacing w:line="240" w:lineRule="auto"/>
        <w:rPr>
          <w:color w:val="FF0000"/>
          <w:szCs w:val="24"/>
          <w:lang w:eastAsia="tr-TR"/>
        </w:rPr>
      </w:pPr>
    </w:p>
    <w:p w:rsidR="00CF32F7" w:rsidRDefault="00CF32F7" w:rsidP="00510C0F">
      <w:pPr>
        <w:tabs>
          <w:tab w:val="left" w:pos="709"/>
          <w:tab w:val="right" w:leader="dot" w:pos="8222"/>
        </w:tabs>
      </w:pPr>
      <w:r w:rsidRPr="00637251">
        <w:t xml:space="preserve">Entropi bir sistemdeki belirsizliğin seviyesini değerlendirmek için kullanılan bir yöntemdir. Geliştirilen CRSA ve RSA şifreleme algoritmaları ile gerçekleştirilen şifreleme işlemlerine ait entropi </w:t>
      </w:r>
      <w:r w:rsidRPr="0064765E">
        <w:t xml:space="preserve">değerleri </w:t>
      </w:r>
      <w:r>
        <w:t>Tablo 5</w:t>
      </w:r>
      <w:r w:rsidRPr="0064765E">
        <w:t>.2</w:t>
      </w:r>
      <w:r>
        <w:t>.</w:t>
      </w:r>
      <w:r w:rsidRPr="0064765E">
        <w:t>’de görülmektedir</w:t>
      </w:r>
      <w:r w:rsidRPr="00637251">
        <w:t>. Şifreleme işlemlerine ait entropi değerlerinin ideal değer olan 8’e oldukça yakın old</w:t>
      </w:r>
      <w:r>
        <w:t>uğu görülmektedir. Orijinal res</w:t>
      </w:r>
      <w:r w:rsidRPr="00637251">
        <w:t>min entropi değeri ise 6,9525 olarak bulunmuştur. Bu değerlere göre geliştirilen şifreleme algoritması ile yapılan şifreleme işleminin entropi değerinin RSA algoritmasından daha iyi ve güvenli şifreleme için yeterli seviyede olduğu görülmektedir.</w:t>
      </w:r>
    </w:p>
    <w:p w:rsidR="00CF32F7" w:rsidRPr="00637251" w:rsidRDefault="00CF32F7" w:rsidP="00510C0F">
      <w:pPr>
        <w:tabs>
          <w:tab w:val="left" w:pos="709"/>
          <w:tab w:val="right" w:leader="dot" w:pos="8222"/>
        </w:tabs>
      </w:pPr>
    </w:p>
    <w:p w:rsidR="00CF32F7" w:rsidRDefault="00CF32F7" w:rsidP="00510C0F">
      <w:pPr>
        <w:pStyle w:val="tabloyazs"/>
        <w:tabs>
          <w:tab w:val="left" w:pos="709"/>
          <w:tab w:val="right" w:leader="dot" w:pos="8222"/>
        </w:tabs>
      </w:pPr>
      <w:bookmarkStart w:id="145" w:name="_Toc468971251"/>
      <w:r>
        <w:t xml:space="preserve">Tablo </w:t>
      </w:r>
      <w:fldSimple w:instr=" STYLEREF 1 \s ">
        <w:r>
          <w:rPr>
            <w:noProof/>
          </w:rPr>
          <w:t>5</w:t>
        </w:r>
      </w:fldSimple>
      <w:r>
        <w:t>.</w:t>
      </w:r>
      <w:fldSimple w:instr=" SEQ Tablo \* ARABIC \s 1 ">
        <w:r>
          <w:rPr>
            <w:noProof/>
          </w:rPr>
          <w:t>2</w:t>
        </w:r>
      </w:fldSimple>
      <w:r>
        <w:t xml:space="preserve">. </w:t>
      </w:r>
      <w:r w:rsidRPr="007333F2">
        <w:t>Şifreleme işlemine ait bilgi entropi analizi sonuçları</w:t>
      </w:r>
      <w:bookmarkEnd w:id="1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5"/>
        <w:gridCol w:w="2126"/>
      </w:tblGrid>
      <w:tr w:rsidR="00CF32F7" w:rsidRPr="00CA35D2" w:rsidTr="00CA35D2">
        <w:trPr>
          <w:jc w:val="center"/>
        </w:trPr>
        <w:tc>
          <w:tcPr>
            <w:tcW w:w="2835" w:type="dxa"/>
            <w:vAlign w:val="center"/>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 xml:space="preserve">Algoritma </w:t>
            </w:r>
          </w:p>
        </w:tc>
        <w:tc>
          <w:tcPr>
            <w:tcW w:w="2126" w:type="dxa"/>
            <w:vAlign w:val="center"/>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Bilgi entropi değeri</w:t>
            </w:r>
          </w:p>
        </w:tc>
      </w:tr>
      <w:tr w:rsidR="00CF32F7" w:rsidRPr="00CA35D2" w:rsidTr="00CA35D2">
        <w:trPr>
          <w:jc w:val="center"/>
        </w:trPr>
        <w:tc>
          <w:tcPr>
            <w:tcW w:w="2835"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Orijinal resim</w:t>
            </w:r>
          </w:p>
        </w:tc>
        <w:tc>
          <w:tcPr>
            <w:tcW w:w="2126"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6,9525</w:t>
            </w:r>
          </w:p>
        </w:tc>
      </w:tr>
      <w:tr w:rsidR="00CF32F7" w:rsidRPr="00CA35D2" w:rsidTr="00CA35D2">
        <w:trPr>
          <w:jc w:val="center"/>
        </w:trPr>
        <w:tc>
          <w:tcPr>
            <w:tcW w:w="2835"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RSA algoritması-şifreli resim</w:t>
            </w:r>
          </w:p>
        </w:tc>
        <w:tc>
          <w:tcPr>
            <w:tcW w:w="2126"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7,9279</w:t>
            </w:r>
          </w:p>
        </w:tc>
      </w:tr>
      <w:tr w:rsidR="00CF32F7" w:rsidRPr="00CA35D2" w:rsidTr="00CA35D2">
        <w:trPr>
          <w:jc w:val="center"/>
        </w:trPr>
        <w:tc>
          <w:tcPr>
            <w:tcW w:w="2835"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CRSA algoritması-şifreli resim</w:t>
            </w:r>
          </w:p>
        </w:tc>
        <w:tc>
          <w:tcPr>
            <w:tcW w:w="2126" w:type="dxa"/>
            <w:vAlign w:val="center"/>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7,9342</w:t>
            </w:r>
          </w:p>
        </w:tc>
      </w:tr>
    </w:tbl>
    <w:p w:rsidR="00CF32F7" w:rsidRDefault="00CF32F7" w:rsidP="00E1407C">
      <w:bookmarkStart w:id="146" w:name="_Toc468971574"/>
    </w:p>
    <w:p w:rsidR="00CF32F7" w:rsidRPr="00D012F7" w:rsidRDefault="00CF32F7" w:rsidP="00510C0F">
      <w:pPr>
        <w:pStyle w:val="Heading3"/>
        <w:tabs>
          <w:tab w:val="left" w:pos="709"/>
          <w:tab w:val="right" w:leader="dot" w:pos="8222"/>
        </w:tabs>
      </w:pPr>
      <w:r>
        <w:t>5.4.5. Şifreleme kalitesi a</w:t>
      </w:r>
      <w:r w:rsidRPr="00D012F7">
        <w:t>nalizi</w:t>
      </w:r>
      <w:bookmarkEnd w:id="146"/>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Şifreleme kalite analizi, şifrelenmiş resim ile orijinal resim arasındaki değişen piksel değerleri karşılaştırılarak yapılmaktadır. Geliştirilen CRSA ve RSA şifreleme algoritmalarının şifreleme kalite analizi gerçekleştirilmiştir. Uygulama kısmında gerçekleştirilen resim şifreleme işlemine ait şifreleme kalite analiz sonuçları RSA algoritması için 27,4453 ve CRSA algoritması için 35,4179 olarak bulunmuştur. Bu sonuçlara göre geliştirilen CRSA şifreleme algoritmasının RSA algoritmasından daha iyi bir şifreleme kalitesine sahip olduğu görülmektedir. </w:t>
      </w:r>
    </w:p>
    <w:p w:rsidR="00CF32F7" w:rsidRPr="00637251" w:rsidRDefault="00CF32F7" w:rsidP="00510C0F">
      <w:pPr>
        <w:tabs>
          <w:tab w:val="left" w:pos="709"/>
          <w:tab w:val="right" w:leader="dot" w:pos="8222"/>
        </w:tabs>
      </w:pPr>
    </w:p>
    <w:p w:rsidR="00CF32F7" w:rsidRPr="001E66C1" w:rsidRDefault="00CF32F7" w:rsidP="00510C0F">
      <w:pPr>
        <w:pStyle w:val="Heading3"/>
        <w:tabs>
          <w:tab w:val="left" w:pos="709"/>
          <w:tab w:val="right" w:leader="dot" w:pos="8222"/>
        </w:tabs>
      </w:pPr>
      <w:bookmarkStart w:id="147" w:name="_Toc468971575"/>
      <w:r>
        <w:t>5.4.6. Anahtar uzayı a</w:t>
      </w:r>
      <w:r w:rsidRPr="001E66C1">
        <w:t>nalizi</w:t>
      </w:r>
      <w:bookmarkEnd w:id="147"/>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Şifreleme uygulamalarının kaba kuvvet saldırılarına dayanıklı olabilmesi için yeterli genişlikte anahtar uzayına sahip olması gerekmektedir. Anahtar uzay analizinde, şifreleme algoritmasının mevcut anahtar uzayının genişliği tespit edilmektedir. Kaos tabanlı şifreleme uygulamalarında anahtar olarak, başlangıç şartları ve sistem parametreleri kullanılmaktadır. Geliştirilen kaos tabanlı şifreleme uygulamasında kaotik sistem olarak</w:t>
      </w:r>
      <w:r w:rsidRPr="00B0213C">
        <w:t xml:space="preserve">, </w:t>
      </w:r>
      <w:r>
        <w:t>Denklem 5</w:t>
      </w:r>
      <w:r w:rsidRPr="00B0213C">
        <w:t xml:space="preserve">.7’de görülen NCS </w:t>
      </w:r>
      <w:r>
        <w:t>kaotik sistemi kullanılmıştır.</w:t>
      </w:r>
    </w:p>
    <w:p w:rsidR="00CF32F7" w:rsidRDefault="00CF32F7" w:rsidP="00510C0F">
      <w:pPr>
        <w:tabs>
          <w:tab w:val="left" w:pos="709"/>
          <w:tab w:val="right" w:leader="dot" w:pos="8222"/>
        </w:tabs>
      </w:pPr>
    </w:p>
    <w:p w:rsidR="00CF32F7" w:rsidRPr="00891321" w:rsidRDefault="00CF32F7" w:rsidP="00510C0F">
      <w:pPr>
        <w:keepNext/>
        <w:tabs>
          <w:tab w:val="left" w:pos="709"/>
          <w:tab w:val="right" w:leader="dot" w:pos="8222"/>
        </w:tabs>
        <w:jc w:val="center"/>
        <w:rPr>
          <w:szCs w:val="24"/>
        </w:rPr>
      </w:pPr>
      <w:r w:rsidRPr="001F6667">
        <w:rPr>
          <w:position w:val="-46"/>
        </w:rPr>
        <w:object w:dxaOrig="1719" w:dyaOrig="1040">
          <v:shape id="_x0000_i1136" type="#_x0000_t75" style="width:86.25pt;height:50.25pt" o:ole="">
            <v:imagedata r:id="rId172" o:title=""/>
          </v:shape>
          <o:OLEObject Type="Embed" ProgID="Equation.DSMT4" ShapeID="_x0000_i1136" DrawAspect="Content" ObjectID="_1545738086" r:id="rId173"/>
        </w:object>
      </w:r>
      <w:r>
        <w:t xml:space="preserve">                                                                                                    </w:t>
      </w:r>
      <w:r w:rsidRPr="00891321">
        <w:rPr>
          <w:szCs w:val="24"/>
        </w:rPr>
        <w:t>(</w:t>
      </w:r>
      <w:r w:rsidRPr="00891321">
        <w:rPr>
          <w:szCs w:val="24"/>
        </w:rPr>
        <w:fldChar w:fldCharType="begin"/>
      </w:r>
      <w:r w:rsidRPr="00891321">
        <w:rPr>
          <w:szCs w:val="24"/>
        </w:rPr>
        <w:instrText xml:space="preserve"> STYLEREF 1 \s </w:instrText>
      </w:r>
      <w:r w:rsidRPr="00891321">
        <w:rPr>
          <w:szCs w:val="24"/>
        </w:rPr>
        <w:fldChar w:fldCharType="separate"/>
      </w:r>
      <w:r>
        <w:rPr>
          <w:noProof/>
          <w:szCs w:val="24"/>
        </w:rPr>
        <w:t>5</w:t>
      </w:r>
      <w:r w:rsidRPr="00891321">
        <w:rPr>
          <w:szCs w:val="24"/>
        </w:rPr>
        <w:fldChar w:fldCharType="end"/>
      </w:r>
      <w:r>
        <w:rPr>
          <w:szCs w:val="24"/>
        </w:rPr>
        <w:t>.</w:t>
      </w:r>
      <w:r w:rsidRPr="00891321">
        <w:rPr>
          <w:szCs w:val="24"/>
        </w:rPr>
        <w:fldChar w:fldCharType="begin"/>
      </w:r>
      <w:r w:rsidRPr="00891321">
        <w:rPr>
          <w:szCs w:val="24"/>
        </w:rPr>
        <w:instrText xml:space="preserve"> SEQ Denklem \* ARABIC \s 1 </w:instrText>
      </w:r>
      <w:r w:rsidRPr="00891321">
        <w:rPr>
          <w:szCs w:val="24"/>
        </w:rPr>
        <w:fldChar w:fldCharType="separate"/>
      </w:r>
      <w:r>
        <w:rPr>
          <w:noProof/>
          <w:szCs w:val="24"/>
        </w:rPr>
        <w:t>7</w:t>
      </w:r>
      <w:r w:rsidRPr="00891321">
        <w:rPr>
          <w:szCs w:val="24"/>
        </w:rPr>
        <w:fldChar w:fldCharType="end"/>
      </w:r>
      <w:r w:rsidRPr="00891321">
        <w:rPr>
          <w:szCs w:val="24"/>
        </w:rPr>
        <w:t>)</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DE5853">
        <w:t>Bir parametre 10</w:t>
      </w:r>
      <w:r w:rsidRPr="00DE5853">
        <w:rPr>
          <w:vertAlign w:val="superscript"/>
        </w:rPr>
        <w:t>14</w:t>
      </w:r>
      <w:r w:rsidRPr="00DE5853">
        <w:t xml:space="preserve"> farklı değer alabilmektedir. 3 boyutlu sürekli yeni NCS kaotik sistemi, her boyut için farklı bir değere (x, y ve z) 10</w:t>
      </w:r>
      <w:r w:rsidRPr="00DE5853">
        <w:rPr>
          <w:vertAlign w:val="superscript"/>
        </w:rPr>
        <w:t>42</w:t>
      </w:r>
      <w:r w:rsidRPr="00DE5853">
        <w:t xml:space="preserve"> ve 4 farklı sistem parametresine (a, b, c ve d) sahip olduğu için 10</w:t>
      </w:r>
      <w:r w:rsidRPr="00DE5853">
        <w:rPr>
          <w:vertAlign w:val="superscript"/>
        </w:rPr>
        <w:t>56</w:t>
      </w:r>
      <w:r w:rsidRPr="00DE5853">
        <w:t xml:space="preserve"> uzunluğunda bir anahtar uzunluğuna sahiptir. Başlangıç koşullarının ve sistem parametrelerinin anahtar uzayının toplamı 10</w:t>
      </w:r>
      <w:r w:rsidRPr="00DE5853">
        <w:rPr>
          <w:vertAlign w:val="superscript"/>
        </w:rPr>
        <w:t>98</w:t>
      </w:r>
      <w:r w:rsidRPr="00DE5853">
        <w:t xml:space="preserve"> ise sistemin toplam anahtar uzunluğunu vermektedir. NCS kaotik sistemini kullanan, CRSA şifreleme algoritmasının geniş ve kaba kuvvet saldırılarına dayanıklı bir anahtar havuzuna sahip olduğu tespit edilmiştir.</w:t>
      </w:r>
    </w:p>
    <w:p w:rsidR="00CF32F7" w:rsidRDefault="00CF32F7" w:rsidP="00510C0F">
      <w:pPr>
        <w:tabs>
          <w:tab w:val="left" w:pos="709"/>
          <w:tab w:val="right" w:leader="dot" w:pos="8222"/>
        </w:tabs>
      </w:pPr>
    </w:p>
    <w:p w:rsidR="00CF32F7" w:rsidRPr="005D0420" w:rsidRDefault="00CF32F7" w:rsidP="00510C0F">
      <w:pPr>
        <w:pStyle w:val="Heading3"/>
        <w:tabs>
          <w:tab w:val="left" w:pos="709"/>
          <w:tab w:val="right" w:leader="dot" w:pos="8222"/>
        </w:tabs>
      </w:pPr>
      <w:bookmarkStart w:id="148" w:name="_Toc468971576"/>
      <w:r>
        <w:t>5.4.7. Anahtar hassasiyet a</w:t>
      </w:r>
      <w:r w:rsidRPr="005D0420">
        <w:t>nalizi</w:t>
      </w:r>
      <w:bookmarkEnd w:id="148"/>
    </w:p>
    <w:p w:rsidR="00CF32F7" w:rsidRPr="00DE5853" w:rsidRDefault="00CF32F7" w:rsidP="00510C0F">
      <w:pPr>
        <w:tabs>
          <w:tab w:val="left" w:pos="709"/>
          <w:tab w:val="right" w:leader="dot" w:pos="8222"/>
        </w:tabs>
      </w:pPr>
    </w:p>
    <w:p w:rsidR="00CF32F7" w:rsidRDefault="00CF32F7" w:rsidP="00510C0F">
      <w:pPr>
        <w:tabs>
          <w:tab w:val="left" w:pos="709"/>
          <w:tab w:val="right" w:leader="dot" w:pos="8222"/>
        </w:tabs>
      </w:pPr>
      <w:r w:rsidRPr="00595C42">
        <w:t xml:space="preserve">Anahtar hassasiyet analizinde, sistemin şifrelemede kullandığı anahtara olan bağımlılığı incelenmektedir. Geliştirilen şifreleme algoritması, kaos tabanlı bir RSÜ tarafından üretilen rasgele sayıları kullandığı için, anahtar olarak kullanılan kaotik sistemin başlangıç şartlarına ve sistem parametrelerine oldukça hassas bağımlı bir yapıya sahiptir. CRSA şifreleme algortimasında NCS kaotik sistemi ve RSÜ-1 rasgele sayı üreteci kullanılmıştır. Şifreleme sırasında üretilen rasgele değerlerin, şifre çözme aşamasında da aynı </w:t>
      </w:r>
      <w:r>
        <w:t>şekilde üretimi gerekmektedir. Ş</w:t>
      </w:r>
      <w:r w:rsidRPr="00595C42">
        <w:t xml:space="preserve">ifreleme esnasında kullanılan NCS sistemine ait başlangıç koşulları ve sistem parametrelerinin aynı şekilde şifre çözme işleminde kullanımı zorunludur. Bu değerler üzerindeki en küçük değişiklik, şifre çözme esnasında farklı rassal sayı dizilerinin üretimine sebep olacağından şifre çözme işlemi başarılı bir şekilde gerçekleştirilemeyecektir.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595C42">
        <w:t>RSÜ-1 tasarımında kaotik sistem çözümlemesi için RK-4 numerik analiz yöntemi kullanılmıştır. Bu yöntemde bir sonraki üretilecek olan değer bir önceki üretilmiş olan değere bağlıdır. Dolayısıyla bir adımdaki hata</w:t>
      </w:r>
      <w:r>
        <w:t xml:space="preserve"> veya farklılık</w:t>
      </w:r>
      <w:r w:rsidRPr="00595C42">
        <w:t>, diğer adımların tamamını etkilediğinden RSÜ tasarımı da değer değişimine hassas bağımlılık göstermektedir. Özetle</w:t>
      </w:r>
      <w:r>
        <w:t>,</w:t>
      </w:r>
      <w:r w:rsidRPr="00595C42">
        <w:t xml:space="preserve"> geliştirilen CRSA şifreleme algoritmasının tüm geliştirme süreçleri incelendiğinde, anahtar değişimine hassas bağımlı bir yapıya sahip olduğu görülmektedir.</w:t>
      </w:r>
    </w:p>
    <w:p w:rsidR="00CF32F7"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49" w:name="_Toc468971577"/>
      <w:r>
        <w:t>5.4.8.</w:t>
      </w:r>
      <w:r w:rsidRPr="00771176">
        <w:t xml:space="preserve"> </w:t>
      </w:r>
      <w:r>
        <w:t>Şifreleme hızı analizi</w:t>
      </w:r>
      <w:bookmarkEnd w:id="149"/>
    </w:p>
    <w:p w:rsidR="00CF32F7" w:rsidRPr="00771176" w:rsidRDefault="00CF32F7" w:rsidP="00510C0F">
      <w:pPr>
        <w:tabs>
          <w:tab w:val="left" w:pos="709"/>
          <w:tab w:val="right" w:leader="dot" w:pos="8222"/>
        </w:tabs>
      </w:pPr>
    </w:p>
    <w:p w:rsidR="00CF32F7" w:rsidRDefault="00CF32F7" w:rsidP="00341629">
      <w:pPr>
        <w:tabs>
          <w:tab w:val="left" w:pos="709"/>
          <w:tab w:val="right" w:leader="dot" w:pos="8222"/>
        </w:tabs>
      </w:pPr>
      <w:r>
        <w:t xml:space="preserve">CRSA ve RSA algoritmaları ile gerçekleştirilen 256x256 boyutundaki ‘taraftar. jpg’ resmine ait şifreleme ve çözme işlemleri </w:t>
      </w:r>
      <w:r w:rsidRPr="005D5850">
        <w:t xml:space="preserve">süreleri </w:t>
      </w:r>
      <w:r>
        <w:t>Tablo 5</w:t>
      </w:r>
      <w:r w:rsidRPr="005D5850">
        <w:t>.3</w:t>
      </w:r>
      <w:r>
        <w:t>.</w:t>
      </w:r>
      <w:r w:rsidRPr="005D5850">
        <w:t>’te verilmiştir</w:t>
      </w:r>
      <w:r>
        <w:t xml:space="preserve">. Şifreleme ve çözme işlemleri Matlab ortamında yapılan kodlama ile gerçekleştirilmiştir. RSA algoritması toplamda şifreleme ve çözme işlemlerini toplamda 32,8527 sn’de gerçekleştirmiştir. CRSA algoritması ise şifreleme ve çözme işlemlerini 29,0413 sn’de tamamladığı tespit edilmiştir. Şifreleme zamanları karşılaştırıldığında, CRSA algoritmasının RSA algoritmasından daha kısa sürede işlemleri tamamladığı görülmektedir. Şifreleme zamanları birbirine daha yakın iken, şifre çözme zamanları arasında fark daha fazladır. </w:t>
      </w:r>
    </w:p>
    <w:p w:rsidR="00CF32F7" w:rsidRDefault="00CF32F7" w:rsidP="00341629">
      <w:pPr>
        <w:tabs>
          <w:tab w:val="left" w:pos="709"/>
          <w:tab w:val="right" w:leader="dot" w:pos="8222"/>
        </w:tabs>
      </w:pPr>
    </w:p>
    <w:p w:rsidR="00CF32F7" w:rsidRDefault="00CF32F7" w:rsidP="00510C0F">
      <w:pPr>
        <w:pStyle w:val="tabloyazs"/>
        <w:tabs>
          <w:tab w:val="left" w:pos="709"/>
          <w:tab w:val="right" w:leader="dot" w:pos="8222"/>
        </w:tabs>
      </w:pPr>
      <w:bookmarkStart w:id="150" w:name="_Toc468971252"/>
      <w:r>
        <w:t xml:space="preserve">Tablo </w:t>
      </w:r>
      <w:fldSimple w:instr=" STYLEREF 1 \s ">
        <w:r>
          <w:rPr>
            <w:noProof/>
          </w:rPr>
          <w:t>5</w:t>
        </w:r>
      </w:fldSimple>
      <w:r>
        <w:t>.</w:t>
      </w:r>
      <w:fldSimple w:instr=" SEQ Tablo \* ARABIC \s 1 ">
        <w:r>
          <w:rPr>
            <w:noProof/>
          </w:rPr>
          <w:t>3</w:t>
        </w:r>
      </w:fldSimple>
      <w:r>
        <w:t xml:space="preserve">. </w:t>
      </w:r>
      <w:r w:rsidRPr="006216E0">
        <w:t>Şifreleme ve çözme süreleri karşılaştırma tablosu</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96"/>
        <w:gridCol w:w="1701"/>
        <w:gridCol w:w="1985"/>
        <w:gridCol w:w="1559"/>
      </w:tblGrid>
      <w:tr w:rsidR="00CF32F7" w:rsidRPr="00CA35D2" w:rsidTr="00CA35D2">
        <w:trPr>
          <w:jc w:val="center"/>
        </w:trPr>
        <w:tc>
          <w:tcPr>
            <w:tcW w:w="1696" w:type="dxa"/>
          </w:tcPr>
          <w:p w:rsidR="00CF32F7" w:rsidRPr="00CA35D2" w:rsidRDefault="00CF32F7" w:rsidP="00CA35D2">
            <w:pPr>
              <w:tabs>
                <w:tab w:val="left" w:pos="709"/>
                <w:tab w:val="right" w:leader="dot" w:pos="8222"/>
              </w:tabs>
              <w:jc w:val="center"/>
              <w:rPr>
                <w:b/>
                <w:sz w:val="20"/>
                <w:szCs w:val="20"/>
                <w:lang w:eastAsia="tr-TR"/>
              </w:rPr>
            </w:pPr>
          </w:p>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Algoritma / Süre</w:t>
            </w:r>
          </w:p>
        </w:tc>
        <w:tc>
          <w:tcPr>
            <w:tcW w:w="1701"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Şifreleme zamanı (sn.)</w:t>
            </w:r>
          </w:p>
        </w:tc>
        <w:tc>
          <w:tcPr>
            <w:tcW w:w="1985"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Şifre çözme zamanı (sn.)</w:t>
            </w:r>
          </w:p>
        </w:tc>
        <w:tc>
          <w:tcPr>
            <w:tcW w:w="1559"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Toplam zaman (sn.)</w:t>
            </w:r>
          </w:p>
        </w:tc>
      </w:tr>
      <w:tr w:rsidR="00CF32F7" w:rsidRPr="00CA35D2" w:rsidTr="00CA35D2">
        <w:trPr>
          <w:jc w:val="center"/>
        </w:trPr>
        <w:tc>
          <w:tcPr>
            <w:tcW w:w="1696" w:type="dxa"/>
            <w:vAlign w:val="bottom"/>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RSA</w:t>
            </w:r>
          </w:p>
        </w:tc>
        <w:tc>
          <w:tcPr>
            <w:tcW w:w="1701"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8,7414</w:t>
            </w:r>
          </w:p>
        </w:tc>
        <w:tc>
          <w:tcPr>
            <w:tcW w:w="1985"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24,1113</w:t>
            </w:r>
          </w:p>
        </w:tc>
        <w:tc>
          <w:tcPr>
            <w:tcW w:w="1559"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32,8527</w:t>
            </w:r>
          </w:p>
        </w:tc>
      </w:tr>
      <w:tr w:rsidR="00CF32F7" w:rsidRPr="00CA35D2" w:rsidTr="00CA35D2">
        <w:trPr>
          <w:jc w:val="center"/>
        </w:trPr>
        <w:tc>
          <w:tcPr>
            <w:tcW w:w="1696" w:type="dxa"/>
            <w:vAlign w:val="bottom"/>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CRSA</w:t>
            </w:r>
          </w:p>
        </w:tc>
        <w:tc>
          <w:tcPr>
            <w:tcW w:w="1701"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9,8616</w:t>
            </w:r>
          </w:p>
        </w:tc>
        <w:tc>
          <w:tcPr>
            <w:tcW w:w="1985"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19,1797</w:t>
            </w:r>
          </w:p>
        </w:tc>
        <w:tc>
          <w:tcPr>
            <w:tcW w:w="1559" w:type="dxa"/>
            <w:vAlign w:val="bottom"/>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29,0413</w:t>
            </w:r>
          </w:p>
        </w:tc>
      </w:tr>
    </w:tbl>
    <w:p w:rsidR="00CF32F7" w:rsidRPr="00171E56"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51" w:name="_Toc468971578"/>
      <w:r>
        <w:t>5.4.9. Bellek kullanım analizi</w:t>
      </w:r>
      <w:bookmarkEnd w:id="151"/>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Geliştirilen şifreleme algoritmasının kaynak kullanım analizinde, şifreleme algoritmalarının bellek kullanım analizleri yapılmıştır. Matlab ortamında profile viewer eklentisi kullanılarak, şifreleme ve çözme işlemlerinde kullanılan bellek miktarları tespit edilmiştir. Şifreleme algoritmalarının bellek kullanım miktarları </w:t>
      </w:r>
      <w:r w:rsidRPr="005D5850">
        <w:t>Şekil</w:t>
      </w:r>
      <w:r>
        <w:t xml:space="preserve"> 5</w:t>
      </w:r>
      <w:r w:rsidRPr="005D5850">
        <w:t>.5’te görülmektedir. RSA algorit</w:t>
      </w:r>
      <w:r>
        <w:t>ması şifreleme işlemi için 72 Kb.</w:t>
      </w:r>
      <w:r w:rsidRPr="005D5850">
        <w:t xml:space="preserve"> bellek kapas</w:t>
      </w:r>
      <w:r>
        <w:t>itesi kullanırken, CRSA algoritması 96 Kb. bellek kullanmına sahiptir. CRSA algoritmasının bellek kullanımının biraz daha fazla olduğu tespit edilmiştir. Şifreleme algoritmaları bellek kullanım farkının, RSÜ’de p ve q değerleri için rasgele sayı üretimi ve üretilen sayılar ile şifrelenecek ve çözülecek verilerin XOR işlemlerinden kaynaklanmaktadır.</w:t>
      </w:r>
    </w:p>
    <w:p w:rsidR="00CF32F7" w:rsidRDefault="00CF32F7" w:rsidP="00510C0F">
      <w:pPr>
        <w:tabs>
          <w:tab w:val="left" w:pos="709"/>
          <w:tab w:val="right" w:leader="dot" w:pos="8222"/>
        </w:tabs>
      </w:pPr>
    </w:p>
    <w:p w:rsidR="00CF32F7" w:rsidRDefault="00CF32F7" w:rsidP="00510C0F">
      <w:pPr>
        <w:keepNext/>
        <w:tabs>
          <w:tab w:val="left" w:pos="709"/>
          <w:tab w:val="right" w:leader="dot" w:pos="8222"/>
        </w:tabs>
        <w:jc w:val="center"/>
      </w:pPr>
      <w:r w:rsidRPr="00B173BD">
        <w:rPr>
          <w:noProof/>
          <w:lang w:eastAsia="tr-TR"/>
        </w:rPr>
        <w:pict>
          <v:shape id="Grafik 56" o:spid="_x0000_i1137" type="#_x0000_t75" style="width:357pt;height:22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">
            <v:imagedata r:id="rId174" o:title="" cropbottom="-14f"/>
            <o:lock v:ext="edit" aspectratio="f"/>
          </v:shape>
        </w:pict>
      </w:r>
    </w:p>
    <w:p w:rsidR="00CF32F7" w:rsidRDefault="00CF32F7" w:rsidP="00BD68AA">
      <w:pPr>
        <w:pStyle w:val="Caption"/>
        <w:tabs>
          <w:tab w:val="left" w:pos="709"/>
          <w:tab w:val="right" w:leader="dot" w:pos="8222"/>
        </w:tabs>
        <w:jc w:val="center"/>
      </w:pPr>
      <w:bookmarkStart w:id="152" w:name="_Toc470095634"/>
      <w:r>
        <w:t xml:space="preserve">Şekil </w:t>
      </w:r>
      <w:fldSimple w:instr=" STYLEREF 1 \s ">
        <w:r>
          <w:rPr>
            <w:noProof/>
          </w:rPr>
          <w:t>5</w:t>
        </w:r>
      </w:fldSimple>
      <w:r>
        <w:t>.</w:t>
      </w:r>
      <w:fldSimple w:instr=" SEQ Şekil \* ARABIC \s 1 ">
        <w:r>
          <w:rPr>
            <w:noProof/>
          </w:rPr>
          <w:t>5</w:t>
        </w:r>
      </w:fldSimple>
      <w:r>
        <w:t xml:space="preserve">. </w:t>
      </w:r>
      <w:r w:rsidRPr="00016E16">
        <w:t>Şifreleme ve çözme işlemleri toplam bellek kullanımı</w:t>
      </w:r>
      <w:bookmarkEnd w:id="152"/>
    </w:p>
    <w:p w:rsidR="00CF32F7" w:rsidRPr="00A563F6" w:rsidRDefault="00CF32F7" w:rsidP="00A563F6"/>
    <w:p w:rsidR="00CF32F7" w:rsidRDefault="00CF32F7" w:rsidP="00510C0F">
      <w:pPr>
        <w:pStyle w:val="Heading2"/>
        <w:tabs>
          <w:tab w:val="left" w:pos="709"/>
          <w:tab w:val="right" w:leader="dot" w:pos="8222"/>
        </w:tabs>
      </w:pPr>
      <w:bookmarkStart w:id="153" w:name="_Toc468971579"/>
      <w:r>
        <w:t>5</w:t>
      </w:r>
      <w:r w:rsidRPr="005D0420">
        <w:t>.5. CS-AE</w:t>
      </w:r>
      <w:r>
        <w:t>S Şifreleme Uygulaması Analiz S</w:t>
      </w:r>
      <w:r w:rsidRPr="005D0420">
        <w:t>onuçları</w:t>
      </w:r>
      <w:bookmarkEnd w:id="153"/>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Bu bölümde skala edilmiş Zhongtang sistemi ile tasarlanan RSÜ-2 rasgele sayı üretecinin kullanıldığı CS-AES şifreleme algoritmasının güvenlik ve performans analizleri gerçekleştirilmiştir. Uygulama bölümünde gerçekleştirilen sadece kaos tabanlı şifreleme, AES ve S-AES algoritmaları ile yapılan resim şifreleme işlemlerine ait analiz sonuçları CS-AES algoritmasının sonuçları ile karşılaştırılmıştır. </w:t>
      </w:r>
    </w:p>
    <w:p w:rsidR="00CF32F7" w:rsidRPr="005D0420"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54" w:name="_Toc468971580"/>
      <w:r>
        <w:t>5.5.1. Histogram a</w:t>
      </w:r>
      <w:r w:rsidRPr="00A71727">
        <w:t>nalizi</w:t>
      </w:r>
      <w:bookmarkEnd w:id="154"/>
    </w:p>
    <w:p w:rsidR="00CF32F7" w:rsidRPr="00A71727" w:rsidRDefault="00CF32F7" w:rsidP="00510C0F">
      <w:pPr>
        <w:tabs>
          <w:tab w:val="left" w:pos="709"/>
          <w:tab w:val="right" w:leader="dot" w:pos="8222"/>
        </w:tabs>
      </w:pPr>
    </w:p>
    <w:p w:rsidR="00CF32F7" w:rsidRDefault="00CF32F7" w:rsidP="00510C0F">
      <w:pPr>
        <w:tabs>
          <w:tab w:val="left" w:pos="709"/>
          <w:tab w:val="right" w:leader="dot" w:pos="8222"/>
        </w:tabs>
        <w:rPr>
          <w:szCs w:val="24"/>
          <w:lang w:val="en-US" w:eastAsia="tr-TR"/>
        </w:rPr>
      </w:pPr>
      <w:r w:rsidRPr="00C05E89">
        <w:rPr>
          <w:szCs w:val="24"/>
          <w:lang w:val="en-US" w:eastAsia="tr-TR"/>
        </w:rPr>
        <w:t>Şeki</w:t>
      </w:r>
      <w:r>
        <w:rPr>
          <w:szCs w:val="24"/>
          <w:lang w:val="en-US" w:eastAsia="tr-TR"/>
        </w:rPr>
        <w:t>l 5</w:t>
      </w:r>
      <w:r w:rsidRPr="00C05E89">
        <w:rPr>
          <w:szCs w:val="24"/>
          <w:lang w:val="en-US" w:eastAsia="tr-TR"/>
        </w:rPr>
        <w:t>.6</w:t>
      </w:r>
      <w:r>
        <w:rPr>
          <w:szCs w:val="24"/>
          <w:lang w:val="en-US" w:eastAsia="tr-TR"/>
        </w:rPr>
        <w:t>.</w:t>
      </w:r>
      <w:r w:rsidRPr="00C05E89">
        <w:rPr>
          <w:szCs w:val="24"/>
          <w:lang w:val="en-US" w:eastAsia="tr-TR"/>
        </w:rPr>
        <w:t xml:space="preserve">a’da </w:t>
      </w:r>
      <w:r>
        <w:rPr>
          <w:szCs w:val="24"/>
          <w:lang w:val="en-US" w:eastAsia="tr-TR"/>
        </w:rPr>
        <w:t>orijin</w:t>
      </w:r>
      <w:r w:rsidRPr="00C05E89">
        <w:rPr>
          <w:szCs w:val="24"/>
          <w:lang w:val="en-US" w:eastAsia="tr-TR"/>
        </w:rPr>
        <w:t xml:space="preserve">al resime ait histogram dağılım grafiği görülmektedir.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 xml:space="preserve">b’de kaos şifreleme,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c’de AES şifreleme algoritması,</w:t>
      </w:r>
      <w:r>
        <w:rPr>
          <w:szCs w:val="24"/>
          <w:lang w:val="en-US" w:eastAsia="tr-TR"/>
        </w:rPr>
        <w:t xml:space="preserve"> Şekil 5</w:t>
      </w:r>
      <w:r w:rsidRPr="00C05E89">
        <w:rPr>
          <w:szCs w:val="24"/>
          <w:lang w:val="en-US" w:eastAsia="tr-TR"/>
        </w:rPr>
        <w:t>.6</w:t>
      </w:r>
      <w:r>
        <w:rPr>
          <w:szCs w:val="24"/>
          <w:lang w:val="en-US" w:eastAsia="tr-TR"/>
        </w:rPr>
        <w:t>.</w:t>
      </w:r>
      <w:r w:rsidRPr="00C05E89">
        <w:rPr>
          <w:szCs w:val="24"/>
          <w:lang w:val="en-US" w:eastAsia="tr-TR"/>
        </w:rPr>
        <w:t>d</w:t>
      </w:r>
      <w:r>
        <w:rPr>
          <w:szCs w:val="24"/>
          <w:lang w:val="en-US" w:eastAsia="tr-TR"/>
        </w:rPr>
        <w:t>’de S</w:t>
      </w:r>
      <w:r w:rsidRPr="00C05E89">
        <w:rPr>
          <w:szCs w:val="24"/>
          <w:lang w:val="en-US" w:eastAsia="tr-TR"/>
        </w:rPr>
        <w:t xml:space="preserve">-AES şifreleme algoritması ve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 xml:space="preserve">e’de ise çalışmada geliştirilen CS-AES şifeleme algoritması ile şifrelenen resimlere ait histogram dağılım grafikleri görülmektedir.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 xml:space="preserve">f’de çözme işlemi sonucunda elde edilen </w:t>
      </w:r>
      <w:r>
        <w:rPr>
          <w:szCs w:val="24"/>
          <w:lang w:val="en-US" w:eastAsia="tr-TR"/>
        </w:rPr>
        <w:t>orijin</w:t>
      </w:r>
      <w:r w:rsidRPr="00C05E89">
        <w:rPr>
          <w:szCs w:val="24"/>
          <w:lang w:val="en-US" w:eastAsia="tr-TR"/>
        </w:rPr>
        <w:t xml:space="preserve">al resme ait histogram dağılım grafiği verilmiştir.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 xml:space="preserve">a’daki </w:t>
      </w:r>
      <w:r>
        <w:rPr>
          <w:szCs w:val="24"/>
          <w:lang w:val="en-US" w:eastAsia="tr-TR"/>
        </w:rPr>
        <w:t>orijin</w:t>
      </w:r>
      <w:r w:rsidRPr="00C05E89">
        <w:rPr>
          <w:szCs w:val="24"/>
          <w:lang w:val="en-US" w:eastAsia="tr-TR"/>
        </w:rPr>
        <w:t xml:space="preserve">al resim histogram grafiği ile, </w:t>
      </w:r>
      <w:r>
        <w:rPr>
          <w:szCs w:val="24"/>
          <w:lang w:val="en-US" w:eastAsia="tr-TR"/>
        </w:rPr>
        <w:t>Şekil 5</w:t>
      </w:r>
      <w:r w:rsidRPr="00C05E89">
        <w:rPr>
          <w:szCs w:val="24"/>
          <w:lang w:val="en-US" w:eastAsia="tr-TR"/>
        </w:rPr>
        <w:t>.6</w:t>
      </w:r>
      <w:r>
        <w:rPr>
          <w:szCs w:val="24"/>
          <w:lang w:val="en-US" w:eastAsia="tr-TR"/>
        </w:rPr>
        <w:t>.</w:t>
      </w:r>
      <w:r w:rsidRPr="00C05E89">
        <w:rPr>
          <w:szCs w:val="24"/>
          <w:lang w:val="en-US" w:eastAsia="tr-TR"/>
        </w:rPr>
        <w:t xml:space="preserve">f’deki çözülmüş resmin histogram grafiklerinin aynı olduğu tespit edilmiştir. Histogram grafikleri incelendiğinde, kullanılan tüm şifreleme algoritmalarında </w:t>
      </w:r>
      <w:r w:rsidRPr="00B72200">
        <w:rPr>
          <w:szCs w:val="24"/>
          <w:lang w:val="en-US" w:eastAsia="tr-TR"/>
        </w:rPr>
        <w:t>dengeli bir dağılım olduğu ve iyi bir histogram dağılımına sahip olduğu görülmektedir.</w:t>
      </w:r>
    </w:p>
    <w:p w:rsidR="00CF32F7" w:rsidRPr="00B72200" w:rsidRDefault="00CF32F7" w:rsidP="00510C0F">
      <w:pPr>
        <w:tabs>
          <w:tab w:val="left" w:pos="709"/>
          <w:tab w:val="right" w:leader="dot" w:pos="8222"/>
        </w:tabs>
        <w:rPr>
          <w:szCs w:val="24"/>
          <w:lang w:val="en-US" w:eastAsia="tr-TR"/>
        </w:rPr>
      </w:pPr>
    </w:p>
    <w:p w:rsidR="00CF32F7" w:rsidRDefault="00CF32F7" w:rsidP="00510C0F">
      <w:pPr>
        <w:keepNext/>
        <w:tabs>
          <w:tab w:val="left" w:pos="709"/>
          <w:tab w:val="right" w:leader="dot" w:pos="8222"/>
        </w:tabs>
        <w:jc w:val="center"/>
      </w:pPr>
      <w:r w:rsidRPr="00CA35D2">
        <w:rPr>
          <w:noProof/>
          <w:color w:val="FF0000"/>
          <w:lang w:eastAsia="tr-TR"/>
        </w:rPr>
        <w:pict>
          <v:shape id="Resim 47" o:spid="_x0000_i1138" type="#_x0000_t75" style="width:368.25pt;height:87.75pt;visibility:visible">
            <v:imagedata r:id="rId175" o:title="" croptop="3733f" cropbottom="41993f" cropleft="3842f" cropright="7170f"/>
          </v:shape>
        </w:pict>
      </w:r>
    </w:p>
    <w:p w:rsidR="00CF32F7" w:rsidRPr="00FD7DD6" w:rsidRDefault="00CF32F7" w:rsidP="00BD5837">
      <w:pPr>
        <w:pStyle w:val="ListParagraph"/>
        <w:keepNext/>
        <w:tabs>
          <w:tab w:val="left" w:pos="709"/>
          <w:tab w:val="right" w:leader="dot" w:pos="8222"/>
        </w:tabs>
        <w:rPr>
          <w:sz w:val="18"/>
          <w:szCs w:val="18"/>
        </w:rPr>
      </w:pPr>
      <w:r w:rsidRPr="00FD7DD6">
        <w:rPr>
          <w:sz w:val="18"/>
          <w:szCs w:val="18"/>
        </w:rPr>
        <w:t xml:space="preserve">     a) Orijinal resim                     </w:t>
      </w:r>
      <w:r>
        <w:rPr>
          <w:sz w:val="18"/>
          <w:szCs w:val="18"/>
        </w:rPr>
        <w:t xml:space="preserve">        </w:t>
      </w:r>
      <w:r w:rsidRPr="00FD7DD6">
        <w:rPr>
          <w:sz w:val="18"/>
          <w:szCs w:val="18"/>
        </w:rPr>
        <w:t xml:space="preserve">b) Kaos şifreli resim                   </w:t>
      </w:r>
      <w:r>
        <w:rPr>
          <w:sz w:val="18"/>
          <w:szCs w:val="18"/>
        </w:rPr>
        <w:t xml:space="preserve">     </w:t>
      </w:r>
      <w:r w:rsidRPr="00FD7DD6">
        <w:rPr>
          <w:sz w:val="18"/>
          <w:szCs w:val="18"/>
        </w:rPr>
        <w:t>c) AES şifreli resim</w:t>
      </w:r>
    </w:p>
    <w:p w:rsidR="00CF32F7" w:rsidRDefault="00CF32F7" w:rsidP="0048132E">
      <w:pPr>
        <w:keepNext/>
        <w:tabs>
          <w:tab w:val="left" w:pos="709"/>
          <w:tab w:val="right" w:leader="dot" w:pos="8222"/>
        </w:tabs>
        <w:jc w:val="center"/>
      </w:pPr>
      <w:r w:rsidRPr="00CA35D2">
        <w:rPr>
          <w:noProof/>
          <w:color w:val="FF0000"/>
          <w:lang w:eastAsia="tr-TR"/>
        </w:rPr>
        <w:pict>
          <v:shape id="Resim 6742" o:spid="_x0000_i1139" type="#_x0000_t75" style="width:368.25pt;height:84.75pt;visibility:visible">
            <v:imagedata r:id="rId175" o:title="" croptop="30351f" cropbottom="15677f" cropleft="3842f" cropright="7170f"/>
          </v:shape>
        </w:pict>
      </w:r>
    </w:p>
    <w:p w:rsidR="00CF32F7" w:rsidRPr="00FD7DD6" w:rsidRDefault="00CF32F7" w:rsidP="0048132E">
      <w:pPr>
        <w:keepNext/>
        <w:tabs>
          <w:tab w:val="left" w:pos="709"/>
          <w:tab w:val="right" w:leader="dot" w:pos="8222"/>
        </w:tabs>
        <w:rPr>
          <w:sz w:val="18"/>
          <w:szCs w:val="18"/>
        </w:rPr>
      </w:pPr>
      <w:r w:rsidRPr="00FD7DD6">
        <w:rPr>
          <w:sz w:val="18"/>
          <w:szCs w:val="18"/>
        </w:rPr>
        <w:t xml:space="preserve">           </w:t>
      </w:r>
      <w:r>
        <w:rPr>
          <w:sz w:val="18"/>
          <w:szCs w:val="18"/>
        </w:rPr>
        <w:t xml:space="preserve">       </w:t>
      </w:r>
      <w:r w:rsidRPr="00FD7DD6">
        <w:rPr>
          <w:sz w:val="18"/>
          <w:szCs w:val="18"/>
        </w:rPr>
        <w:t xml:space="preserve"> d) S-AES şifreli resim              </w:t>
      </w:r>
      <w:r>
        <w:rPr>
          <w:sz w:val="18"/>
          <w:szCs w:val="18"/>
        </w:rPr>
        <w:t xml:space="preserve">     </w:t>
      </w:r>
      <w:r w:rsidRPr="00FD7DD6">
        <w:rPr>
          <w:sz w:val="18"/>
          <w:szCs w:val="18"/>
        </w:rPr>
        <w:t xml:space="preserve"> e) CS-AES şifreli resim                 </w:t>
      </w:r>
      <w:r>
        <w:rPr>
          <w:sz w:val="18"/>
          <w:szCs w:val="18"/>
        </w:rPr>
        <w:t xml:space="preserve">   </w:t>
      </w:r>
      <w:r w:rsidRPr="00FD7DD6">
        <w:rPr>
          <w:sz w:val="18"/>
          <w:szCs w:val="18"/>
        </w:rPr>
        <w:t xml:space="preserve">  f) Çözülmüş resim</w:t>
      </w:r>
    </w:p>
    <w:p w:rsidR="00CF32F7" w:rsidRDefault="00CF32F7" w:rsidP="00993074">
      <w:pPr>
        <w:pStyle w:val="Caption"/>
        <w:tabs>
          <w:tab w:val="left" w:pos="709"/>
          <w:tab w:val="right" w:leader="dot" w:pos="8222"/>
        </w:tabs>
        <w:ind w:left="709" w:hanging="709"/>
        <w:jc w:val="center"/>
      </w:pPr>
      <w:bookmarkStart w:id="155" w:name="_Toc470095635"/>
      <w:r>
        <w:t xml:space="preserve">Şekil </w:t>
      </w:r>
      <w:fldSimple w:instr=" STYLEREF 1 \s ">
        <w:r>
          <w:rPr>
            <w:noProof/>
          </w:rPr>
          <w:t>5</w:t>
        </w:r>
      </w:fldSimple>
      <w:r>
        <w:t>.</w:t>
      </w:r>
      <w:fldSimple w:instr=" SEQ Şekil \* ARABIC \s 1 ">
        <w:r>
          <w:rPr>
            <w:noProof/>
          </w:rPr>
          <w:t>6</w:t>
        </w:r>
      </w:fldSimple>
      <w:r>
        <w:t xml:space="preserve">. </w:t>
      </w:r>
      <w:r w:rsidRPr="00C321EE">
        <w:t>Şifreleme işlemine ait histogram analizi sonuçları</w:t>
      </w:r>
      <w:bookmarkEnd w:id="155"/>
    </w:p>
    <w:p w:rsidR="00CF32F7" w:rsidRPr="00EF5B99" w:rsidRDefault="00CF32F7" w:rsidP="00EF5B99"/>
    <w:p w:rsidR="00CF32F7" w:rsidRPr="00B72200" w:rsidRDefault="00CF32F7" w:rsidP="00510C0F">
      <w:pPr>
        <w:pStyle w:val="Heading3"/>
        <w:tabs>
          <w:tab w:val="left" w:pos="709"/>
          <w:tab w:val="right" w:leader="dot" w:pos="8222"/>
        </w:tabs>
      </w:pPr>
      <w:bookmarkStart w:id="156" w:name="_Toc468971581"/>
      <w:r>
        <w:t>5.5.2. Korelasyon a</w:t>
      </w:r>
      <w:r w:rsidRPr="00B72200">
        <w:t>nalizi</w:t>
      </w:r>
      <w:bookmarkEnd w:id="156"/>
    </w:p>
    <w:p w:rsidR="00CF32F7" w:rsidRPr="00B72200"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2B224F">
        <w:rPr>
          <w:szCs w:val="24"/>
        </w:rPr>
        <w:t xml:space="preserve">Korelasyon analizinde, orijinal resimdeki doğrusallığın bozulma durumu tespit </w:t>
      </w:r>
      <w:r w:rsidRPr="00C05E89">
        <w:rPr>
          <w:szCs w:val="24"/>
        </w:rPr>
        <w:t xml:space="preserve">edilmektedir. Doğrusallığın bozulması kaliteli bir şifrelemenin şartlarından birisidir. </w:t>
      </w:r>
      <w:r>
        <w:rPr>
          <w:szCs w:val="24"/>
        </w:rPr>
        <w:t>Şekil 5</w:t>
      </w:r>
      <w:r w:rsidRPr="00C05E89">
        <w:rPr>
          <w:szCs w:val="24"/>
        </w:rPr>
        <w:t>.7</w:t>
      </w:r>
      <w:r>
        <w:rPr>
          <w:szCs w:val="24"/>
        </w:rPr>
        <w:t>.</w:t>
      </w:r>
      <w:r w:rsidRPr="00C05E89">
        <w:rPr>
          <w:szCs w:val="24"/>
        </w:rPr>
        <w:t xml:space="preserve">a’da </w:t>
      </w:r>
      <w:r>
        <w:rPr>
          <w:szCs w:val="24"/>
        </w:rPr>
        <w:t>orijin</w:t>
      </w:r>
      <w:r w:rsidRPr="00C05E89">
        <w:rPr>
          <w:szCs w:val="24"/>
        </w:rPr>
        <w:t>al resme ait korelasyon grafiği görülmektedir. Şekil</w:t>
      </w:r>
      <w:r>
        <w:rPr>
          <w:szCs w:val="24"/>
        </w:rPr>
        <w:t xml:space="preserve"> 5</w:t>
      </w:r>
      <w:r w:rsidRPr="00C05E89">
        <w:rPr>
          <w:szCs w:val="24"/>
        </w:rPr>
        <w:t>.7</w:t>
      </w:r>
      <w:r>
        <w:rPr>
          <w:szCs w:val="24"/>
        </w:rPr>
        <w:t>.</w:t>
      </w:r>
      <w:r w:rsidRPr="00C05E89">
        <w:rPr>
          <w:szCs w:val="24"/>
        </w:rPr>
        <w:t xml:space="preserve">b’de kaos şifrelemeye, </w:t>
      </w:r>
      <w:r>
        <w:rPr>
          <w:szCs w:val="24"/>
        </w:rPr>
        <w:t>Şekil 5</w:t>
      </w:r>
      <w:r w:rsidRPr="00C05E89">
        <w:rPr>
          <w:szCs w:val="24"/>
        </w:rPr>
        <w:t>.7</w:t>
      </w:r>
      <w:r>
        <w:rPr>
          <w:szCs w:val="24"/>
        </w:rPr>
        <w:t>.</w:t>
      </w:r>
      <w:r w:rsidRPr="00C05E89">
        <w:rPr>
          <w:szCs w:val="24"/>
        </w:rPr>
        <w:t xml:space="preserve">c’de AES şifrelemeye, </w:t>
      </w:r>
      <w:r>
        <w:rPr>
          <w:szCs w:val="24"/>
        </w:rPr>
        <w:t>Şekil 5</w:t>
      </w:r>
      <w:r w:rsidRPr="00C05E89">
        <w:rPr>
          <w:szCs w:val="24"/>
        </w:rPr>
        <w:t>.7</w:t>
      </w:r>
      <w:r>
        <w:rPr>
          <w:szCs w:val="24"/>
        </w:rPr>
        <w:t>.</w:t>
      </w:r>
      <w:r w:rsidRPr="00C05E89">
        <w:rPr>
          <w:szCs w:val="24"/>
        </w:rPr>
        <w:t xml:space="preserve">d’de S-AES şifrelemeye ve </w:t>
      </w:r>
      <w:r>
        <w:rPr>
          <w:szCs w:val="24"/>
        </w:rPr>
        <w:t>Şekil 5</w:t>
      </w:r>
      <w:r w:rsidRPr="00C05E89">
        <w:rPr>
          <w:szCs w:val="24"/>
        </w:rPr>
        <w:t>.7</w:t>
      </w:r>
      <w:r>
        <w:rPr>
          <w:szCs w:val="24"/>
        </w:rPr>
        <w:t xml:space="preserve">.e’de </w:t>
      </w:r>
      <w:r w:rsidRPr="00C05E89">
        <w:rPr>
          <w:szCs w:val="24"/>
        </w:rPr>
        <w:t xml:space="preserve">geliştirilen CS-AES şifreleme algoritması ile gerçekleştirilen şifrelemeye ait korelasyon ilişki grafikleri, </w:t>
      </w:r>
      <w:r>
        <w:rPr>
          <w:szCs w:val="24"/>
        </w:rPr>
        <w:t>Şekil 5</w:t>
      </w:r>
      <w:r w:rsidRPr="00C05E89">
        <w:rPr>
          <w:szCs w:val="24"/>
        </w:rPr>
        <w:t>.7</w:t>
      </w:r>
      <w:r>
        <w:rPr>
          <w:szCs w:val="24"/>
        </w:rPr>
        <w:t>.</w:t>
      </w:r>
      <w:r w:rsidRPr="00C05E89">
        <w:rPr>
          <w:szCs w:val="24"/>
        </w:rPr>
        <w:t xml:space="preserve">f’de ise şifre çözme işlemi sonucu elde edilen resmin korelasyon dağılım grafiği görülmektedir. Gerçekleştirilen şifreleme işlemleri sonucu elde edilen </w:t>
      </w:r>
      <w:r w:rsidRPr="00D4005E">
        <w:rPr>
          <w:szCs w:val="24"/>
        </w:rPr>
        <w:t xml:space="preserve">şifreli </w:t>
      </w:r>
      <w:r>
        <w:rPr>
          <w:szCs w:val="24"/>
        </w:rPr>
        <w:t>resimlerin Denklem 5</w:t>
      </w:r>
      <w:r w:rsidRPr="00D4005E">
        <w:rPr>
          <w:szCs w:val="24"/>
        </w:rPr>
        <w:t xml:space="preserve">.1’deki formül </w:t>
      </w:r>
      <w:r w:rsidRPr="00C05E89">
        <w:rPr>
          <w:szCs w:val="24"/>
        </w:rPr>
        <w:t>kullanılarak hesaplanan korelasyon katsayı (r</w:t>
      </w:r>
      <w:r w:rsidRPr="00C05E89">
        <w:rPr>
          <w:szCs w:val="24"/>
          <w:vertAlign w:val="subscript"/>
        </w:rPr>
        <w:t>xy</w:t>
      </w:r>
      <w:r w:rsidRPr="00C05E89">
        <w:rPr>
          <w:szCs w:val="24"/>
        </w:rPr>
        <w:t>) değerleri kaos tabanlı şifreleme için 0,5</w:t>
      </w:r>
      <w:r>
        <w:rPr>
          <w:szCs w:val="24"/>
        </w:rPr>
        <w:t>237, AES algoritması için 0,5236</w:t>
      </w:r>
      <w:r w:rsidRPr="00C05E89">
        <w:rPr>
          <w:szCs w:val="24"/>
        </w:rPr>
        <w:t>, S-AES algoritması için 0,5369 ve CS-AES algo</w:t>
      </w:r>
      <w:r>
        <w:rPr>
          <w:szCs w:val="24"/>
        </w:rPr>
        <w:t>ritması için 0,5226</w:t>
      </w:r>
      <w:r w:rsidRPr="00C05E89">
        <w:rPr>
          <w:szCs w:val="24"/>
        </w:rPr>
        <w:t xml:space="preserve"> olarak bulunmuştur. Ş</w:t>
      </w:r>
      <w:r>
        <w:rPr>
          <w:szCs w:val="24"/>
        </w:rPr>
        <w:t>ekil 5</w:t>
      </w:r>
      <w:r w:rsidRPr="00C05E89">
        <w:rPr>
          <w:szCs w:val="24"/>
        </w:rPr>
        <w:t>.7</w:t>
      </w:r>
      <w:r>
        <w:rPr>
          <w:szCs w:val="24"/>
        </w:rPr>
        <w:t>.</w:t>
      </w:r>
      <w:r w:rsidRPr="00C05E89">
        <w:rPr>
          <w:szCs w:val="24"/>
        </w:rPr>
        <w:t xml:space="preserve"> ve korelasyon </w:t>
      </w:r>
      <w:r w:rsidRPr="002B224F">
        <w:rPr>
          <w:szCs w:val="24"/>
        </w:rPr>
        <w:t>katsayı değerleri incelendiğinde, CS-AES algoritması ile gerçekleştirilen şifrelemenin diğer şifreleme algoritmalarından daha iyi bir dağılım gösterdiği söylenebilir.</w:t>
      </w:r>
    </w:p>
    <w:p w:rsidR="00CF32F7" w:rsidRPr="002B224F" w:rsidRDefault="00CF32F7" w:rsidP="00510C0F">
      <w:pPr>
        <w:tabs>
          <w:tab w:val="left" w:pos="709"/>
          <w:tab w:val="right" w:leader="dot" w:pos="8222"/>
        </w:tabs>
        <w:rPr>
          <w:szCs w:val="24"/>
        </w:rPr>
      </w:pPr>
    </w:p>
    <w:p w:rsidR="00CF32F7" w:rsidRDefault="00CF32F7" w:rsidP="00510C0F">
      <w:pPr>
        <w:keepNext/>
        <w:tabs>
          <w:tab w:val="left" w:pos="709"/>
          <w:tab w:val="right" w:leader="dot" w:pos="8222"/>
        </w:tabs>
        <w:jc w:val="center"/>
      </w:pPr>
      <w:r w:rsidRPr="00CA35D2">
        <w:rPr>
          <w:noProof/>
          <w:color w:val="FF0000"/>
          <w:lang w:eastAsia="tr-TR"/>
        </w:rPr>
        <w:pict>
          <v:shape id="Resim 6752" o:spid="_x0000_i1140" type="#_x0000_t75" style="width:372.75pt;height:90pt;visibility:visible">
            <v:imagedata r:id="rId176" o:title="" croptop="2864f" cropbottom="43175f" cropleft="2632f" cropright="6647f"/>
          </v:shape>
        </w:pict>
      </w:r>
    </w:p>
    <w:p w:rsidR="00CF32F7" w:rsidRPr="00286610" w:rsidRDefault="00CF32F7" w:rsidP="00286610">
      <w:pPr>
        <w:pStyle w:val="ListParagraph"/>
        <w:keepNext/>
        <w:tabs>
          <w:tab w:val="left" w:pos="709"/>
          <w:tab w:val="right" w:leader="dot" w:pos="8222"/>
        </w:tabs>
        <w:rPr>
          <w:sz w:val="18"/>
          <w:szCs w:val="18"/>
        </w:rPr>
      </w:pPr>
      <w:r w:rsidRPr="00FD7DD6">
        <w:rPr>
          <w:sz w:val="18"/>
          <w:szCs w:val="18"/>
        </w:rPr>
        <w:t xml:space="preserve">     a) Orijinal resim                     </w:t>
      </w:r>
      <w:r>
        <w:rPr>
          <w:sz w:val="18"/>
          <w:szCs w:val="18"/>
        </w:rPr>
        <w:t xml:space="preserve">        </w:t>
      </w:r>
      <w:r w:rsidRPr="00FD7DD6">
        <w:rPr>
          <w:sz w:val="18"/>
          <w:szCs w:val="18"/>
        </w:rPr>
        <w:t xml:space="preserve">b) Kaos şifreli resim                   </w:t>
      </w:r>
      <w:r>
        <w:rPr>
          <w:sz w:val="18"/>
          <w:szCs w:val="18"/>
        </w:rPr>
        <w:t xml:space="preserve">     </w:t>
      </w:r>
      <w:r w:rsidRPr="00FD7DD6">
        <w:rPr>
          <w:sz w:val="18"/>
          <w:szCs w:val="18"/>
        </w:rPr>
        <w:t>c) AES şifreli resim</w:t>
      </w:r>
    </w:p>
    <w:p w:rsidR="00CF32F7" w:rsidRDefault="00CF32F7" w:rsidP="00510C0F">
      <w:pPr>
        <w:keepNext/>
        <w:tabs>
          <w:tab w:val="left" w:pos="709"/>
          <w:tab w:val="right" w:leader="dot" w:pos="8222"/>
        </w:tabs>
        <w:jc w:val="center"/>
      </w:pPr>
      <w:r w:rsidRPr="00CA35D2">
        <w:rPr>
          <w:noProof/>
          <w:color w:val="FF0000"/>
          <w:lang w:eastAsia="tr-TR"/>
        </w:rPr>
        <w:pict>
          <v:shape id="Resim 6743" o:spid="_x0000_i1141" type="#_x0000_t75" style="width:372.75pt;height:84.75pt;visibility:visible">
            <v:imagedata r:id="rId176" o:title="" croptop="29415f" cropbottom="16805f" cropleft="2632f" cropright="6647f"/>
          </v:shape>
        </w:pict>
      </w:r>
    </w:p>
    <w:p w:rsidR="00CF32F7" w:rsidRPr="00286610" w:rsidRDefault="00CF32F7" w:rsidP="00286610">
      <w:pPr>
        <w:keepNext/>
        <w:tabs>
          <w:tab w:val="left" w:pos="709"/>
          <w:tab w:val="right" w:leader="dot" w:pos="8222"/>
        </w:tabs>
        <w:rPr>
          <w:sz w:val="18"/>
          <w:szCs w:val="18"/>
        </w:rPr>
      </w:pPr>
      <w:r w:rsidRPr="00FD7DD6">
        <w:rPr>
          <w:sz w:val="18"/>
          <w:szCs w:val="18"/>
        </w:rPr>
        <w:t xml:space="preserve">           </w:t>
      </w:r>
      <w:r>
        <w:rPr>
          <w:sz w:val="18"/>
          <w:szCs w:val="18"/>
        </w:rPr>
        <w:t xml:space="preserve">       </w:t>
      </w:r>
      <w:r w:rsidRPr="00FD7DD6">
        <w:rPr>
          <w:sz w:val="18"/>
          <w:szCs w:val="18"/>
        </w:rPr>
        <w:t xml:space="preserve"> d) S-AES şifreli resim              </w:t>
      </w:r>
      <w:r>
        <w:rPr>
          <w:sz w:val="18"/>
          <w:szCs w:val="18"/>
        </w:rPr>
        <w:t xml:space="preserve">     </w:t>
      </w:r>
      <w:r w:rsidRPr="00FD7DD6">
        <w:rPr>
          <w:sz w:val="18"/>
          <w:szCs w:val="18"/>
        </w:rPr>
        <w:t xml:space="preserve"> e) CS-AES şifreli resim                 </w:t>
      </w:r>
      <w:r>
        <w:rPr>
          <w:sz w:val="18"/>
          <w:szCs w:val="18"/>
        </w:rPr>
        <w:t xml:space="preserve">   </w:t>
      </w:r>
      <w:r w:rsidRPr="00FD7DD6">
        <w:rPr>
          <w:sz w:val="18"/>
          <w:szCs w:val="18"/>
        </w:rPr>
        <w:t xml:space="preserve">  f) Çözülmüş resim</w:t>
      </w:r>
    </w:p>
    <w:p w:rsidR="00CF32F7" w:rsidRDefault="00CF32F7" w:rsidP="00286610">
      <w:pPr>
        <w:pStyle w:val="Caption"/>
        <w:tabs>
          <w:tab w:val="left" w:pos="709"/>
          <w:tab w:val="right" w:leader="dot" w:pos="8222"/>
        </w:tabs>
        <w:ind w:left="709" w:hanging="709"/>
        <w:jc w:val="center"/>
      </w:pPr>
      <w:bookmarkStart w:id="157" w:name="_Toc470095636"/>
      <w:r>
        <w:t xml:space="preserve">Şekil </w:t>
      </w:r>
      <w:fldSimple w:instr=" STYLEREF 1 \s ">
        <w:r>
          <w:rPr>
            <w:noProof/>
          </w:rPr>
          <w:t>5</w:t>
        </w:r>
      </w:fldSimple>
      <w:r>
        <w:t>.</w:t>
      </w:r>
      <w:fldSimple w:instr=" SEQ Şekil \* ARABIC \s 1 ">
        <w:r>
          <w:rPr>
            <w:noProof/>
          </w:rPr>
          <w:t>7</w:t>
        </w:r>
      </w:fldSimple>
      <w:r>
        <w:t xml:space="preserve">. </w:t>
      </w:r>
      <w:r w:rsidRPr="00F719CD">
        <w:t>Şifreleme işlemine ait korelasyon analizi sonuçları</w:t>
      </w:r>
      <w:bookmarkEnd w:id="157"/>
    </w:p>
    <w:p w:rsidR="00CF32F7" w:rsidRPr="00286610" w:rsidRDefault="00CF32F7" w:rsidP="00286610"/>
    <w:p w:rsidR="00CF32F7" w:rsidRPr="002B224F" w:rsidRDefault="00CF32F7" w:rsidP="00361690">
      <w:pPr>
        <w:pStyle w:val="Heading3"/>
        <w:tabs>
          <w:tab w:val="left" w:pos="709"/>
          <w:tab w:val="right" w:leader="dot" w:pos="8222"/>
        </w:tabs>
        <w:ind w:left="567" w:hanging="567"/>
      </w:pPr>
      <w:bookmarkStart w:id="158" w:name="_Toc468971582"/>
      <w:r>
        <w:t>5.5.3. Diferansiyel atak analizi (NPCR-UACI)</w:t>
      </w:r>
      <w:bookmarkEnd w:id="158"/>
      <w:r>
        <w:t xml:space="preserve"> </w:t>
      </w:r>
    </w:p>
    <w:p w:rsidR="00CF32F7" w:rsidRPr="00DE5853" w:rsidRDefault="00CF32F7" w:rsidP="00510C0F">
      <w:pPr>
        <w:tabs>
          <w:tab w:val="left" w:pos="709"/>
          <w:tab w:val="right" w:leader="dot" w:pos="8222"/>
        </w:tabs>
      </w:pPr>
    </w:p>
    <w:p w:rsidR="00CF32F7" w:rsidRDefault="00CF32F7" w:rsidP="00510C0F">
      <w:pPr>
        <w:tabs>
          <w:tab w:val="left" w:pos="709"/>
          <w:tab w:val="right" w:leader="dot" w:pos="8222"/>
        </w:tabs>
        <w:rPr>
          <w:szCs w:val="24"/>
          <w:lang w:eastAsia="tr-TR"/>
        </w:rPr>
      </w:pPr>
      <w:r>
        <w:rPr>
          <w:szCs w:val="24"/>
          <w:lang w:eastAsia="tr-TR"/>
        </w:rPr>
        <w:t>Tablo 5</w:t>
      </w:r>
      <w:r w:rsidRPr="00C05E89">
        <w:rPr>
          <w:szCs w:val="24"/>
          <w:lang w:eastAsia="tr-TR"/>
        </w:rPr>
        <w:t>.4</w:t>
      </w:r>
      <w:r>
        <w:rPr>
          <w:szCs w:val="24"/>
          <w:lang w:eastAsia="tr-TR"/>
        </w:rPr>
        <w:t>.</w:t>
      </w:r>
      <w:r w:rsidRPr="00C05E89">
        <w:rPr>
          <w:szCs w:val="24"/>
          <w:lang w:eastAsia="tr-TR"/>
        </w:rPr>
        <w:t>’</w:t>
      </w:r>
      <w:r>
        <w:rPr>
          <w:szCs w:val="24"/>
          <w:lang w:eastAsia="tr-TR"/>
        </w:rPr>
        <w:t>t</w:t>
      </w:r>
      <w:r w:rsidRPr="00C05E89">
        <w:rPr>
          <w:szCs w:val="24"/>
          <w:lang w:eastAsia="tr-TR"/>
        </w:rPr>
        <w:t xml:space="preserve">e geliştirilen şifreleme algoritması ve karşılaştırma yapılan diğer tüm algoritmalara ait diferansiyel atak testleri sonucunda hesaplanan NPCR ve UACI test sonuçları görülmektedir. </w:t>
      </w:r>
      <w:r>
        <w:rPr>
          <w:szCs w:val="24"/>
          <w:lang w:eastAsia="tr-TR"/>
        </w:rPr>
        <w:t>Tablo 5</w:t>
      </w:r>
      <w:r w:rsidRPr="00C05E89">
        <w:rPr>
          <w:szCs w:val="24"/>
          <w:lang w:eastAsia="tr-TR"/>
        </w:rPr>
        <w:t>.4</w:t>
      </w:r>
      <w:r>
        <w:rPr>
          <w:szCs w:val="24"/>
          <w:lang w:eastAsia="tr-TR"/>
        </w:rPr>
        <w:t>.</w:t>
      </w:r>
      <w:r w:rsidRPr="00C05E89">
        <w:rPr>
          <w:szCs w:val="24"/>
          <w:lang w:eastAsia="tr-TR"/>
        </w:rPr>
        <w:t>’teki NPCR</w:t>
      </w:r>
      <w:r w:rsidRPr="003866CC">
        <w:rPr>
          <w:szCs w:val="24"/>
          <w:lang w:eastAsia="tr-TR"/>
        </w:rPr>
        <w:t>-UACI değerleri incelendiğinde, geliştirilen CS-AES şifreleme algoritmasının karşılaştırılan diğer algoritmalardan daha iyi ve optimal değere yakın NPCR ve UACI değerine sahip olduğu tespit edilmiştir. Sadece kaos tabanlı şifreleme ile gerçekleştirilen uygulamaya ait NPCR değerinin iyi fakat UACI değerinin diğer algoritmalardan daha düşük olduğu görülmektedir. AES ve S-AES şifreleme algoritmalarının değerleri ise birbirine yakındır. Bu sonuçlara göre geliştirilen CS-AES şifreleme algoritmasının diferansiyel atak saldırılarına karşılaştırılan diğer algoritmalardan daha dirençli olduğu görülmüştür.</w:t>
      </w:r>
    </w:p>
    <w:p w:rsidR="00CF32F7" w:rsidRPr="00445134" w:rsidRDefault="00CF32F7" w:rsidP="00510C0F">
      <w:pPr>
        <w:tabs>
          <w:tab w:val="left" w:pos="709"/>
          <w:tab w:val="right" w:leader="dot" w:pos="8222"/>
        </w:tabs>
        <w:rPr>
          <w:szCs w:val="24"/>
          <w:lang w:eastAsia="tr-TR"/>
        </w:rPr>
      </w:pPr>
    </w:p>
    <w:p w:rsidR="00CF32F7" w:rsidRDefault="00CF32F7" w:rsidP="00510C0F">
      <w:pPr>
        <w:pStyle w:val="tabloyazs"/>
        <w:tabs>
          <w:tab w:val="left" w:pos="709"/>
          <w:tab w:val="right" w:leader="dot" w:pos="8222"/>
        </w:tabs>
      </w:pPr>
      <w:bookmarkStart w:id="159" w:name="_Toc468971253"/>
      <w:r>
        <w:t xml:space="preserve">Tablo </w:t>
      </w:r>
      <w:fldSimple w:instr=" STYLEREF 1 \s ">
        <w:r>
          <w:rPr>
            <w:noProof/>
          </w:rPr>
          <w:t>5</w:t>
        </w:r>
      </w:fldSimple>
      <w:r>
        <w:t>.</w:t>
      </w:r>
      <w:fldSimple w:instr=" SEQ Tablo \* ARABIC \s 1 ">
        <w:r>
          <w:rPr>
            <w:noProof/>
          </w:rPr>
          <w:t>4</w:t>
        </w:r>
      </w:fldSimple>
      <w:r>
        <w:t xml:space="preserve">. </w:t>
      </w:r>
      <w:r w:rsidRPr="00160A72">
        <w:t>Şifreleme algoritmaları NPCR-UACI test sonuçları</w:t>
      </w:r>
      <w:bookmarkEnd w:id="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0"/>
        <w:gridCol w:w="1418"/>
        <w:gridCol w:w="1559"/>
      </w:tblGrid>
      <w:tr w:rsidR="00CF32F7" w:rsidRPr="00CA35D2" w:rsidTr="00CA35D2">
        <w:trPr>
          <w:jc w:val="center"/>
        </w:trPr>
        <w:tc>
          <w:tcPr>
            <w:tcW w:w="2830"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Algoritma / NPCR-UACI</w:t>
            </w:r>
          </w:p>
        </w:tc>
        <w:tc>
          <w:tcPr>
            <w:tcW w:w="1418"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NPCR</w:t>
            </w:r>
          </w:p>
        </w:tc>
        <w:tc>
          <w:tcPr>
            <w:tcW w:w="1559"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UACI</w:t>
            </w:r>
          </w:p>
        </w:tc>
      </w:tr>
      <w:tr w:rsidR="00CF32F7" w:rsidRPr="00CA35D2" w:rsidTr="00CA35D2">
        <w:trPr>
          <w:jc w:val="center"/>
        </w:trPr>
        <w:tc>
          <w:tcPr>
            <w:tcW w:w="2830"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Kaos şifreleme</w:t>
            </w:r>
          </w:p>
        </w:tc>
        <w:tc>
          <w:tcPr>
            <w:tcW w:w="1418"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99,3524</w:t>
            </w:r>
          </w:p>
        </w:tc>
        <w:tc>
          <w:tcPr>
            <w:tcW w:w="1559"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27,0803</w:t>
            </w:r>
          </w:p>
        </w:tc>
      </w:tr>
      <w:tr w:rsidR="00CF32F7" w:rsidRPr="00CA35D2" w:rsidTr="00CA35D2">
        <w:trPr>
          <w:jc w:val="center"/>
        </w:trPr>
        <w:tc>
          <w:tcPr>
            <w:tcW w:w="2830"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AES algoritması</w:t>
            </w:r>
          </w:p>
        </w:tc>
        <w:tc>
          <w:tcPr>
            <w:tcW w:w="1418"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99,6357</w:t>
            </w:r>
          </w:p>
        </w:tc>
        <w:tc>
          <w:tcPr>
            <w:tcW w:w="1559"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31,3142</w:t>
            </w:r>
          </w:p>
        </w:tc>
      </w:tr>
      <w:tr w:rsidR="00CF32F7" w:rsidRPr="00CA35D2" w:rsidTr="00CA35D2">
        <w:trPr>
          <w:jc w:val="center"/>
        </w:trPr>
        <w:tc>
          <w:tcPr>
            <w:tcW w:w="2830"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S-AES algoritması</w:t>
            </w:r>
          </w:p>
        </w:tc>
        <w:tc>
          <w:tcPr>
            <w:tcW w:w="1418"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99,6018</w:t>
            </w:r>
          </w:p>
        </w:tc>
        <w:tc>
          <w:tcPr>
            <w:tcW w:w="1559"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30,0706</w:t>
            </w:r>
          </w:p>
        </w:tc>
      </w:tr>
      <w:tr w:rsidR="00CF32F7" w:rsidRPr="00CA35D2" w:rsidTr="00CA35D2">
        <w:trPr>
          <w:jc w:val="center"/>
        </w:trPr>
        <w:tc>
          <w:tcPr>
            <w:tcW w:w="2830"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CS-AES algoritması</w:t>
            </w:r>
          </w:p>
        </w:tc>
        <w:tc>
          <w:tcPr>
            <w:tcW w:w="1418"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99,6368</w:t>
            </w:r>
          </w:p>
        </w:tc>
        <w:tc>
          <w:tcPr>
            <w:tcW w:w="1559"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31,6238</w:t>
            </w:r>
          </w:p>
        </w:tc>
      </w:tr>
    </w:tbl>
    <w:p w:rsidR="00CF32F7" w:rsidRPr="00007338" w:rsidRDefault="00CF32F7" w:rsidP="00510C0F">
      <w:pPr>
        <w:tabs>
          <w:tab w:val="left" w:pos="709"/>
          <w:tab w:val="right" w:leader="dot" w:pos="8222"/>
        </w:tabs>
      </w:pPr>
    </w:p>
    <w:p w:rsidR="00CF32F7" w:rsidRPr="00C622E5" w:rsidRDefault="00CF32F7" w:rsidP="00510C0F">
      <w:pPr>
        <w:pStyle w:val="Heading3"/>
        <w:tabs>
          <w:tab w:val="left" w:pos="709"/>
          <w:tab w:val="right" w:leader="dot" w:pos="8222"/>
        </w:tabs>
      </w:pPr>
      <w:bookmarkStart w:id="160" w:name="_Toc468971583"/>
      <w:r>
        <w:t>5.5.4. Bilgi entropi a</w:t>
      </w:r>
      <w:r w:rsidRPr="00C622E5">
        <w:t>nalizi</w:t>
      </w:r>
      <w:bookmarkEnd w:id="160"/>
    </w:p>
    <w:p w:rsidR="00CF32F7" w:rsidRPr="00C05E89" w:rsidRDefault="00CF32F7" w:rsidP="00510C0F">
      <w:pPr>
        <w:tabs>
          <w:tab w:val="left" w:pos="709"/>
          <w:tab w:val="right" w:leader="dot" w:pos="8222"/>
        </w:tabs>
      </w:pPr>
    </w:p>
    <w:p w:rsidR="00CF32F7" w:rsidRDefault="00CF32F7" w:rsidP="00EF5B99">
      <w:pPr>
        <w:tabs>
          <w:tab w:val="left" w:pos="709"/>
          <w:tab w:val="right" w:leader="dot" w:pos="8222"/>
        </w:tabs>
        <w:rPr>
          <w:szCs w:val="24"/>
        </w:rPr>
      </w:pPr>
      <w:r>
        <w:rPr>
          <w:szCs w:val="24"/>
        </w:rPr>
        <w:t>Tablo 5</w:t>
      </w:r>
      <w:r w:rsidRPr="00C05E89">
        <w:rPr>
          <w:szCs w:val="24"/>
        </w:rPr>
        <w:t>.5</w:t>
      </w:r>
      <w:r>
        <w:rPr>
          <w:szCs w:val="24"/>
        </w:rPr>
        <w:t>.</w:t>
      </w:r>
      <w:r w:rsidRPr="00C05E89">
        <w:rPr>
          <w:szCs w:val="24"/>
        </w:rPr>
        <w:t xml:space="preserve">’te şifreleme algoritmalarına ait bilgi entropi analiz sonuçları görülmektedir. </w:t>
      </w:r>
      <w:r w:rsidRPr="00C622E5">
        <w:rPr>
          <w:szCs w:val="24"/>
        </w:rPr>
        <w:t>CS-AES algoritmasının bilgi entropi analiz değeri diğer algo</w:t>
      </w:r>
      <w:r>
        <w:rPr>
          <w:szCs w:val="24"/>
        </w:rPr>
        <w:t>ritmalardan daha iyi ve optimum</w:t>
      </w:r>
      <w:r w:rsidRPr="00C622E5">
        <w:rPr>
          <w:szCs w:val="24"/>
        </w:rPr>
        <w:t xml:space="preserve"> değer olan 8’e çok yakındır. </w:t>
      </w:r>
      <w:r>
        <w:rPr>
          <w:szCs w:val="24"/>
        </w:rPr>
        <w:t xml:space="preserve">Analizi yapılan diğer şifreleme algoritmalarının entropi değerlerinin de iyi seviyelerde olduğu görülmektedir. </w:t>
      </w:r>
      <w:r w:rsidRPr="00C622E5">
        <w:rPr>
          <w:szCs w:val="24"/>
        </w:rPr>
        <w:t xml:space="preserve">Bu sonuçlara göre geliştirilen şifreleme algoritmasının resim üzerinde gerçekleştirdiği şifreleme işlemi sonucunda, yeterli bir entropi </w:t>
      </w:r>
      <w:r>
        <w:rPr>
          <w:szCs w:val="24"/>
        </w:rPr>
        <w:t>sonucu elde ettiği tespit edilmiştir</w:t>
      </w:r>
      <w:r w:rsidRPr="00C622E5">
        <w:rPr>
          <w:szCs w:val="24"/>
        </w:rPr>
        <w:t xml:space="preserve">. </w:t>
      </w:r>
    </w:p>
    <w:p w:rsidR="00CF32F7" w:rsidRDefault="00CF32F7" w:rsidP="00510C0F">
      <w:pPr>
        <w:tabs>
          <w:tab w:val="left" w:pos="709"/>
          <w:tab w:val="right" w:leader="dot" w:pos="8222"/>
        </w:tabs>
        <w:rPr>
          <w:szCs w:val="24"/>
        </w:rPr>
      </w:pPr>
    </w:p>
    <w:p w:rsidR="00CF32F7" w:rsidRDefault="00CF32F7" w:rsidP="00510C0F">
      <w:pPr>
        <w:pStyle w:val="tabloyazs"/>
        <w:tabs>
          <w:tab w:val="left" w:pos="709"/>
          <w:tab w:val="right" w:leader="dot" w:pos="8222"/>
        </w:tabs>
      </w:pPr>
      <w:bookmarkStart w:id="161" w:name="_Toc468971254"/>
      <w:r>
        <w:t xml:space="preserve">Tablo </w:t>
      </w:r>
      <w:fldSimple w:instr=" STYLEREF 1 \s ">
        <w:r>
          <w:rPr>
            <w:noProof/>
          </w:rPr>
          <w:t>5</w:t>
        </w:r>
      </w:fldSimple>
      <w:r>
        <w:t>.</w:t>
      </w:r>
      <w:fldSimple w:instr=" SEQ Tablo \* ARABIC \s 1 ">
        <w:r>
          <w:rPr>
            <w:noProof/>
          </w:rPr>
          <w:t>5</w:t>
        </w:r>
      </w:fldSimple>
      <w:r>
        <w:t xml:space="preserve">. </w:t>
      </w:r>
      <w:r w:rsidRPr="00A0476F">
        <w:t>Şifreleme algroritmaları bilgi entropi değerleri</w:t>
      </w:r>
      <w:bookmarkEnd w:id="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47"/>
        <w:gridCol w:w="2551"/>
      </w:tblGrid>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Algoritma</w:t>
            </w:r>
          </w:p>
        </w:tc>
        <w:tc>
          <w:tcPr>
            <w:tcW w:w="2551"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Bilgi entropi değeri</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Kaos şifreleme</w:t>
            </w:r>
          </w:p>
        </w:tc>
        <w:tc>
          <w:tcPr>
            <w:tcW w:w="2551"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7,9553</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AES algoritması</w:t>
            </w:r>
          </w:p>
        </w:tc>
        <w:tc>
          <w:tcPr>
            <w:tcW w:w="2551"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7,9587</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S-AES algoritması</w:t>
            </w:r>
          </w:p>
        </w:tc>
        <w:tc>
          <w:tcPr>
            <w:tcW w:w="2551"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7,9572</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CS-AES algoritması</w:t>
            </w:r>
          </w:p>
        </w:tc>
        <w:tc>
          <w:tcPr>
            <w:tcW w:w="2551"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7,9564</w:t>
            </w:r>
          </w:p>
        </w:tc>
      </w:tr>
    </w:tbl>
    <w:p w:rsidR="00CF32F7" w:rsidRDefault="00CF32F7" w:rsidP="00360AE5">
      <w:pPr>
        <w:tabs>
          <w:tab w:val="left" w:pos="709"/>
          <w:tab w:val="right" w:leader="dot" w:pos="8222"/>
        </w:tabs>
        <w:rPr>
          <w:szCs w:val="24"/>
        </w:rPr>
      </w:pPr>
    </w:p>
    <w:p w:rsidR="00CF32F7" w:rsidRDefault="00CF32F7" w:rsidP="00510C0F">
      <w:pPr>
        <w:tabs>
          <w:tab w:val="left" w:pos="709"/>
          <w:tab w:val="right" w:leader="dot" w:pos="8222"/>
        </w:tabs>
      </w:pPr>
    </w:p>
    <w:p w:rsidR="00CF32F7" w:rsidRDefault="00CF32F7" w:rsidP="00510C0F">
      <w:pPr>
        <w:pStyle w:val="Heading3"/>
        <w:tabs>
          <w:tab w:val="left" w:pos="709"/>
          <w:tab w:val="right" w:leader="dot" w:pos="8222"/>
        </w:tabs>
      </w:pPr>
      <w:bookmarkStart w:id="162" w:name="_Toc468971584"/>
      <w:r>
        <w:t>5.5.5. Şifreleme kalitesi a</w:t>
      </w:r>
      <w:r w:rsidRPr="008820A2">
        <w:t>nalizi</w:t>
      </w:r>
      <w:bookmarkEnd w:id="162"/>
    </w:p>
    <w:p w:rsidR="00CF32F7" w:rsidRPr="008820A2"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A07FD7">
        <w:rPr>
          <w:szCs w:val="24"/>
        </w:rPr>
        <w:t>Şifreleme kalite analizi için, CS-AES ve diğer şifr</w:t>
      </w:r>
      <w:r>
        <w:rPr>
          <w:szCs w:val="24"/>
        </w:rPr>
        <w:t>e</w:t>
      </w:r>
      <w:r w:rsidRPr="00A07FD7">
        <w:rPr>
          <w:szCs w:val="24"/>
        </w:rPr>
        <w:t>leme algoritmaları ile gerçekleştirilen şifreleme işlemleri sonucunda elde edilen şifreli resim ile üzerinde şifreleme yapılan orijinal resim piksel değerleri karşı</w:t>
      </w:r>
      <w:r>
        <w:rPr>
          <w:szCs w:val="24"/>
        </w:rPr>
        <w:t>laştırılmıştır. Tüm algoritmalar</w:t>
      </w:r>
      <w:r w:rsidRPr="00A07FD7">
        <w:rPr>
          <w:szCs w:val="24"/>
        </w:rPr>
        <w:t xml:space="preserve"> için şifreleme kalite analizi yapılmılştır</w:t>
      </w:r>
      <w:r w:rsidRPr="00C05E89">
        <w:rPr>
          <w:szCs w:val="24"/>
        </w:rPr>
        <w:t xml:space="preserve">. Tablo </w:t>
      </w:r>
      <w:r>
        <w:rPr>
          <w:szCs w:val="24"/>
        </w:rPr>
        <w:t>5</w:t>
      </w:r>
      <w:r w:rsidRPr="00C05E89">
        <w:rPr>
          <w:szCs w:val="24"/>
        </w:rPr>
        <w:t>.6</w:t>
      </w:r>
      <w:r>
        <w:rPr>
          <w:szCs w:val="24"/>
        </w:rPr>
        <w:t>.</w:t>
      </w:r>
      <w:r w:rsidRPr="00C05E89">
        <w:rPr>
          <w:szCs w:val="24"/>
        </w:rPr>
        <w:t xml:space="preserve">’da </w:t>
      </w:r>
      <w:r w:rsidRPr="00A07FD7">
        <w:rPr>
          <w:szCs w:val="24"/>
        </w:rPr>
        <w:t>şifreleme algoritmalarının şifreleme kalite değerleri görülmektedir. Kaos tabanlı şifreleme uygulamasının şifreleme kalite değeri en düşük, CS-AES algoritmasının değeri ise en yüksektir. AES ve S-AES algoritmalarının şifreleme kalite değeri ise CS-AES algoritmasına yakındır. Bu sonuçlara göre geliştirilen CS-AES şifreleme algoritmasının iyi bir şifreleme kalite analiz sonucuna sahip olduğu tespit edilmiştir.</w:t>
      </w:r>
    </w:p>
    <w:p w:rsidR="00CF32F7" w:rsidRPr="004169CF" w:rsidRDefault="00CF32F7" w:rsidP="00F8593D">
      <w:pPr>
        <w:pStyle w:val="resimyazs"/>
        <w:jc w:val="both"/>
      </w:pPr>
    </w:p>
    <w:p w:rsidR="00CF32F7" w:rsidRPr="000D3E4A" w:rsidRDefault="00CF32F7" w:rsidP="00510C0F">
      <w:pPr>
        <w:pStyle w:val="tabloyazs"/>
        <w:tabs>
          <w:tab w:val="left" w:pos="709"/>
          <w:tab w:val="right" w:leader="dot" w:pos="8222"/>
        </w:tabs>
      </w:pPr>
      <w:bookmarkStart w:id="163" w:name="_Toc468971255"/>
      <w:r w:rsidRPr="000D3E4A">
        <w:t xml:space="preserve">Tablo </w:t>
      </w:r>
      <w:fldSimple w:instr=" STYLEREF 1 \s ">
        <w:r>
          <w:rPr>
            <w:noProof/>
          </w:rPr>
          <w:t>5</w:t>
        </w:r>
      </w:fldSimple>
      <w:r>
        <w:t>.</w:t>
      </w:r>
      <w:fldSimple w:instr=" SEQ Tablo \* ARABIC \s 1 ">
        <w:r>
          <w:rPr>
            <w:noProof/>
          </w:rPr>
          <w:t>6</w:t>
        </w:r>
      </w:fldSimple>
      <w:r w:rsidRPr="000D3E4A">
        <w:t>.</w:t>
      </w:r>
      <w:r>
        <w:t xml:space="preserve"> </w:t>
      </w:r>
      <w:r w:rsidRPr="000D3E4A">
        <w:t>Şifreleme algroritmaları şifreleme kalitesi analizi sonuçları</w:t>
      </w:r>
      <w:bookmarkEnd w:id="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47"/>
        <w:gridCol w:w="3544"/>
      </w:tblGrid>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Algoritma</w:t>
            </w:r>
          </w:p>
        </w:tc>
        <w:tc>
          <w:tcPr>
            <w:tcW w:w="3544" w:type="dxa"/>
          </w:tcPr>
          <w:p w:rsidR="00CF32F7" w:rsidRPr="00CA35D2" w:rsidRDefault="00CF32F7" w:rsidP="00CA35D2">
            <w:pPr>
              <w:tabs>
                <w:tab w:val="left" w:pos="709"/>
                <w:tab w:val="right" w:leader="dot" w:pos="8222"/>
              </w:tabs>
              <w:jc w:val="center"/>
              <w:rPr>
                <w:b/>
                <w:sz w:val="20"/>
                <w:szCs w:val="20"/>
                <w:lang w:eastAsia="tr-TR"/>
              </w:rPr>
            </w:pPr>
            <w:r w:rsidRPr="00CA35D2">
              <w:rPr>
                <w:b/>
                <w:sz w:val="20"/>
                <w:szCs w:val="20"/>
                <w:lang w:eastAsia="tr-TR"/>
              </w:rPr>
              <w:t>Şifreleme kalitesi analizi sonucu</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Kaos şifreleme</w:t>
            </w:r>
          </w:p>
        </w:tc>
        <w:tc>
          <w:tcPr>
            <w:tcW w:w="3544"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26,5742</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AES algoritması</w:t>
            </w:r>
          </w:p>
        </w:tc>
        <w:tc>
          <w:tcPr>
            <w:tcW w:w="3544"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31,1527</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S-AES algoritması</w:t>
            </w:r>
          </w:p>
        </w:tc>
        <w:tc>
          <w:tcPr>
            <w:tcW w:w="3544"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30,5390</w:t>
            </w:r>
          </w:p>
        </w:tc>
      </w:tr>
      <w:tr w:rsidR="00CF32F7" w:rsidRPr="00CA35D2" w:rsidTr="00CA35D2">
        <w:trPr>
          <w:jc w:val="center"/>
        </w:trPr>
        <w:tc>
          <w:tcPr>
            <w:tcW w:w="2547"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CS-AES algoritması</w:t>
            </w:r>
          </w:p>
        </w:tc>
        <w:tc>
          <w:tcPr>
            <w:tcW w:w="3544" w:type="dxa"/>
          </w:tcPr>
          <w:p w:rsidR="00CF32F7" w:rsidRPr="00CA35D2" w:rsidRDefault="00CF32F7" w:rsidP="00CA35D2">
            <w:pPr>
              <w:tabs>
                <w:tab w:val="left" w:pos="709"/>
                <w:tab w:val="right" w:leader="dot" w:pos="8222"/>
              </w:tabs>
              <w:jc w:val="center"/>
              <w:rPr>
                <w:sz w:val="20"/>
                <w:szCs w:val="20"/>
                <w:lang w:eastAsia="tr-TR"/>
              </w:rPr>
            </w:pPr>
            <w:r w:rsidRPr="00CA35D2">
              <w:rPr>
                <w:sz w:val="20"/>
                <w:szCs w:val="20"/>
                <w:lang w:eastAsia="tr-TR"/>
              </w:rPr>
              <w:t>31,6329</w:t>
            </w:r>
          </w:p>
        </w:tc>
      </w:tr>
    </w:tbl>
    <w:p w:rsidR="00CF32F7" w:rsidRPr="00032128" w:rsidRDefault="00CF32F7" w:rsidP="00510C0F">
      <w:pPr>
        <w:tabs>
          <w:tab w:val="left" w:pos="709"/>
          <w:tab w:val="right" w:leader="dot" w:pos="8222"/>
        </w:tabs>
      </w:pPr>
    </w:p>
    <w:p w:rsidR="00CF32F7" w:rsidRPr="00D9326F" w:rsidRDefault="00CF32F7" w:rsidP="00510C0F">
      <w:pPr>
        <w:pStyle w:val="Heading3"/>
        <w:tabs>
          <w:tab w:val="left" w:pos="709"/>
          <w:tab w:val="right" w:leader="dot" w:pos="8222"/>
        </w:tabs>
      </w:pPr>
      <w:bookmarkStart w:id="164" w:name="_Toc468971585"/>
      <w:r>
        <w:t>5.5.6. Anahtar uzayı a</w:t>
      </w:r>
      <w:r w:rsidRPr="00D9326F">
        <w:t>nalizi</w:t>
      </w:r>
      <w:bookmarkEnd w:id="164"/>
    </w:p>
    <w:p w:rsidR="00CF32F7" w:rsidRDefault="00CF32F7" w:rsidP="00510C0F">
      <w:pPr>
        <w:tabs>
          <w:tab w:val="left" w:pos="709"/>
          <w:tab w:val="right" w:leader="dot" w:pos="8222"/>
        </w:tabs>
        <w:ind w:left="2124"/>
        <w:rPr>
          <w:color w:val="FF0000"/>
          <w:szCs w:val="24"/>
        </w:rPr>
      </w:pPr>
      <w:r>
        <w:rPr>
          <w:color w:val="FF0000"/>
          <w:szCs w:val="24"/>
        </w:rPr>
        <w:t xml:space="preserve">      </w:t>
      </w:r>
    </w:p>
    <w:p w:rsidR="00CF32F7" w:rsidRDefault="00CF32F7" w:rsidP="00510C0F">
      <w:pPr>
        <w:tabs>
          <w:tab w:val="left" w:pos="709"/>
          <w:tab w:val="right" w:leader="dot" w:pos="8222"/>
        </w:tabs>
        <w:rPr>
          <w:szCs w:val="24"/>
        </w:rPr>
      </w:pPr>
      <w:r>
        <w:rPr>
          <w:szCs w:val="24"/>
        </w:rPr>
        <w:t xml:space="preserve">Kaos tabanlı şifreleme sistemlerinde anahtar olarak sistemin başlangıç şartları ve sistem parametreleri kullanılmaktadır. CS-AES şifreleme algoritmasının, anahtar uzayı analizinde, algoritma tasarımında anlatıldığı üzere, şifreleme algoritmasında anahtar olarak kullanılan ve RSÜ tasarımının gerçekleştirildiği yeni skala edilmiş Zhongtang kaotik sistemi başlangıç şartları ve kontrol parametreleri incelenecektir. Geliştirilen şifreleme algoritmasında kullanılan kaotik </w:t>
      </w:r>
      <w:r w:rsidRPr="00445134">
        <w:rPr>
          <w:szCs w:val="24"/>
        </w:rPr>
        <w:t xml:space="preserve">sistem </w:t>
      </w:r>
      <w:r>
        <w:rPr>
          <w:szCs w:val="24"/>
        </w:rPr>
        <w:t>Denklem 5</w:t>
      </w:r>
      <w:r w:rsidRPr="00445134">
        <w:rPr>
          <w:szCs w:val="24"/>
        </w:rPr>
        <w:t xml:space="preserve">.8’de </w:t>
      </w:r>
      <w:r>
        <w:rPr>
          <w:szCs w:val="24"/>
        </w:rPr>
        <w:t xml:space="preserve">verilmiştir. </w:t>
      </w:r>
      <w:r w:rsidRPr="00114595">
        <w:rPr>
          <w:szCs w:val="24"/>
        </w:rPr>
        <w:t xml:space="preserve">Denklemdeki parametrelerin değerleri </w:t>
      </w:r>
      <w:r>
        <w:rPr>
          <w:szCs w:val="24"/>
        </w:rPr>
        <w:t xml:space="preserve">ve başlangıç şartları </w:t>
      </w:r>
      <w:r w:rsidRPr="00114595">
        <w:rPr>
          <w:szCs w:val="24"/>
        </w:rPr>
        <w:t xml:space="preserve">şu şekildedir: </w:t>
      </w:r>
    </w:p>
    <w:p w:rsidR="00CF32F7" w:rsidRDefault="00CF32F7" w:rsidP="00510C0F">
      <w:pPr>
        <w:tabs>
          <w:tab w:val="left" w:pos="709"/>
          <w:tab w:val="right" w:leader="dot" w:pos="8222"/>
        </w:tabs>
        <w:rPr>
          <w:szCs w:val="24"/>
        </w:rPr>
      </w:pPr>
      <w:r w:rsidRPr="00114595">
        <w:rPr>
          <w:szCs w:val="24"/>
        </w:rPr>
        <w:t>(a = 80, b = 40, c = 5, d = 10, e = 2, f = 10, g = 15 )</w:t>
      </w:r>
      <w:r>
        <w:rPr>
          <w:szCs w:val="24"/>
        </w:rPr>
        <w:t xml:space="preserve"> (x</w:t>
      </w:r>
      <w:r w:rsidRPr="008C0FC6">
        <w:rPr>
          <w:szCs w:val="24"/>
          <w:vertAlign w:val="subscript"/>
        </w:rPr>
        <w:t>0</w:t>
      </w:r>
      <w:r>
        <w:rPr>
          <w:szCs w:val="24"/>
        </w:rPr>
        <w:t>=1, y</w:t>
      </w:r>
      <w:r w:rsidRPr="008C0FC6">
        <w:rPr>
          <w:szCs w:val="24"/>
          <w:vertAlign w:val="subscript"/>
        </w:rPr>
        <w:t>0</w:t>
      </w:r>
      <w:r>
        <w:rPr>
          <w:szCs w:val="24"/>
        </w:rPr>
        <w:t>=0, z</w:t>
      </w:r>
      <w:r w:rsidRPr="008C0FC6">
        <w:rPr>
          <w:szCs w:val="24"/>
          <w:vertAlign w:val="subscript"/>
        </w:rPr>
        <w:t>0</w:t>
      </w:r>
      <w:r>
        <w:rPr>
          <w:szCs w:val="24"/>
        </w:rPr>
        <w:t>=1).</w:t>
      </w:r>
    </w:p>
    <w:p w:rsidR="00CF32F7" w:rsidRDefault="00CF32F7" w:rsidP="00510C0F">
      <w:pPr>
        <w:tabs>
          <w:tab w:val="left" w:pos="709"/>
          <w:tab w:val="right" w:leader="dot" w:pos="8222"/>
        </w:tabs>
        <w:rPr>
          <w:szCs w:val="24"/>
        </w:rPr>
      </w:pPr>
    </w:p>
    <w:p w:rsidR="00CF32F7" w:rsidRPr="00445134" w:rsidRDefault="00CF32F7" w:rsidP="00510C0F">
      <w:pPr>
        <w:keepNext/>
        <w:tabs>
          <w:tab w:val="left" w:pos="709"/>
          <w:tab w:val="right" w:leader="dot" w:pos="8222"/>
        </w:tabs>
        <w:jc w:val="center"/>
      </w:pPr>
      <w:r w:rsidRPr="00E6600D">
        <w:rPr>
          <w:position w:val="-50"/>
          <w:szCs w:val="24"/>
        </w:rPr>
        <w:object w:dxaOrig="1840" w:dyaOrig="1100">
          <v:shape id="_x0000_i1142" type="#_x0000_t75" style="width:93.75pt;height:57pt" o:ole="">
            <v:imagedata r:id="rId177" o:title=""/>
          </v:shape>
          <o:OLEObject Type="Embed" ProgID="Equation.DSMT4" ShapeID="_x0000_i1142" DrawAspect="Content" ObjectID="_1545738087" r:id="rId178"/>
        </w:object>
      </w:r>
      <w:r>
        <w:rPr>
          <w:szCs w:val="24"/>
        </w:rPr>
        <w:t xml:space="preserve">                                                                                                  (</w:t>
      </w:r>
      <w:r>
        <w:rPr>
          <w:szCs w:val="24"/>
        </w:rPr>
        <w:fldChar w:fldCharType="begin"/>
      </w:r>
      <w:r>
        <w:rPr>
          <w:szCs w:val="24"/>
        </w:rPr>
        <w:instrText xml:space="preserve"> STYLEREF 1 \s </w:instrText>
      </w:r>
      <w:r>
        <w:rPr>
          <w:szCs w:val="24"/>
        </w:rPr>
        <w:fldChar w:fldCharType="separate"/>
      </w:r>
      <w:r>
        <w:rPr>
          <w:noProof/>
          <w:szCs w:val="24"/>
        </w:rPr>
        <w:t>5</w:t>
      </w:r>
      <w:r>
        <w:rPr>
          <w:szCs w:val="24"/>
        </w:rPr>
        <w:fldChar w:fldCharType="end"/>
      </w:r>
      <w:r>
        <w:rPr>
          <w:szCs w:val="24"/>
        </w:rPr>
        <w:t>.</w:t>
      </w:r>
      <w:r>
        <w:rPr>
          <w:szCs w:val="24"/>
        </w:rPr>
        <w:fldChar w:fldCharType="begin"/>
      </w:r>
      <w:r>
        <w:rPr>
          <w:szCs w:val="24"/>
        </w:rPr>
        <w:instrText xml:space="preserve"> SEQ Denklem \* ARABIC \s 1 </w:instrText>
      </w:r>
      <w:r>
        <w:rPr>
          <w:szCs w:val="24"/>
        </w:rPr>
        <w:fldChar w:fldCharType="separate"/>
      </w:r>
      <w:r>
        <w:rPr>
          <w:noProof/>
          <w:szCs w:val="24"/>
        </w:rPr>
        <w:t>8</w:t>
      </w:r>
      <w:r>
        <w:rPr>
          <w:szCs w:val="24"/>
        </w:rPr>
        <w:fldChar w:fldCharType="end"/>
      </w:r>
      <w:r>
        <w:rPr>
          <w:szCs w:val="24"/>
        </w:rPr>
        <w:t>)</w:t>
      </w:r>
    </w:p>
    <w:p w:rsidR="00CF32F7" w:rsidRPr="003C63E7" w:rsidRDefault="00CF32F7" w:rsidP="00510C0F">
      <w:pPr>
        <w:tabs>
          <w:tab w:val="left" w:pos="709"/>
          <w:tab w:val="right" w:leader="dot" w:pos="8222"/>
        </w:tabs>
        <w:ind w:left="2124"/>
        <w:rPr>
          <w:color w:val="FF0000"/>
          <w:szCs w:val="24"/>
        </w:rPr>
      </w:pPr>
    </w:p>
    <w:p w:rsidR="00CF32F7" w:rsidRPr="006B5E44" w:rsidRDefault="00CF32F7" w:rsidP="00510C0F">
      <w:pPr>
        <w:tabs>
          <w:tab w:val="left" w:pos="709"/>
          <w:tab w:val="right" w:leader="dot" w:pos="8222"/>
        </w:tabs>
        <w:rPr>
          <w:sz w:val="32"/>
          <w:szCs w:val="32"/>
        </w:rPr>
      </w:pPr>
      <w:r>
        <w:rPr>
          <w:szCs w:val="24"/>
        </w:rPr>
        <w:t>Yeni skala edilmiş Z</w:t>
      </w:r>
      <w:r w:rsidRPr="006B5E44">
        <w:rPr>
          <w:szCs w:val="24"/>
        </w:rPr>
        <w:t>hongtanhg kaotik sistemi, 3 boyutlu sürekli bir kaotik sistem olduğu için başlangıç koşulları (x</w:t>
      </w:r>
      <w:r w:rsidRPr="006B5E44">
        <w:rPr>
          <w:szCs w:val="24"/>
          <w:vertAlign w:val="subscript"/>
        </w:rPr>
        <w:t>0,</w:t>
      </w:r>
      <w:r w:rsidRPr="006B5E44">
        <w:rPr>
          <w:szCs w:val="24"/>
        </w:rPr>
        <w:t xml:space="preserve"> y</w:t>
      </w:r>
      <w:r w:rsidRPr="006B5E44">
        <w:rPr>
          <w:szCs w:val="24"/>
          <w:vertAlign w:val="subscript"/>
        </w:rPr>
        <w:t>0,</w:t>
      </w:r>
      <w:r w:rsidRPr="006B5E44">
        <w:rPr>
          <w:szCs w:val="24"/>
        </w:rPr>
        <w:t xml:space="preserve"> z</w:t>
      </w:r>
      <w:r w:rsidRPr="006B5E44">
        <w:rPr>
          <w:szCs w:val="24"/>
          <w:vertAlign w:val="subscript"/>
        </w:rPr>
        <w:t xml:space="preserve">0 </w:t>
      </w:r>
      <w:r w:rsidRPr="006B5E44">
        <w:rPr>
          <w:szCs w:val="24"/>
        </w:rPr>
        <w:t>) olmaktadır. Başlangıç koşulları ve sistem parametresindeki her bir değişken için 10</w:t>
      </w:r>
      <w:r w:rsidRPr="006B5E44">
        <w:rPr>
          <w:szCs w:val="24"/>
          <w:vertAlign w:val="superscript"/>
        </w:rPr>
        <w:t>14</w:t>
      </w:r>
      <w:r w:rsidRPr="006B5E44">
        <w:rPr>
          <w:szCs w:val="24"/>
        </w:rPr>
        <w:t>, 3 adet başlangıç koşulu için toplamda 10</w:t>
      </w:r>
      <w:r w:rsidRPr="006B5E44">
        <w:rPr>
          <w:szCs w:val="24"/>
          <w:vertAlign w:val="superscript"/>
        </w:rPr>
        <w:t>42</w:t>
      </w:r>
      <w:r w:rsidRPr="006B5E44">
        <w:rPr>
          <w:szCs w:val="24"/>
        </w:rPr>
        <w:t xml:space="preserve">, sistem değişkenleri a, b, c, d, e, f, g olmak üzere toplamda 7 farklı sistem parametresine ve toplamda </w:t>
      </w:r>
      <w:r>
        <w:rPr>
          <w:szCs w:val="24"/>
        </w:rPr>
        <w:t>10</w:t>
      </w:r>
      <w:r w:rsidRPr="006B5E44">
        <w:rPr>
          <w:szCs w:val="24"/>
          <w:vertAlign w:val="superscript"/>
        </w:rPr>
        <w:t xml:space="preserve">84 </w:t>
      </w:r>
      <w:r w:rsidRPr="006B5E44">
        <w:rPr>
          <w:szCs w:val="24"/>
        </w:rPr>
        <w:t>anahtar uzayına sahiptir. Başlangıç koşulları ve sistem parametreleri birlikte değerlendirildiğinde toplamda 10</w:t>
      </w:r>
      <w:r w:rsidRPr="006B5E44">
        <w:rPr>
          <w:szCs w:val="24"/>
          <w:vertAlign w:val="superscript"/>
        </w:rPr>
        <w:t>126</w:t>
      </w:r>
      <w:r w:rsidRPr="006B5E44">
        <w:rPr>
          <w:szCs w:val="24"/>
        </w:rPr>
        <w:t xml:space="preserve"> gibi geniş bir anahtar uzayına sahip olduğu görülmektedir.</w:t>
      </w:r>
      <w:r w:rsidRPr="006B5E44">
        <w:rPr>
          <w:sz w:val="32"/>
          <w:szCs w:val="32"/>
        </w:rPr>
        <w:t xml:space="preserve"> </w:t>
      </w:r>
      <w:r w:rsidRPr="006B5E44">
        <w:rPr>
          <w:szCs w:val="24"/>
        </w:rPr>
        <w:t>CS-AES şifreleme algoritmasının bu analiz sonucunda oldukça geniş ve saldırılara dayanıklı bir anahtar uzayına sahip olduğu görülmektedir.</w:t>
      </w:r>
    </w:p>
    <w:p w:rsidR="00CF32F7" w:rsidRPr="003C63E7" w:rsidRDefault="00CF32F7" w:rsidP="00510C0F">
      <w:pPr>
        <w:tabs>
          <w:tab w:val="left" w:pos="709"/>
          <w:tab w:val="right" w:leader="dot" w:pos="8222"/>
        </w:tabs>
        <w:rPr>
          <w:b/>
          <w:color w:val="FF0000"/>
        </w:rPr>
      </w:pPr>
    </w:p>
    <w:p w:rsidR="00CF32F7" w:rsidRDefault="00CF32F7" w:rsidP="00510C0F">
      <w:pPr>
        <w:pStyle w:val="Heading3"/>
        <w:tabs>
          <w:tab w:val="left" w:pos="709"/>
          <w:tab w:val="right" w:leader="dot" w:pos="8222"/>
        </w:tabs>
      </w:pPr>
      <w:bookmarkStart w:id="165" w:name="_Toc468971586"/>
      <w:r>
        <w:t>5.5.7. Anahtar hassasiyet a</w:t>
      </w:r>
      <w:r w:rsidRPr="006B5E44">
        <w:t>nalizi</w:t>
      </w:r>
      <w:bookmarkEnd w:id="165"/>
    </w:p>
    <w:p w:rsidR="00CF32F7" w:rsidRDefault="00CF32F7" w:rsidP="00510C0F">
      <w:pPr>
        <w:tabs>
          <w:tab w:val="left" w:pos="709"/>
          <w:tab w:val="right" w:leader="dot" w:pos="8222"/>
        </w:tabs>
      </w:pPr>
    </w:p>
    <w:p w:rsidR="00CF32F7" w:rsidRDefault="00CF32F7" w:rsidP="00510C0F">
      <w:pPr>
        <w:tabs>
          <w:tab w:val="left" w:pos="709"/>
          <w:tab w:val="right" w:leader="dot" w:pos="8222"/>
        </w:tabs>
      </w:pPr>
      <w:r>
        <w:t xml:space="preserve">CS-AES şifeleme algoritması anahtar hassasiyet analizinde, anahtar uzayı analizinde belirtilen ve anahtar olarak kullanılan kaotik sisteme ait başlangıç şartları ve sistem parametrelerindeki küçük değişimler sonucu, şifreleme ve çözme işlemine ait sonuçlar irdelenmiştir. Bu değer ve parametrelerinin her hangi birinde gerçekleştirilen en ufak bir değişimin tamamen farklı bir şifreleme sonucu ürettiği tespit edilmiştir. Şifrelenmiş olan verinin çözümü sırasında kullanılacak olan, şifrelemede kullanılmış RSÜ tarafından üretilen özdeş rasgele bit dizilerinin, parametreler üzerindeki en ufak bir değişimin tamamen farklı rasgele diziler ürettiği ve şifreli resmi çözemediği görülmüştür. Bu sebeple geliştirilen kaos tabanlı hibrit CS-AES algoritması kaos tabanlı sistemlerin başlangıç değerlerine yüksek hassasiyetinden anahtarlar üzerindeki değişimlere hassas bağımlıdır. </w:t>
      </w:r>
    </w:p>
    <w:p w:rsidR="00CF32F7" w:rsidRPr="008078C6" w:rsidRDefault="00CF32F7" w:rsidP="00510C0F">
      <w:pPr>
        <w:tabs>
          <w:tab w:val="left" w:pos="709"/>
          <w:tab w:val="right" w:leader="dot" w:pos="8222"/>
        </w:tabs>
      </w:pPr>
    </w:p>
    <w:p w:rsidR="00CF32F7" w:rsidRPr="008078C6" w:rsidRDefault="00CF32F7" w:rsidP="00510C0F">
      <w:pPr>
        <w:pStyle w:val="Heading3"/>
        <w:tabs>
          <w:tab w:val="left" w:pos="709"/>
          <w:tab w:val="right" w:leader="dot" w:pos="8222"/>
        </w:tabs>
      </w:pPr>
      <w:bookmarkStart w:id="166" w:name="_Toc468971587"/>
      <w:r>
        <w:t>5.5.8. Şifreleme hızı a</w:t>
      </w:r>
      <w:r w:rsidRPr="008078C6">
        <w:t>nalizi</w:t>
      </w:r>
      <w:bookmarkEnd w:id="166"/>
      <w:r>
        <w:t xml:space="preserve"> </w:t>
      </w:r>
    </w:p>
    <w:p w:rsidR="00CF32F7" w:rsidRPr="008078C6"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Pr>
          <w:szCs w:val="24"/>
        </w:rPr>
        <w:t>Ş</w:t>
      </w:r>
      <w:r w:rsidRPr="00321FFD">
        <w:rPr>
          <w:szCs w:val="24"/>
        </w:rPr>
        <w:t xml:space="preserve">ifreleme </w:t>
      </w:r>
      <w:r>
        <w:rPr>
          <w:szCs w:val="24"/>
        </w:rPr>
        <w:t>uygulmasında 256x</w:t>
      </w:r>
      <w:r w:rsidRPr="00321FFD">
        <w:rPr>
          <w:szCs w:val="24"/>
        </w:rPr>
        <w:t xml:space="preserve">256 boyutundaki satallite. jpg resminin kaos tabanlı, </w:t>
      </w:r>
      <w:r>
        <w:rPr>
          <w:szCs w:val="24"/>
        </w:rPr>
        <w:t>AES, S-AES ve CS-AES algoritmalarına ait şifreleme ve çözme süreleri</w:t>
      </w:r>
      <w:r w:rsidRPr="00321FFD">
        <w:rPr>
          <w:szCs w:val="24"/>
        </w:rPr>
        <w:t xml:space="preserve"> Matlab ortamında yapılan kodlamalar ile tespit edilmiştir</w:t>
      </w:r>
      <w:r w:rsidRPr="00C05E89">
        <w:rPr>
          <w:szCs w:val="24"/>
        </w:rPr>
        <w:t xml:space="preserve">. </w:t>
      </w:r>
      <w:r>
        <w:rPr>
          <w:szCs w:val="24"/>
        </w:rPr>
        <w:t xml:space="preserve"> </w:t>
      </w:r>
      <w:r w:rsidRPr="00C05E89">
        <w:rPr>
          <w:szCs w:val="24"/>
        </w:rPr>
        <w:t xml:space="preserve">Tablo </w:t>
      </w:r>
      <w:r>
        <w:rPr>
          <w:szCs w:val="24"/>
        </w:rPr>
        <w:t>5</w:t>
      </w:r>
      <w:r w:rsidRPr="00C05E89">
        <w:rPr>
          <w:szCs w:val="24"/>
        </w:rPr>
        <w:t>.7</w:t>
      </w:r>
      <w:r>
        <w:rPr>
          <w:szCs w:val="24"/>
        </w:rPr>
        <w:t>.’de 65536 bayt</w:t>
      </w:r>
      <w:r w:rsidRPr="00C05E89">
        <w:rPr>
          <w:szCs w:val="24"/>
        </w:rPr>
        <w:t xml:space="preserve"> değerindeki resme ait şifreleme, çözme ve toplam zamanları </w:t>
      </w:r>
      <w:r w:rsidRPr="00321FFD">
        <w:rPr>
          <w:szCs w:val="24"/>
        </w:rPr>
        <w:t xml:space="preserve">görülmektedir.  Tablodaki değerler karşılaştırıldığında daha düşük güvenlik seviyesine sahip sadece XOR işlemi ile gerçekleştiren kaotik şifrelemenin şifreleme ve çözme zamanlarının en düşük değerler olduğu, ağır işlem yüküne sahip AES algoritmasının sürelerinin çok yüksek olduğu görülmektedir. S-AES şifreleme </w:t>
      </w:r>
      <w:r>
        <w:rPr>
          <w:szCs w:val="24"/>
        </w:rPr>
        <w:t>algoritmasının resmi yaklaşık 9,29</w:t>
      </w:r>
      <w:r w:rsidRPr="00321FFD">
        <w:rPr>
          <w:szCs w:val="24"/>
        </w:rPr>
        <w:t xml:space="preserve"> sn. de şifreleyip çözdüğü, daha yüksek güvenlik seviyesine sahip geliştirilen CS-AE</w:t>
      </w:r>
      <w:r>
        <w:rPr>
          <w:szCs w:val="24"/>
        </w:rPr>
        <w:t>S algoritmasının ise yaklaşık 8,67</w:t>
      </w:r>
      <w:r w:rsidRPr="00321FFD">
        <w:rPr>
          <w:szCs w:val="24"/>
        </w:rPr>
        <w:t xml:space="preserve"> sn. de bu işlemleri gerçekleştirdiği tespit edilmiştir. Bu değerlere göre, geliştirilen CS-AES şifreleme algoritmasının güvenli ve verimli şifreleme için iyi bir zaman performansına sahip olduğu söylenebilir.</w:t>
      </w:r>
    </w:p>
    <w:p w:rsidR="00CF32F7" w:rsidRPr="00321FFD" w:rsidRDefault="00CF32F7" w:rsidP="00510C0F">
      <w:pPr>
        <w:tabs>
          <w:tab w:val="left" w:pos="709"/>
          <w:tab w:val="right" w:leader="dot" w:pos="8222"/>
        </w:tabs>
        <w:rPr>
          <w:szCs w:val="24"/>
        </w:rPr>
      </w:pPr>
    </w:p>
    <w:p w:rsidR="00CF32F7" w:rsidRDefault="00CF32F7" w:rsidP="00510C0F">
      <w:pPr>
        <w:pStyle w:val="tabloyazs"/>
        <w:tabs>
          <w:tab w:val="left" w:pos="709"/>
          <w:tab w:val="right" w:leader="dot" w:pos="8222"/>
        </w:tabs>
      </w:pPr>
      <w:bookmarkStart w:id="167" w:name="_Toc468971256"/>
      <w:r w:rsidRPr="000D3E4A">
        <w:t xml:space="preserve">Tablo </w:t>
      </w:r>
      <w:fldSimple w:instr=" STYLEREF 1 \s ">
        <w:r>
          <w:rPr>
            <w:noProof/>
          </w:rPr>
          <w:t>5</w:t>
        </w:r>
      </w:fldSimple>
      <w:r>
        <w:t>.</w:t>
      </w:r>
      <w:fldSimple w:instr=" SEQ Tablo \* ARABIC \s 1 ">
        <w:r>
          <w:rPr>
            <w:noProof/>
          </w:rPr>
          <w:t>7</w:t>
        </w:r>
      </w:fldSimple>
      <w:r w:rsidRPr="000D3E4A">
        <w:t>.</w:t>
      </w:r>
      <w:r>
        <w:t xml:space="preserve"> </w:t>
      </w:r>
      <w:r w:rsidRPr="000D3E4A">
        <w:t>Şifreleme ve çözme süreleri karşılaştırma tablosu</w:t>
      </w:r>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0"/>
        <w:gridCol w:w="1701"/>
        <w:gridCol w:w="1560"/>
        <w:gridCol w:w="1559"/>
      </w:tblGrid>
      <w:tr w:rsidR="00CF32F7" w:rsidRPr="00CA35D2" w:rsidTr="00CA35D2">
        <w:trPr>
          <w:jc w:val="center"/>
        </w:trPr>
        <w:tc>
          <w:tcPr>
            <w:tcW w:w="2830" w:type="dxa"/>
          </w:tcPr>
          <w:p w:rsidR="00CF32F7" w:rsidRPr="00CA35D2" w:rsidRDefault="00CF32F7" w:rsidP="00CA35D2">
            <w:pPr>
              <w:pStyle w:val="resimyazs"/>
              <w:tabs>
                <w:tab w:val="left" w:pos="709"/>
                <w:tab w:val="right" w:leader="dot" w:pos="8222"/>
              </w:tabs>
              <w:jc w:val="both"/>
              <w:rPr>
                <w:b/>
                <w:sz w:val="20"/>
                <w:szCs w:val="20"/>
                <w:lang w:eastAsia="tr-TR"/>
              </w:rPr>
            </w:pPr>
          </w:p>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Algoritma</w:t>
            </w:r>
          </w:p>
        </w:tc>
        <w:tc>
          <w:tcPr>
            <w:tcW w:w="1701"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Şifreleme zamanı (sn.)</w:t>
            </w:r>
          </w:p>
        </w:tc>
        <w:tc>
          <w:tcPr>
            <w:tcW w:w="1560"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Çözme zamanı (sn.)</w:t>
            </w:r>
          </w:p>
        </w:tc>
        <w:tc>
          <w:tcPr>
            <w:tcW w:w="1559" w:type="dxa"/>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Toplam zaman (sn.)</w:t>
            </w:r>
          </w:p>
        </w:tc>
      </w:tr>
      <w:tr w:rsidR="00CF32F7" w:rsidRPr="00CA35D2" w:rsidTr="00CA35D2">
        <w:trPr>
          <w:jc w:val="center"/>
        </w:trPr>
        <w:tc>
          <w:tcPr>
            <w:tcW w:w="2830" w:type="dxa"/>
            <w:vAlign w:val="bottom"/>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Kaos şifreleme</w:t>
            </w:r>
          </w:p>
        </w:tc>
        <w:tc>
          <w:tcPr>
            <w:tcW w:w="1701"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2,627</w:t>
            </w:r>
          </w:p>
        </w:tc>
        <w:tc>
          <w:tcPr>
            <w:tcW w:w="1560"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1,759</w:t>
            </w:r>
          </w:p>
        </w:tc>
        <w:tc>
          <w:tcPr>
            <w:tcW w:w="1559"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4,386</w:t>
            </w:r>
          </w:p>
        </w:tc>
      </w:tr>
      <w:tr w:rsidR="00CF32F7" w:rsidRPr="00CA35D2" w:rsidTr="00CA35D2">
        <w:trPr>
          <w:jc w:val="center"/>
        </w:trPr>
        <w:tc>
          <w:tcPr>
            <w:tcW w:w="2830" w:type="dxa"/>
            <w:vAlign w:val="bottom"/>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AES algoritması</w:t>
            </w:r>
          </w:p>
        </w:tc>
        <w:tc>
          <w:tcPr>
            <w:tcW w:w="1701"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29,344</w:t>
            </w:r>
          </w:p>
        </w:tc>
        <w:tc>
          <w:tcPr>
            <w:tcW w:w="1560"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36,502</w:t>
            </w:r>
          </w:p>
        </w:tc>
        <w:tc>
          <w:tcPr>
            <w:tcW w:w="1559"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65,846</w:t>
            </w:r>
          </w:p>
        </w:tc>
      </w:tr>
      <w:tr w:rsidR="00CF32F7" w:rsidRPr="00CA35D2" w:rsidTr="00CA35D2">
        <w:trPr>
          <w:jc w:val="center"/>
        </w:trPr>
        <w:tc>
          <w:tcPr>
            <w:tcW w:w="2830" w:type="dxa"/>
            <w:vAlign w:val="bottom"/>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S-AES algoritması</w:t>
            </w:r>
          </w:p>
        </w:tc>
        <w:tc>
          <w:tcPr>
            <w:tcW w:w="1701"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3,984</w:t>
            </w:r>
          </w:p>
        </w:tc>
        <w:tc>
          <w:tcPr>
            <w:tcW w:w="1560"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5,313</w:t>
            </w:r>
          </w:p>
        </w:tc>
        <w:tc>
          <w:tcPr>
            <w:tcW w:w="1559"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9,297</w:t>
            </w:r>
          </w:p>
        </w:tc>
      </w:tr>
      <w:tr w:rsidR="00CF32F7" w:rsidRPr="00CA35D2" w:rsidTr="00CA35D2">
        <w:trPr>
          <w:jc w:val="center"/>
        </w:trPr>
        <w:tc>
          <w:tcPr>
            <w:tcW w:w="2830" w:type="dxa"/>
            <w:vAlign w:val="bottom"/>
          </w:tcPr>
          <w:p w:rsidR="00CF32F7" w:rsidRPr="00CA35D2" w:rsidRDefault="00CF32F7" w:rsidP="00CA35D2">
            <w:pPr>
              <w:pStyle w:val="resimyazs"/>
              <w:tabs>
                <w:tab w:val="left" w:pos="709"/>
                <w:tab w:val="right" w:leader="dot" w:pos="8222"/>
              </w:tabs>
              <w:rPr>
                <w:b/>
                <w:sz w:val="20"/>
                <w:szCs w:val="20"/>
                <w:lang w:eastAsia="tr-TR"/>
              </w:rPr>
            </w:pPr>
            <w:r w:rsidRPr="00CA35D2">
              <w:rPr>
                <w:b/>
                <w:sz w:val="20"/>
                <w:szCs w:val="20"/>
                <w:lang w:eastAsia="tr-TR"/>
              </w:rPr>
              <w:t>Önerilen CS-AES algoritması</w:t>
            </w:r>
          </w:p>
        </w:tc>
        <w:tc>
          <w:tcPr>
            <w:tcW w:w="1701"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3,436</w:t>
            </w:r>
          </w:p>
        </w:tc>
        <w:tc>
          <w:tcPr>
            <w:tcW w:w="1560"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5,236</w:t>
            </w:r>
          </w:p>
        </w:tc>
        <w:tc>
          <w:tcPr>
            <w:tcW w:w="1559" w:type="dxa"/>
            <w:vAlign w:val="bottom"/>
          </w:tcPr>
          <w:p w:rsidR="00CF32F7" w:rsidRPr="00CA35D2" w:rsidRDefault="00CF32F7" w:rsidP="00CA35D2">
            <w:pPr>
              <w:pStyle w:val="resimyazs"/>
              <w:tabs>
                <w:tab w:val="left" w:pos="709"/>
                <w:tab w:val="right" w:leader="dot" w:pos="8222"/>
              </w:tabs>
              <w:rPr>
                <w:sz w:val="20"/>
                <w:szCs w:val="20"/>
                <w:lang w:eastAsia="tr-TR"/>
              </w:rPr>
            </w:pPr>
            <w:r w:rsidRPr="00CA35D2">
              <w:rPr>
                <w:sz w:val="20"/>
                <w:szCs w:val="20"/>
                <w:lang w:eastAsia="tr-TR"/>
              </w:rPr>
              <w:t>8,672</w:t>
            </w:r>
          </w:p>
        </w:tc>
      </w:tr>
    </w:tbl>
    <w:p w:rsidR="00CF32F7" w:rsidRPr="003C63E7" w:rsidRDefault="00CF32F7" w:rsidP="00F058F0">
      <w:pPr>
        <w:tabs>
          <w:tab w:val="left" w:pos="709"/>
          <w:tab w:val="right" w:leader="dot" w:pos="8222"/>
        </w:tabs>
        <w:rPr>
          <w:color w:val="FF0000"/>
          <w:sz w:val="32"/>
          <w:szCs w:val="32"/>
        </w:rPr>
      </w:pPr>
    </w:p>
    <w:p w:rsidR="00CF32F7" w:rsidRDefault="00CF32F7" w:rsidP="00F058F0">
      <w:pPr>
        <w:keepNext/>
        <w:tabs>
          <w:tab w:val="left" w:pos="709"/>
          <w:tab w:val="right" w:leader="dot" w:pos="8222"/>
        </w:tabs>
        <w:jc w:val="center"/>
      </w:pPr>
      <w:r w:rsidRPr="00B173BD">
        <w:rPr>
          <w:noProof/>
          <w:lang w:eastAsia="tr-TR"/>
        </w:rPr>
        <w:pict>
          <v:shape id="Grafik 44" o:spid="_x0000_i1143" type="#_x0000_t75" style="width:378pt;height:21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">
            <v:imagedata r:id="rId179" o:title="" cropbottom="-16f"/>
            <o:lock v:ext="edit" aspectratio="f"/>
          </v:shape>
        </w:pict>
      </w:r>
    </w:p>
    <w:p w:rsidR="00CF32F7" w:rsidRPr="00F058F0" w:rsidRDefault="00CF32F7" w:rsidP="00F058F0">
      <w:pPr>
        <w:pStyle w:val="Caption"/>
        <w:tabs>
          <w:tab w:val="left" w:pos="709"/>
          <w:tab w:val="right" w:leader="dot" w:pos="8222"/>
        </w:tabs>
        <w:jc w:val="center"/>
      </w:pPr>
      <w:bookmarkStart w:id="168" w:name="_Toc470095637"/>
      <w:r>
        <w:t xml:space="preserve">Şekil </w:t>
      </w:r>
      <w:fldSimple w:instr=" STYLEREF 1 \s ">
        <w:r>
          <w:rPr>
            <w:noProof/>
          </w:rPr>
          <w:t>5</w:t>
        </w:r>
      </w:fldSimple>
      <w:r>
        <w:t>.</w:t>
      </w:r>
      <w:fldSimple w:instr=" SEQ Şekil \* ARABIC \s 1 ">
        <w:r>
          <w:rPr>
            <w:noProof/>
          </w:rPr>
          <w:t>8</w:t>
        </w:r>
      </w:fldSimple>
      <w:r>
        <w:t xml:space="preserve">. </w:t>
      </w:r>
      <w:r w:rsidRPr="00C65487">
        <w:t>Şifreleme ve çözme işlemleri toplam bellek kullanımı (128 bitlik şifreleme)</w:t>
      </w:r>
      <w:bookmarkEnd w:id="168"/>
    </w:p>
    <w:p w:rsidR="00CF32F7" w:rsidRPr="003C63E7" w:rsidRDefault="00CF32F7" w:rsidP="00510C0F">
      <w:pPr>
        <w:tabs>
          <w:tab w:val="left" w:pos="709"/>
          <w:tab w:val="right" w:leader="dot" w:pos="8222"/>
        </w:tabs>
        <w:rPr>
          <w:b/>
          <w:color w:val="FF0000"/>
        </w:rPr>
      </w:pPr>
    </w:p>
    <w:p w:rsidR="00CF32F7" w:rsidRDefault="00CF32F7" w:rsidP="00510C0F">
      <w:pPr>
        <w:pStyle w:val="Heading3"/>
        <w:tabs>
          <w:tab w:val="left" w:pos="709"/>
          <w:tab w:val="right" w:leader="dot" w:pos="8222"/>
        </w:tabs>
      </w:pPr>
      <w:bookmarkStart w:id="169" w:name="_Toc468971588"/>
      <w:r>
        <w:t>5.5.9. Bellek kullanım a</w:t>
      </w:r>
      <w:r w:rsidRPr="00321FFD">
        <w:t>nalizi</w:t>
      </w:r>
      <w:bookmarkEnd w:id="169"/>
    </w:p>
    <w:p w:rsidR="00CF32F7" w:rsidRPr="00321FFD" w:rsidRDefault="00CF32F7" w:rsidP="00510C0F">
      <w:pPr>
        <w:tabs>
          <w:tab w:val="left" w:pos="709"/>
          <w:tab w:val="right" w:leader="dot" w:pos="8222"/>
        </w:tabs>
      </w:pPr>
    </w:p>
    <w:p w:rsidR="00CF32F7" w:rsidRDefault="00CF32F7" w:rsidP="00510C0F">
      <w:pPr>
        <w:tabs>
          <w:tab w:val="left" w:pos="709"/>
          <w:tab w:val="right" w:leader="dot" w:pos="8222"/>
        </w:tabs>
        <w:rPr>
          <w:szCs w:val="24"/>
        </w:rPr>
      </w:pPr>
      <w:r w:rsidRPr="00321FFD">
        <w:rPr>
          <w:szCs w:val="24"/>
        </w:rPr>
        <w:t>Geliştirilen şifreleme algoritmasının bellek kullanım miktarının belirlenmesi ve d</w:t>
      </w:r>
      <w:r>
        <w:rPr>
          <w:szCs w:val="24"/>
        </w:rPr>
        <w:t>iğer şifreleme algoritmaları ile</w:t>
      </w:r>
      <w:r w:rsidRPr="00321FFD">
        <w:rPr>
          <w:szCs w:val="24"/>
        </w:rPr>
        <w:t xml:space="preserve"> karşılaştırmak için, </w:t>
      </w:r>
      <w:r>
        <w:rPr>
          <w:szCs w:val="24"/>
        </w:rPr>
        <w:t>satallite.</w:t>
      </w:r>
      <w:r w:rsidRPr="00321FFD">
        <w:rPr>
          <w:szCs w:val="24"/>
        </w:rPr>
        <w:t xml:space="preserve"> jpg</w:t>
      </w:r>
      <w:r>
        <w:rPr>
          <w:szCs w:val="24"/>
        </w:rPr>
        <w:t xml:space="preserve"> resmi (65536 bayt</w:t>
      </w:r>
      <w:r w:rsidRPr="00321FFD">
        <w:rPr>
          <w:szCs w:val="24"/>
        </w:rPr>
        <w:t xml:space="preserve">) şifreleme ve çözme işlemine tabi tutularak, bir blok için (128 bit) algoritmaların bellek kullanım miktarları </w:t>
      </w:r>
      <w:r>
        <w:rPr>
          <w:szCs w:val="24"/>
        </w:rPr>
        <w:t>M</w:t>
      </w:r>
      <w:r w:rsidRPr="00321FFD">
        <w:rPr>
          <w:szCs w:val="24"/>
        </w:rPr>
        <w:t>atlab profile</w:t>
      </w:r>
      <w:r>
        <w:rPr>
          <w:szCs w:val="24"/>
        </w:rPr>
        <w:t xml:space="preserve"> viewer ile </w:t>
      </w:r>
      <w:r w:rsidRPr="00321FFD">
        <w:rPr>
          <w:szCs w:val="24"/>
        </w:rPr>
        <w:t xml:space="preserve">ölçülmüştür.  </w:t>
      </w:r>
      <w:r>
        <w:rPr>
          <w:szCs w:val="24"/>
        </w:rPr>
        <w:t>Şekil 5</w:t>
      </w:r>
      <w:r w:rsidRPr="00C05E89">
        <w:rPr>
          <w:szCs w:val="24"/>
        </w:rPr>
        <w:t>.8</w:t>
      </w:r>
      <w:r>
        <w:rPr>
          <w:szCs w:val="24"/>
        </w:rPr>
        <w:t>.</w:t>
      </w:r>
      <w:r w:rsidRPr="00C05E89">
        <w:rPr>
          <w:szCs w:val="24"/>
        </w:rPr>
        <w:t xml:space="preserve">’de kaos </w:t>
      </w:r>
      <w:r w:rsidRPr="00321FFD">
        <w:rPr>
          <w:szCs w:val="24"/>
        </w:rPr>
        <w:t>tabanlı, AES, S-AES ve CS-AES şifreleme algoritmalarının, şifreleme ve çözme işlemleri için ihtiyaç duydukları bellek miktarları görülmektedir. Sadece XOR işlemi ile gerçekle</w:t>
      </w:r>
      <w:r>
        <w:rPr>
          <w:szCs w:val="24"/>
        </w:rPr>
        <w:t>ştirilen kaotik şifreleme 12 Kb</w:t>
      </w:r>
      <w:r w:rsidRPr="00321FFD">
        <w:rPr>
          <w:szCs w:val="24"/>
        </w:rPr>
        <w:t xml:space="preserve">. ile en düşük bellek gereksinimine, AES algoritması 160 </w:t>
      </w:r>
      <w:r>
        <w:rPr>
          <w:szCs w:val="24"/>
        </w:rPr>
        <w:t>Kb.</w:t>
      </w:r>
      <w:r w:rsidRPr="00321FFD">
        <w:rPr>
          <w:szCs w:val="24"/>
        </w:rPr>
        <w:t xml:space="preserve"> ile en yüksek bellek gereksinimine sahip algoritmalardır. S-AES ve CS-AES algoritması ise 36 ve 42 </w:t>
      </w:r>
      <w:r>
        <w:rPr>
          <w:szCs w:val="24"/>
        </w:rPr>
        <w:t>Kb.</w:t>
      </w:r>
      <w:r w:rsidRPr="00321FFD">
        <w:rPr>
          <w:szCs w:val="24"/>
        </w:rPr>
        <w:t xml:space="preserve"> ile birbirine çok yakın ve güvenlik seviyelerine göre iyi bir bellek kullanımına sahip oldukları görülmektedir.</w:t>
      </w:r>
    </w:p>
    <w:p w:rsidR="00CF32F7" w:rsidRDefault="00CF32F7" w:rsidP="00510C0F">
      <w:pPr>
        <w:tabs>
          <w:tab w:val="left" w:pos="709"/>
          <w:tab w:val="right" w:leader="dot" w:pos="8222"/>
        </w:tabs>
        <w:rPr>
          <w:szCs w:val="24"/>
        </w:rPr>
        <w:sectPr w:rsidR="00CF32F7" w:rsidSect="00D27AF0">
          <w:pgSz w:w="11906" w:h="16838"/>
          <w:pgMar w:top="1701" w:right="1418" w:bottom="1701" w:left="2268" w:header="709" w:footer="709" w:gutter="0"/>
          <w:cols w:space="708"/>
          <w:titlePg/>
          <w:docGrid w:linePitch="360"/>
        </w:sectPr>
      </w:pPr>
    </w:p>
    <w:p w:rsidR="00CF32F7" w:rsidRDefault="00CF32F7" w:rsidP="00510C0F">
      <w:pPr>
        <w:tabs>
          <w:tab w:val="left" w:pos="709"/>
          <w:tab w:val="right" w:leader="dot" w:pos="8222"/>
        </w:tabs>
        <w:rPr>
          <w:szCs w:val="24"/>
        </w:rPr>
      </w:pPr>
    </w:p>
    <w:p w:rsidR="00CF32F7" w:rsidRDefault="00CF32F7" w:rsidP="00510C0F">
      <w:pPr>
        <w:tabs>
          <w:tab w:val="left" w:pos="709"/>
          <w:tab w:val="right" w:leader="dot" w:pos="8222"/>
        </w:tabs>
        <w:rPr>
          <w:color w:val="FF0000"/>
        </w:rPr>
      </w:pPr>
    </w:p>
    <w:p w:rsidR="00CF32F7" w:rsidRDefault="00CF32F7" w:rsidP="00510C0F">
      <w:pPr>
        <w:pStyle w:val="Heading1"/>
        <w:tabs>
          <w:tab w:val="left" w:pos="709"/>
          <w:tab w:val="right" w:leader="dot" w:pos="8222"/>
        </w:tabs>
        <w:ind w:left="1418" w:hanging="1418"/>
      </w:pPr>
      <w:bookmarkStart w:id="170" w:name="_Toc468971589"/>
      <w:r>
        <w:t xml:space="preserve"> </w:t>
      </w:r>
      <w:r w:rsidRPr="0026796D">
        <w:t>SONUÇLAR, DEĞERLENDİRME VE ÖNERİLER</w:t>
      </w:r>
      <w:bookmarkEnd w:id="170"/>
      <w:r w:rsidRPr="0026796D">
        <w:t xml:space="preserve">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r w:rsidRPr="00BB7843">
        <w:t xml:space="preserve">Kaotik sistemler sahip oldukları </w:t>
      </w:r>
      <w:r>
        <w:t xml:space="preserve">rasgelelik, </w:t>
      </w:r>
      <w:r w:rsidRPr="00BB7843">
        <w:t>ergodiklik ve başlangıç şartlarına olan hassas bağımlılık gibi özelliklerinden dolayı, kriptolojik uygulamaların temel gereksinimleri olan karıştırma ve yayılma özelliklerini sağlamaktadır</w:t>
      </w:r>
      <w:r>
        <w:t>lar</w:t>
      </w:r>
      <w:r w:rsidRPr="00BB7843">
        <w:t>. Literatürdeki sadece kaotik sistemler ile gerçekleştirilen şifreleme uygulamalarının bazı zafiyetler taşıdığı ve saldırılara yeterince dayanıklı olmadığı gösterilmiştir.  M</w:t>
      </w:r>
      <w:r>
        <w:t xml:space="preserve">odern şifreleme algoritmaları incelendiğinde </w:t>
      </w:r>
      <w:r w:rsidRPr="00BB7843">
        <w:t>ise</w:t>
      </w:r>
      <w:r>
        <w:t>,</w:t>
      </w:r>
      <w:r w:rsidRPr="00BB7843">
        <w:t xml:space="preserve"> gün geçtikçe daha büyük anahtar uzunlukları</w:t>
      </w:r>
      <w:r>
        <w:t xml:space="preserve"> ile şifreleme yükleri artmakta</w:t>
      </w:r>
      <w:r w:rsidRPr="00BB7843">
        <w:t xml:space="preserve"> özellikle büyük boyutlu verilerin şifrelenmesinde ve gerçek zamanlı uygulamalarda</w:t>
      </w:r>
      <w:r>
        <w:t>,</w:t>
      </w:r>
      <w:r w:rsidRPr="00BB7843">
        <w:t xml:space="preserve"> şifreleme sürelerin</w:t>
      </w:r>
      <w:r>
        <w:t>in</w:t>
      </w:r>
      <w:r w:rsidRPr="00BB7843">
        <w:t xml:space="preserve"> uzamasına ve aşırı kaynak tüketimine sebep ol</w:t>
      </w:r>
      <w:r>
        <w:t>duğu görülmektedir</w:t>
      </w:r>
      <w:r w:rsidRPr="00BB7843">
        <w:t xml:space="preserve">. </w:t>
      </w:r>
    </w:p>
    <w:p w:rsidR="00CF32F7" w:rsidRDefault="00CF32F7" w:rsidP="00510C0F">
      <w:pPr>
        <w:tabs>
          <w:tab w:val="left" w:pos="709"/>
          <w:tab w:val="right" w:leader="dot" w:pos="8222"/>
        </w:tabs>
      </w:pPr>
    </w:p>
    <w:p w:rsidR="00CF32F7" w:rsidRPr="00BB7843" w:rsidRDefault="00CF32F7" w:rsidP="00510C0F">
      <w:pPr>
        <w:tabs>
          <w:tab w:val="left" w:pos="709"/>
          <w:tab w:val="right" w:leader="dot" w:pos="8222"/>
        </w:tabs>
      </w:pPr>
      <w:r w:rsidRPr="00BB7843">
        <w:t>Bu tez çalışmasında</w:t>
      </w:r>
      <w:r>
        <w:t>;</w:t>
      </w:r>
      <w:r w:rsidRPr="00BB7843">
        <w:t xml:space="preserve"> kaotik sistemlerin zengin dinamik özellikleri</w:t>
      </w:r>
      <w:r>
        <w:t>nin</w:t>
      </w:r>
      <w:r w:rsidRPr="00BB7843">
        <w:t xml:space="preserve"> ve modern şifreleme algoritmalarının birlikte kullanıldığı </w:t>
      </w:r>
      <w:r>
        <w:t xml:space="preserve">yeni </w:t>
      </w:r>
      <w:r w:rsidRPr="00BB7843">
        <w:t>kaos tabanlı hibrit şifreleme</w:t>
      </w:r>
      <w:r>
        <w:t xml:space="preserve"> algoritma tasarımları önerilerek, </w:t>
      </w:r>
      <w:r w:rsidRPr="00BB7843">
        <w:t xml:space="preserve">geliştirilen şifreleme algoritmaları ile </w:t>
      </w:r>
      <w:r>
        <w:t>saldırılara karşı güçlü, dayanıklı ve yüksek performanslı</w:t>
      </w:r>
      <w:r w:rsidRPr="00BB7843">
        <w:t xml:space="preserve"> resim şifreleme uygulamaları gerçekleştirilmiştir. Şifreleme uygulamalarına ait güvenlik ve performans analizleri yapılarak, </w:t>
      </w:r>
      <w:r>
        <w:t xml:space="preserve">sonuçları </w:t>
      </w:r>
      <w:r w:rsidRPr="00BB7843">
        <w:t>ortaya konulmuştur.</w:t>
      </w:r>
    </w:p>
    <w:p w:rsidR="00CF32F7" w:rsidRPr="00BB7843" w:rsidRDefault="00CF32F7" w:rsidP="00510C0F">
      <w:pPr>
        <w:tabs>
          <w:tab w:val="left" w:pos="709"/>
          <w:tab w:val="right" w:leader="dot" w:pos="8222"/>
        </w:tabs>
      </w:pPr>
    </w:p>
    <w:p w:rsidR="00CF32F7" w:rsidRPr="00BB7843" w:rsidRDefault="00CF32F7" w:rsidP="00510C0F">
      <w:pPr>
        <w:tabs>
          <w:tab w:val="left" w:pos="709"/>
          <w:tab w:val="right" w:leader="dot" w:pos="8222"/>
        </w:tabs>
      </w:pPr>
      <w:r>
        <w:t>Yeni ş</w:t>
      </w:r>
      <w:r w:rsidRPr="00BB7843">
        <w:t>ifreleme algoritmalarının geliştiril</w:t>
      </w:r>
      <w:r>
        <w:t xml:space="preserve">ebilmesi için, </w:t>
      </w:r>
      <w:r w:rsidRPr="00BB7843">
        <w:t>literatürde kullanılan ve dinamik yapıları ço</w:t>
      </w:r>
      <w:r>
        <w:t>k iyi bilinen kaotik sistemler</w:t>
      </w:r>
      <w:r w:rsidRPr="00BB7843">
        <w:t xml:space="preserve"> yerine, dinamik özellikleri</w:t>
      </w:r>
      <w:r>
        <w:t xml:space="preserve"> daha zengin ve yüksek rasgelelik taşıyan yeni kaotik sistem tasarımları</w:t>
      </w:r>
      <w:r w:rsidRPr="00BB7843">
        <w:t xml:space="preserve"> gerçekleştirilmiştir.</w:t>
      </w:r>
      <w:r>
        <w:t xml:space="preserve">  Y</w:t>
      </w:r>
      <w:r w:rsidRPr="00BB7843">
        <w:t>e</w:t>
      </w:r>
      <w:r>
        <w:t xml:space="preserve">ni kaotik sistemlerin tasarımlarından önce faz portresi analizi, zaman serisi analizi, denge noktası analizi, Lyapunov üstelleri spektrum </w:t>
      </w:r>
      <w:r w:rsidRPr="00BB7843">
        <w:t>analizi, çatall</w:t>
      </w:r>
      <w:r>
        <w:t xml:space="preserve">aşma analizi, frekans spekturum analizi gibi dinamik </w:t>
      </w:r>
      <w:r w:rsidRPr="00BB7843">
        <w:t xml:space="preserve">analiz yöntemleri </w:t>
      </w:r>
      <w:r>
        <w:t>açıklanmıştır</w:t>
      </w:r>
      <w:r w:rsidRPr="00BB7843">
        <w:t>.</w:t>
      </w:r>
      <w:r>
        <w:t xml:space="preserve"> Daha sonra </w:t>
      </w:r>
      <w:r w:rsidRPr="00BB7843">
        <w:t>ye</w:t>
      </w:r>
      <w:r>
        <w:t xml:space="preserve">ni NCS kaotik sistemi tanıtılarak, </w:t>
      </w:r>
      <w:r w:rsidRPr="00BB7843">
        <w:t>analizleri gerçekleştirilmiştir. Analiz sonuçlarına göre yeni NCS kaotik sisteminin zengin dinamik özellikler taşıdığı gösterilmiştir. İkinci kaotik sistem</w:t>
      </w:r>
      <w:r>
        <w:t>in</w:t>
      </w:r>
      <w:r w:rsidRPr="00BB7843">
        <w:t xml:space="preserve"> tasarımı</w:t>
      </w:r>
      <w:r>
        <w:t>nda,</w:t>
      </w:r>
      <w:r w:rsidRPr="00BB7843">
        <w:t xml:space="preserve"> daha zengin dinamik özellikler </w:t>
      </w:r>
      <w:r>
        <w:t xml:space="preserve">elde etmek </w:t>
      </w:r>
      <w:r w:rsidRPr="00BB7843">
        <w:t xml:space="preserve">için, orijinal </w:t>
      </w:r>
      <w:r>
        <w:t xml:space="preserve">Zhongtang </w:t>
      </w:r>
      <w:r w:rsidRPr="00BB7843">
        <w:t xml:space="preserve">sistemi skala </w:t>
      </w:r>
      <w:r>
        <w:t>edilmiştir.</w:t>
      </w:r>
      <w:r w:rsidRPr="00BB7843">
        <w:t xml:space="preserve"> </w:t>
      </w:r>
      <w:r>
        <w:t xml:space="preserve">Yeni skala edilmiş Zhongtang </w:t>
      </w:r>
      <w:r w:rsidRPr="00BB7843">
        <w:t>sisteminin analizleri yapılmıştır. Kaotik siste</w:t>
      </w:r>
      <w:r>
        <w:t>m analizlerine göre; yeni</w:t>
      </w:r>
      <w:r w:rsidRPr="00BB7843">
        <w:t xml:space="preserve"> sistemin oldukça rasgele </w:t>
      </w:r>
      <w:r>
        <w:t xml:space="preserve">sinyaller </w:t>
      </w:r>
      <w:r w:rsidRPr="00BB7843">
        <w:t xml:space="preserve">ürettiği, 5 adet denge noktasına sahip olduğu, a ve </w:t>
      </w:r>
      <w:r>
        <w:t>b parametrelerine göre yapılan L</w:t>
      </w:r>
      <w:r w:rsidRPr="00BB7843">
        <w:t>yapunov ve çatallaşma analizlerinden çok geniş bir aralıkta kaotik</w:t>
      </w:r>
      <w:r>
        <w:t xml:space="preserve"> </w:t>
      </w:r>
      <w:r w:rsidRPr="00BB7843">
        <w:t>öze</w:t>
      </w:r>
      <w:r>
        <w:t>llikler sergilediği ve daha yüksek frekans aralığında</w:t>
      </w:r>
      <w:r w:rsidRPr="00BB7843">
        <w:t xml:space="preserve"> çıkışlar ürettiği tespit edilmiştir. </w:t>
      </w:r>
      <w:r>
        <w:t xml:space="preserve">Analiz sonuçlarından </w:t>
      </w:r>
      <w:r w:rsidRPr="00BB7843">
        <w:t>her iki kaotik sistemin</w:t>
      </w:r>
      <w:r>
        <w:t xml:space="preserve"> </w:t>
      </w:r>
      <w:r w:rsidRPr="00BB7843">
        <w:t>de şifreleme</w:t>
      </w:r>
      <w:r>
        <w:t xml:space="preserve"> </w:t>
      </w:r>
      <w:r w:rsidRPr="00BB7843">
        <w:t>uygulam</w:t>
      </w:r>
      <w:r>
        <w:t>a</w:t>
      </w:r>
      <w:r w:rsidRPr="00BB7843">
        <w:t>larında</w:t>
      </w:r>
      <w:r>
        <w:t xml:space="preserve"> rasgele sayı üretimi için</w:t>
      </w:r>
      <w:r w:rsidRPr="00BB7843">
        <w:t xml:space="preserve"> </w:t>
      </w:r>
      <w:r>
        <w:t>kullanılabileceği</w:t>
      </w:r>
      <w:r w:rsidRPr="00BB7843">
        <w:t xml:space="preserve"> sonucuna varılmıştır.</w:t>
      </w:r>
    </w:p>
    <w:p w:rsidR="00CF32F7" w:rsidRPr="00075D41" w:rsidRDefault="00CF32F7" w:rsidP="00510C0F">
      <w:pPr>
        <w:tabs>
          <w:tab w:val="left" w:pos="709"/>
          <w:tab w:val="right" w:leader="dot" w:pos="8222"/>
        </w:tabs>
      </w:pPr>
    </w:p>
    <w:p w:rsidR="00CF32F7" w:rsidRDefault="00CF32F7" w:rsidP="00510C0F">
      <w:pPr>
        <w:tabs>
          <w:tab w:val="left" w:pos="709"/>
          <w:tab w:val="right" w:leader="dot" w:pos="8222"/>
        </w:tabs>
      </w:pPr>
      <w:r w:rsidRPr="00075D41">
        <w:t xml:space="preserve">Zengin dinamik özelliklere sahip yeni kaotik sistem tasarımlarının ardından bu kaotik sistemlerin kullanıldığı </w:t>
      </w:r>
      <w:r>
        <w:t>iki adet yeni RSÜ tasarımı</w:t>
      </w:r>
      <w:r w:rsidRPr="00075D41">
        <w:t xml:space="preserve"> yapılmıştır. RSÜ tasarımlarında kaotik sisteml</w:t>
      </w:r>
      <w:r>
        <w:t>erin çözümlenmesi için RK-4 sayısal</w:t>
      </w:r>
      <w:r w:rsidRPr="00075D41">
        <w:t xml:space="preserve"> analiz yöntemi kullanılmıştır. RSÜ-1 algoritma tasarımında kaotik sistem</w:t>
      </w:r>
      <w:r>
        <w:t>den</w:t>
      </w:r>
      <w:r w:rsidRPr="00075D41">
        <w:t xml:space="preserve"> ör</w:t>
      </w:r>
      <w:r>
        <w:t xml:space="preserve">nekleme adım değer aralığı </w:t>
      </w:r>
      <w:r w:rsidRPr="00075D41">
        <w:t xml:space="preserve">kullanılarak </w:t>
      </w:r>
      <w:r>
        <w:t xml:space="preserve">kayan noktalı </w:t>
      </w:r>
      <w:r w:rsidRPr="00075D41">
        <w:t>sayılar</w:t>
      </w:r>
      <w:r>
        <w:t xml:space="preserve"> elde edilmektedir.</w:t>
      </w:r>
      <w:r w:rsidRPr="00075D41">
        <w:t xml:space="preserve"> </w:t>
      </w:r>
      <w:r>
        <w:t xml:space="preserve">Her bir kayan noktalı </w:t>
      </w:r>
      <w:r w:rsidRPr="00075D41">
        <w:t>sayı</w:t>
      </w:r>
      <w:r>
        <w:t xml:space="preserve"> ikili</w:t>
      </w:r>
      <w:r w:rsidRPr="00075D41">
        <w:t xml:space="preserve"> sis</w:t>
      </w:r>
      <w:r>
        <w:t xml:space="preserve">teme çevrilerek, elde edilen </w:t>
      </w:r>
      <w:r w:rsidRPr="00075D41">
        <w:t>bit</w:t>
      </w:r>
      <w:r>
        <w:t xml:space="preserve"> dizisinin</w:t>
      </w:r>
      <w:r w:rsidRPr="00075D41">
        <w:t xml:space="preserve"> y</w:t>
      </w:r>
      <w:r>
        <w:t>üksek hassasiyete sahip olan bitlerinden, belirlenen</w:t>
      </w:r>
      <w:r w:rsidRPr="00075D41">
        <w:t xml:space="preserve"> sayıda</w:t>
      </w:r>
      <w:r>
        <w:t xml:space="preserve"> bitler alınmaktadır.</w:t>
      </w:r>
      <w:r w:rsidRPr="00075D41">
        <w:t xml:space="preserve"> İstenilen sayıda ragele bit dizisi tamamlanıncaya kadar bu işleme devam edilerek rasgele bit dizileri elde edilmektedir. </w:t>
      </w:r>
      <w:r>
        <w:t>RSÜ-1 algoritmasında farklı sayıda bitlerin alınması ile oluşturulan rasgele bit dizilerine ait NIST rasgelelik test sonuçları tablo halinde sunulmuştur. RSÜ-2 algoritma tasarımında,</w:t>
      </w:r>
      <w:r w:rsidRPr="00075D41">
        <w:t xml:space="preserve"> kaotik sistemin üretmiş olduğu </w:t>
      </w:r>
      <w:r>
        <w:t>kayan noktalı</w:t>
      </w:r>
      <w:r w:rsidRPr="00075D41">
        <w:t xml:space="preserve"> değerlerin ondalık kısmının basamak değerlerine mod işlemi uygulanması ile rasgele bit dizileri elde edilmektedir. RSÜ-2 tasarımında tek</w:t>
      </w:r>
      <w:r>
        <w:t xml:space="preserve"> bir fazdan elde edilen bit dizileri</w:t>
      </w:r>
      <w:r w:rsidRPr="00075D41">
        <w:t xml:space="preserve"> NIST testlerini geçemediğinden dolayı faz çıkışlarına ikişerli olarak XOR işlemi uygulanmıştır. </w:t>
      </w:r>
    </w:p>
    <w:p w:rsidR="00CF32F7" w:rsidRDefault="00CF32F7" w:rsidP="00510C0F">
      <w:pPr>
        <w:tabs>
          <w:tab w:val="left" w:pos="709"/>
          <w:tab w:val="right" w:leader="dot" w:pos="8222"/>
        </w:tabs>
      </w:pPr>
      <w:r w:rsidRPr="00075D41">
        <w:t xml:space="preserve"> </w:t>
      </w:r>
    </w:p>
    <w:p w:rsidR="00CF32F7" w:rsidRPr="005D5F64" w:rsidRDefault="00CF32F7" w:rsidP="00510C0F">
      <w:pPr>
        <w:tabs>
          <w:tab w:val="left" w:pos="709"/>
          <w:tab w:val="right" w:leader="dot" w:pos="8222"/>
        </w:tabs>
      </w:pPr>
      <w:r w:rsidRPr="00075D41">
        <w:t>RSÜ-1 ta</w:t>
      </w:r>
      <w:r>
        <w:t>sarımında NCS ve skala edilmiş Zhongtang sistemleri</w:t>
      </w:r>
      <w:r w:rsidRPr="00075D41">
        <w:t xml:space="preserve"> </w:t>
      </w:r>
      <w:r>
        <w:t xml:space="preserve">ile rasgele bit dizileri üretilerek </w:t>
      </w:r>
      <w:r w:rsidRPr="00075D41">
        <w:t>NIST rasgelelik testleri yapılmıştır. RSÜ-2</w:t>
      </w:r>
      <w:r>
        <w:t xml:space="preserve"> tasarımında ise skala edilmiş Zhongtang ve L</w:t>
      </w:r>
      <w:r w:rsidRPr="00075D41">
        <w:t>orenz kaotik sistemleri ile rasgele bit dizilerinin üretimi gerçekleştirilmiştir. RSÜ-1 ve RSÜ-2 rasgele sayı üreteci tasarım algoritmalarının her iki kaotik sistem kullanılarak ürettikleri bit dizileri tüm NIST testlerinden geçmiştir. Tasarlanan her iki RSÜ’nünde şifreleme uygulamalarında rasgele sayı üretimi için kullanılabileceği gösterilmiştir.</w:t>
      </w:r>
      <w:r>
        <w:t xml:space="preserve"> RSÜ-1 tasarımında üretilen 32 bitten belli bitlerin çekilmesi ve fazla bit çekilmesi durumunda üretilen rasgele bit dizilerinin NIST testlerinden geçememesi olumsuz olarak değerlendirilirken, RSÜ-2 tasarımında ise tek bir faza ait üretilen bit dizileri testleri geçememekte ve en az iki faza ait bit çıktılarının XOR işlemine tabi tutulması gerekmektedir.</w:t>
      </w:r>
      <w:r>
        <w:rPr>
          <w:color w:val="FF0000"/>
          <w:szCs w:val="24"/>
        </w:rPr>
        <w:t xml:space="preserve"> </w:t>
      </w:r>
      <w:r w:rsidRPr="00B3000C">
        <w:rPr>
          <w:szCs w:val="24"/>
        </w:rPr>
        <w:t xml:space="preserve">RSÜ tasarımlarında basit operasyonlar kullanılarak, NIST testlerinin tamamından geçen daha rassal sayıların üretimi gerçekleştirilmiştir. </w:t>
      </w:r>
    </w:p>
    <w:p w:rsidR="00CF32F7" w:rsidRPr="004937C4" w:rsidRDefault="00CF32F7" w:rsidP="00510C0F">
      <w:pPr>
        <w:tabs>
          <w:tab w:val="left" w:pos="709"/>
          <w:tab w:val="right" w:leader="dot" w:pos="8222"/>
        </w:tabs>
      </w:pPr>
    </w:p>
    <w:p w:rsidR="00CF32F7" w:rsidRPr="001E1F14" w:rsidRDefault="00CF32F7" w:rsidP="00510C0F">
      <w:pPr>
        <w:tabs>
          <w:tab w:val="left" w:pos="709"/>
          <w:tab w:val="right" w:leader="dot" w:pos="8222"/>
        </w:tabs>
      </w:pPr>
      <w:r w:rsidRPr="004937C4">
        <w:t>CS-AES şifreleme algoritmasında kullanılacak, S-Box’un üretimi için, kaos tabanlı S-Box üretim algoritması tasarlanmıştır. Çalışm</w:t>
      </w:r>
      <w:r>
        <w:t xml:space="preserve">ada S-Box üretim algoritması kullanılarak elde edilen </w:t>
      </w:r>
      <w:r w:rsidRPr="004937C4">
        <w:t>iki adet S-Box önerilmiştir. Önerilen S-Box-1 RSÜ-2 alg</w:t>
      </w:r>
      <w:r>
        <w:t>oritması ve yeni skala edilmiş Z</w:t>
      </w:r>
      <w:r w:rsidRPr="004937C4">
        <w:t>hongtang sistemi kullanılarak üretilmiştir. CS-AES algoritma tasarımında S-Box-1 kullanılmıştır. S-Box-1’in performans test sonuçlarına göre, kaos tabanl</w:t>
      </w:r>
      <w:r>
        <w:t>ı S-Box’lar içinde en yüksek doğrusal olmama</w:t>
      </w:r>
      <w:r w:rsidRPr="004937C4">
        <w:t xml:space="preserve"> değerine sahip olduğu, ideal BIC ve SAC değerleri taşıdığı görülmektedir. Önerilen S-Box-2 ise RSÜ-1 </w:t>
      </w:r>
      <w:r>
        <w:t xml:space="preserve">ve </w:t>
      </w:r>
      <w:r w:rsidRPr="004937C4">
        <w:t>NCS kaotik sisteminin kullanımı ile üretilmiştir.  Ç</w:t>
      </w:r>
      <w:r>
        <w:t xml:space="preserve">alışmada önerilen S-Box’lar </w:t>
      </w:r>
      <w:r w:rsidRPr="004937C4">
        <w:t>lite</w:t>
      </w:r>
      <w:r>
        <w:t xml:space="preserve">ratürdekiler ile </w:t>
      </w:r>
      <w:r w:rsidRPr="004937C4">
        <w:t>karşılaştırıl</w:t>
      </w:r>
      <w:r>
        <w:t>mıştır. Önerilen her iki S-Box’ı</w:t>
      </w:r>
      <w:r w:rsidRPr="004937C4">
        <w:t xml:space="preserve">nda </w:t>
      </w:r>
      <w:r>
        <w:t>en ö</w:t>
      </w:r>
      <w:r w:rsidRPr="004937C4">
        <w:t>n</w:t>
      </w:r>
      <w:r>
        <w:t>emli değerlendirme kriterlerinden</w:t>
      </w:r>
      <w:r w:rsidRPr="004937C4">
        <w:t xml:space="preserve"> olan </w:t>
      </w:r>
      <w:r>
        <w:t>doğrusal olmama</w:t>
      </w:r>
      <w:r w:rsidRPr="004937C4">
        <w:t xml:space="preserve"> ve DP değerlerinin </w:t>
      </w:r>
      <w:r>
        <w:t xml:space="preserve">literatürdeki karşılaştırılan kaos tabanlı S-Box’lardan </w:t>
      </w:r>
      <w:r w:rsidRPr="004937C4">
        <w:t>daha iyi olduğu görülmektedir. AES algoritmasında kullanıla</w:t>
      </w:r>
      <w:r>
        <w:t>n S-Box’ın performans değerlerinin,</w:t>
      </w:r>
      <w:r w:rsidRPr="004937C4">
        <w:t xml:space="preserve"> diğer tüm kaos tabanlı S-Box’lardan </w:t>
      </w:r>
      <w:r>
        <w:t>daha iyi olduğu gösterilmiştir.</w:t>
      </w:r>
      <w:r w:rsidRPr="004937C4">
        <w:t xml:space="preserve"> </w:t>
      </w:r>
      <w:r>
        <w:t>Daha az işlem yükü olması</w:t>
      </w:r>
      <w:r w:rsidRPr="004937C4">
        <w:t xml:space="preserve"> ve AES S-Box</w:t>
      </w:r>
      <w:r>
        <w:t>’ına yakın performans değerleri</w:t>
      </w:r>
      <w:r w:rsidRPr="004937C4">
        <w:t xml:space="preserve"> elde </w:t>
      </w:r>
      <w:r>
        <w:t>etmesi sebebiyle</w:t>
      </w:r>
      <w:r w:rsidRPr="004937C4">
        <w:t>, kaos tabanlı S-Box alg</w:t>
      </w:r>
      <w:r>
        <w:t xml:space="preserve">oritmaları tercih edilmektedir. </w:t>
      </w:r>
      <w:r w:rsidRPr="001E1F14">
        <w:rPr>
          <w:szCs w:val="24"/>
        </w:rPr>
        <w:t xml:space="preserve">Tasarlanan S-Box üretim algoritması sadece kaotik sistem çıktılarını kullanan, işlem yükü az, matris dönüşüm işlemlerine ihtiyaç duymayan fakat kriptolojik olarak güçlü S-Box yapıları üretmektedir. </w:t>
      </w:r>
    </w:p>
    <w:p w:rsidR="00CF32F7" w:rsidRPr="001E1F14" w:rsidRDefault="00CF32F7" w:rsidP="00510C0F">
      <w:pPr>
        <w:tabs>
          <w:tab w:val="left" w:pos="709"/>
          <w:tab w:val="right" w:leader="dot" w:pos="8222"/>
        </w:tabs>
        <w:rPr>
          <w:szCs w:val="24"/>
        </w:rPr>
      </w:pPr>
    </w:p>
    <w:p w:rsidR="00CF32F7" w:rsidRPr="004937C4" w:rsidRDefault="00CF32F7" w:rsidP="00510C0F">
      <w:pPr>
        <w:tabs>
          <w:tab w:val="left" w:pos="709"/>
          <w:tab w:val="right" w:leader="dot" w:pos="8222"/>
        </w:tabs>
      </w:pPr>
      <w:r w:rsidRPr="004937C4">
        <w:t>RSÜ ve S-Box algoritmalarının tasarımından sonra, kaos tabanlı hibrit şifreleme algoritmalarının tasarımları gerçekleştirilmiştir. CRSA kaos tabanlı hibrit asimetrik şifreleme algoritması tasarımında NCS kaotik sistemini kullanan RSÜ-1 algoritması kullanılmıştır. CS-AES kaos tabanlı hibrit simetrik şifrelem</w:t>
      </w:r>
      <w:r>
        <w:t>e algoritmasında skala edilmiş Z</w:t>
      </w:r>
      <w:r w:rsidRPr="004937C4">
        <w:t xml:space="preserve">hongtang kaotik sistemini kullanan RSÜ-2 rasgele sayı üreteci </w:t>
      </w:r>
      <w:r>
        <w:t xml:space="preserve">kullanılmıştır. </w:t>
      </w:r>
    </w:p>
    <w:p w:rsidR="00CF32F7" w:rsidRPr="00032128" w:rsidRDefault="00CF32F7" w:rsidP="00510C0F">
      <w:pPr>
        <w:tabs>
          <w:tab w:val="left" w:pos="709"/>
          <w:tab w:val="right" w:leader="dot" w:pos="8222"/>
        </w:tabs>
        <w:rPr>
          <w:szCs w:val="24"/>
        </w:rPr>
      </w:pPr>
      <w:r w:rsidRPr="004937C4">
        <w:t>Geliştirilen şifreleme algoritm</w:t>
      </w:r>
      <w:r>
        <w:t>a</w:t>
      </w:r>
      <w:r w:rsidRPr="004937C4">
        <w:t>larının güvenlik ve performans değerlendirmelerinin yapılması için her iki algoritma ile görüntü şifreleme işlemi gerçekleştirilmiş</w:t>
      </w:r>
      <w:r>
        <w:t xml:space="preserve">tir. CRSA şifreleme algoritması ve RSA algoritmasının analiz sonuçlarının </w:t>
      </w:r>
      <w:r w:rsidRPr="00C05E89">
        <w:t xml:space="preserve">karşılaştırılması </w:t>
      </w:r>
      <w:r>
        <w:t>Tablo 6</w:t>
      </w:r>
      <w:r w:rsidRPr="00C05E89">
        <w:t>.1</w:t>
      </w:r>
      <w:r>
        <w:t>.</w:t>
      </w:r>
      <w:r w:rsidRPr="00C05E89">
        <w:t>’de görülmektedir</w:t>
      </w:r>
      <w:r>
        <w:t xml:space="preserve">. </w:t>
      </w:r>
      <w:r w:rsidRPr="000760B3">
        <w:t>G</w:t>
      </w:r>
      <w:r w:rsidRPr="000760B3">
        <w:rPr>
          <w:szCs w:val="24"/>
        </w:rPr>
        <w:t xml:space="preserve">erçekleştirilen şifreleme uygulamaları üzerinde, </w:t>
      </w:r>
      <w:r>
        <w:rPr>
          <w:szCs w:val="24"/>
        </w:rPr>
        <w:t xml:space="preserve">güvenlik analizleri olarak </w:t>
      </w:r>
      <w:r w:rsidRPr="000760B3">
        <w:rPr>
          <w:szCs w:val="24"/>
        </w:rPr>
        <w:t>histogram analizi, korelasyon analizi, NPCR ve UACI, anahtar hassasiyet ve uzunl</w:t>
      </w:r>
      <w:r>
        <w:rPr>
          <w:szCs w:val="24"/>
        </w:rPr>
        <w:t xml:space="preserve">uk analizleri, entropi testleri ve </w:t>
      </w:r>
      <w:r w:rsidRPr="000760B3">
        <w:rPr>
          <w:szCs w:val="24"/>
        </w:rPr>
        <w:t>şifreleme kalitesi</w:t>
      </w:r>
      <w:r>
        <w:rPr>
          <w:szCs w:val="24"/>
        </w:rPr>
        <w:t>;</w:t>
      </w:r>
      <w:r w:rsidRPr="000760B3">
        <w:rPr>
          <w:szCs w:val="24"/>
        </w:rPr>
        <w:t xml:space="preserve"> performans analizi olarak</w:t>
      </w:r>
      <w:r>
        <w:rPr>
          <w:szCs w:val="24"/>
        </w:rPr>
        <w:t xml:space="preserve"> </w:t>
      </w:r>
      <w:r w:rsidRPr="000760B3">
        <w:rPr>
          <w:szCs w:val="24"/>
        </w:rPr>
        <w:t xml:space="preserve">ta şifreleme hızı ve bellek kullanım testleri yapılmıştır. Güvenlik analizi sonuçları değerlendirildiğinde CRSA şifreleme algoritmasının oldukça iyi bit dağılımı ve korelasyon dağılımı sağladığı, NPCR değerinin 100’e yakın olduğu, anahtar hassasiyet analizi sonuçlarına göre, anahtar değişimine oldukça hassas ve geniş bir anahtar uzayı bulunduğu, entropi değerinin 8’e yakın olduğu, şifreleme kalitesinin RSA algoritmasından daha iyi olduğu tespit edilmiştir. Güvenlik analiz sonuçları, RSA algoritmasından elde edilen sonuçlar ile karşılaştırıldığında, CRSA algoritmasının tüm güvenlik testlerinde, RSA algoritmasından daha iyi sonuçlar elde ettiği görülmüştür. </w:t>
      </w:r>
      <w:r w:rsidRPr="00032128">
        <w:rPr>
          <w:szCs w:val="24"/>
        </w:rPr>
        <w:t xml:space="preserve">Performans testlerinde ise CRSA algoritmasının RSA algoritmasından daha kısa sürede şifreleme ve çözme işlemlerini gerçekleştirdiği fakat daha fazla bellek kullanımına sahip olduğu görülmektedir. CRSA algoritması, RSA algoritmasının güçlü şifreleme yeteneğini ve kaotik sistemlerin oldukça karmaşık dinamik yapılarını birlikte kullanıldığı bir şifreleme algoritmasıdır. Geliştirilen şifreleme algoritmasının güçlü bir şifreleme gerçekleştirdiği ortaya konulmuştur. </w:t>
      </w:r>
    </w:p>
    <w:p w:rsidR="00CF32F7" w:rsidRPr="0096695F" w:rsidRDefault="00CF32F7" w:rsidP="00510C0F">
      <w:pPr>
        <w:tabs>
          <w:tab w:val="left" w:pos="709"/>
          <w:tab w:val="right" w:leader="dot" w:pos="8222"/>
        </w:tabs>
        <w:rPr>
          <w:color w:val="FF0000"/>
          <w:szCs w:val="24"/>
        </w:rPr>
      </w:pPr>
    </w:p>
    <w:p w:rsidR="00CF32F7" w:rsidRDefault="00CF32F7" w:rsidP="00510C0F">
      <w:pPr>
        <w:pStyle w:val="tabloyazs"/>
        <w:tabs>
          <w:tab w:val="left" w:pos="709"/>
          <w:tab w:val="right" w:leader="dot" w:pos="8222"/>
        </w:tabs>
      </w:pPr>
      <w:bookmarkStart w:id="171" w:name="_Toc468971257"/>
      <w:r>
        <w:t xml:space="preserve">Tablo </w:t>
      </w:r>
      <w:fldSimple w:instr=" STYLEREF 1 \s ">
        <w:r>
          <w:rPr>
            <w:noProof/>
          </w:rPr>
          <w:t>6</w:t>
        </w:r>
      </w:fldSimple>
      <w:r>
        <w:t>.</w:t>
      </w:r>
      <w:fldSimple w:instr=" SEQ Tablo \* ARABIC \s 1 ">
        <w:r>
          <w:rPr>
            <w:noProof/>
          </w:rPr>
          <w:t>1</w:t>
        </w:r>
      </w:fldSimple>
      <w:r>
        <w:t xml:space="preserve">. </w:t>
      </w:r>
      <w:r w:rsidRPr="00B5172A">
        <w:t>RSA ve CRSA algoritması analiz sonuçları karşılaştırması</w:t>
      </w:r>
      <w:bookmarkEnd w:id="171"/>
    </w:p>
    <w:p w:rsidR="00CF32F7" w:rsidRDefault="00CF32F7" w:rsidP="00510C0F">
      <w:pPr>
        <w:tabs>
          <w:tab w:val="left" w:pos="709"/>
          <w:tab w:val="right" w:leader="dot" w:pos="8222"/>
        </w:tabs>
        <w:jc w:val="center"/>
        <w:rPr>
          <w:color w:val="FF0000"/>
        </w:rPr>
      </w:pPr>
      <w:r w:rsidRPr="00B173BD">
        <w:rPr>
          <w:noProof/>
          <w:lang w:eastAsia="tr-TR"/>
        </w:rPr>
        <w:pict>
          <v:shape id="Resim 13" o:spid="_x0000_i1144" type="#_x0000_t75" style="width:318pt;height:199.5pt;visibility:visible">
            <v:imagedata r:id="rId180" o:title=""/>
          </v:shape>
        </w:pict>
      </w:r>
    </w:p>
    <w:p w:rsidR="00CF32F7" w:rsidRDefault="00CF32F7" w:rsidP="00510C0F">
      <w:pPr>
        <w:tabs>
          <w:tab w:val="left" w:pos="709"/>
          <w:tab w:val="right" w:leader="dot" w:pos="8222"/>
        </w:tabs>
        <w:rPr>
          <w:b/>
          <w:color w:val="FF0000"/>
        </w:rPr>
      </w:pPr>
    </w:p>
    <w:p w:rsidR="00CF32F7" w:rsidRPr="001E1F14" w:rsidRDefault="00CF32F7" w:rsidP="00510C0F">
      <w:pPr>
        <w:tabs>
          <w:tab w:val="left" w:pos="709"/>
          <w:tab w:val="right" w:leader="dot" w:pos="8222"/>
        </w:tabs>
        <w:rPr>
          <w:b/>
        </w:rPr>
      </w:pPr>
      <w:r w:rsidRPr="001E1F14">
        <w:t>Geliştirilen CS-AES şifreleme algoritması</w:t>
      </w:r>
      <w:r>
        <w:t>,</w:t>
      </w:r>
      <w:r w:rsidRPr="001E1F14">
        <w:t xml:space="preserve"> sadece kaotik sistem tabanlı şifreleme, AES ve S-AES şifreleme algoritmalar</w:t>
      </w:r>
      <w:r>
        <w:t xml:space="preserve">ı </w:t>
      </w:r>
      <w:r w:rsidRPr="001E1F14">
        <w:t>ile gerçekleştirilen şifreleme uygulam</w:t>
      </w:r>
      <w:r>
        <w:t>aları</w:t>
      </w:r>
      <w:r w:rsidRPr="001E1F14">
        <w:t xml:space="preserve">na ait performans ve güvenlik analiz </w:t>
      </w:r>
      <w:r w:rsidRPr="00C05E89">
        <w:t xml:space="preserve">sonuçları </w:t>
      </w:r>
      <w:r>
        <w:t>Tablo 6</w:t>
      </w:r>
      <w:r w:rsidRPr="00C05E89">
        <w:t>.2</w:t>
      </w:r>
      <w:r>
        <w:t>.</w:t>
      </w:r>
      <w:r w:rsidRPr="00C05E89">
        <w:t xml:space="preserve">’de </w:t>
      </w:r>
      <w:r w:rsidRPr="001E1F14">
        <w:t xml:space="preserve">verilmiştir. </w:t>
      </w:r>
      <w:r w:rsidRPr="001E1F14">
        <w:rPr>
          <w:szCs w:val="24"/>
        </w:rPr>
        <w:t xml:space="preserve">Güvenlik analizleri sonuçları incelendiğinde, geliştirilen CS-AES algoritmasının karşılaştırılan </w:t>
      </w:r>
      <w:r>
        <w:rPr>
          <w:szCs w:val="24"/>
        </w:rPr>
        <w:t>kaos tabanlı şifreleme</w:t>
      </w:r>
      <w:r w:rsidRPr="001E1F14">
        <w:rPr>
          <w:szCs w:val="24"/>
        </w:rPr>
        <w:t xml:space="preserve">, AES ve S-AES algoritmalarından daha iyi güvenlik seviyesine sahip olduğu ispatlanmıştır. Geliştirilen şifreleme algoritmasının performans analizleri için, şifreleme ve çözme süreleri, bellek kullanım miktarları ölçülerek diğer algoritmalar ile karşılaştırılmıştır. </w:t>
      </w:r>
      <w:r w:rsidRPr="00E87A22">
        <w:rPr>
          <w:szCs w:val="24"/>
        </w:rPr>
        <w:t>CS-AES algoritmasının zaman ve bellek değerlerinin S-AES algoritmasına yakın ve AES algoritmasından oldukça düşük ve iyi değerlere sahip olduğu tespit edilmiştir. CS-AES şifreleme algoritmasının, sadece kaos tabanlı yapılan şifr</w:t>
      </w:r>
      <w:r>
        <w:rPr>
          <w:szCs w:val="24"/>
        </w:rPr>
        <w:t>eleme işleminden</w:t>
      </w:r>
      <w:r w:rsidRPr="00E87A22">
        <w:rPr>
          <w:szCs w:val="24"/>
        </w:rPr>
        <w:t xml:space="preserve"> oldukça iyi güvenlik sonuçlarına sahip olduğu görülmektedir. Sonuç olarak, tüm geliştirme aşamaları</w:t>
      </w:r>
      <w:r w:rsidRPr="001E1F14">
        <w:rPr>
          <w:szCs w:val="24"/>
        </w:rPr>
        <w:t>, güvenlik ve performans analizleri incelendiğinde, geliştirilen CS-AES algoritmasının kaotik sistemlerin güçlü rassallık özelliklerini ve modern S-AES algoritmasının şifreleme tekniklerini kullanan güçlü,</w:t>
      </w:r>
      <w:r>
        <w:rPr>
          <w:szCs w:val="24"/>
        </w:rPr>
        <w:t xml:space="preserve"> saldırılara dayanıklı,</w:t>
      </w:r>
      <w:r w:rsidRPr="001E1F14">
        <w:rPr>
          <w:szCs w:val="24"/>
        </w:rPr>
        <w:t xml:space="preserve"> hızlı ve az kaynak tüketimine sahip hibrit bir algoritma olduğu sonucuna varılmıştır. Özellikle resim şifrelemede güvenli ve hızlı bir şifreleme için kulla</w:t>
      </w:r>
      <w:r>
        <w:rPr>
          <w:szCs w:val="24"/>
        </w:rPr>
        <w:t xml:space="preserve">nılabileceği gösterilmiştir. </w:t>
      </w:r>
      <w:r w:rsidRPr="00671CD4">
        <w:rPr>
          <w:szCs w:val="24"/>
        </w:rPr>
        <w:t>Sonuç olarak</w:t>
      </w:r>
      <w:r>
        <w:rPr>
          <w:szCs w:val="24"/>
        </w:rPr>
        <w:t xml:space="preserve"> </w:t>
      </w:r>
      <w:r w:rsidRPr="00671CD4">
        <w:rPr>
          <w:szCs w:val="24"/>
        </w:rPr>
        <w:t>geliştirilen kaos tabanlı hibrit şifreleme algoritmalarının görüntü şifrelemede güvenli bir şekilde kullanılabileceği ispat edilmiştir.</w:t>
      </w:r>
    </w:p>
    <w:p w:rsidR="00CF32F7" w:rsidRDefault="00CF32F7" w:rsidP="00510C0F">
      <w:pPr>
        <w:pStyle w:val="tabloyazs"/>
        <w:tabs>
          <w:tab w:val="left" w:pos="709"/>
          <w:tab w:val="right" w:leader="dot" w:pos="8222"/>
        </w:tabs>
      </w:pPr>
    </w:p>
    <w:p w:rsidR="00CF32F7" w:rsidRDefault="00CF32F7" w:rsidP="00510C0F">
      <w:pPr>
        <w:pStyle w:val="tabloyazs"/>
        <w:tabs>
          <w:tab w:val="left" w:pos="709"/>
          <w:tab w:val="right" w:leader="dot" w:pos="8222"/>
        </w:tabs>
      </w:pPr>
      <w:bookmarkStart w:id="172" w:name="_Toc468971258"/>
      <w:r>
        <w:t xml:space="preserve">Tablo </w:t>
      </w:r>
      <w:fldSimple w:instr=" STYLEREF 1 \s ">
        <w:r>
          <w:rPr>
            <w:noProof/>
          </w:rPr>
          <w:t>6</w:t>
        </w:r>
      </w:fldSimple>
      <w:r>
        <w:t>.</w:t>
      </w:r>
      <w:fldSimple w:instr=" SEQ Tablo \* ARABIC \s 1 ">
        <w:r>
          <w:rPr>
            <w:noProof/>
          </w:rPr>
          <w:t>2</w:t>
        </w:r>
      </w:fldSimple>
      <w:r>
        <w:t xml:space="preserve">. </w:t>
      </w:r>
      <w:r w:rsidRPr="0088269D">
        <w:t>Kaos tabanlı şifreleme, AES, S-AES ve CS-AES algoritmaları analiz sonuçları karşılaştırması</w:t>
      </w:r>
      <w:bookmarkEnd w:id="172"/>
    </w:p>
    <w:p w:rsidR="00CF32F7" w:rsidRDefault="00CF32F7" w:rsidP="00671CD4">
      <w:pPr>
        <w:pStyle w:val="resimyazs"/>
        <w:tabs>
          <w:tab w:val="left" w:pos="709"/>
          <w:tab w:val="right" w:leader="dot" w:pos="8222"/>
        </w:tabs>
      </w:pPr>
      <w:r w:rsidRPr="00B173BD">
        <w:rPr>
          <w:noProof/>
          <w:lang w:eastAsia="tr-TR"/>
        </w:rPr>
        <w:pict>
          <v:shape id="Resim 11" o:spid="_x0000_i1145" type="#_x0000_t75" style="width:405pt;height:162pt;visibility:visible">
            <v:imagedata r:id="rId181" o:title=""/>
          </v:shape>
        </w:pict>
      </w:r>
    </w:p>
    <w:p w:rsidR="00CF32F7" w:rsidRPr="00671CD4" w:rsidRDefault="00CF32F7" w:rsidP="00671CD4">
      <w:pPr>
        <w:pStyle w:val="resimyazs"/>
        <w:tabs>
          <w:tab w:val="left" w:pos="709"/>
          <w:tab w:val="right" w:leader="dot" w:pos="8222"/>
        </w:tabs>
      </w:pPr>
    </w:p>
    <w:p w:rsidR="00CF32F7" w:rsidRDefault="00CF32F7" w:rsidP="00510C0F">
      <w:pPr>
        <w:tabs>
          <w:tab w:val="left" w:pos="709"/>
          <w:tab w:val="right" w:leader="dot" w:pos="8222"/>
        </w:tabs>
        <w:rPr>
          <w:szCs w:val="24"/>
        </w:rPr>
        <w:sectPr w:rsidR="00CF32F7" w:rsidSect="00D27AF0">
          <w:pgSz w:w="11906" w:h="16838"/>
          <w:pgMar w:top="1701" w:right="1418" w:bottom="1701" w:left="2268" w:header="709" w:footer="709" w:gutter="0"/>
          <w:cols w:space="708"/>
          <w:titlePg/>
          <w:docGrid w:linePitch="360"/>
        </w:sectPr>
      </w:pPr>
      <w:r w:rsidRPr="00423CC6">
        <w:t>İleriki çalışmalarda, tez çalışması sırasında geliştirilen kaotik sistemler, RSÜ ve S-Box üretim algoritmaları yeni şifreleme çalışmalarında veya farklı alanlarda kullanılabilir. Geliştirilen</w:t>
      </w:r>
      <w:r>
        <w:rPr>
          <w:szCs w:val="24"/>
        </w:rPr>
        <w:t xml:space="preserve"> şifreleme algoritma</w:t>
      </w:r>
      <w:r w:rsidRPr="00423CC6">
        <w:rPr>
          <w:szCs w:val="24"/>
        </w:rPr>
        <w:t>larının, gerçek ortamda kullanımı için uygulamaların geliştirilmesi, farklı şifreleme algoritmaları ile kaotik sistemlerin bir arada kullanılabileceği yapıların tasarlanması planlanmaktadır.</w:t>
      </w:r>
      <w:r>
        <w:rPr>
          <w:szCs w:val="24"/>
        </w:rPr>
        <w:t xml:space="preserve"> </w:t>
      </w:r>
    </w:p>
    <w:p w:rsidR="00CF32F7" w:rsidRPr="00423CC6" w:rsidRDefault="00CF32F7" w:rsidP="00510C0F">
      <w:pPr>
        <w:tabs>
          <w:tab w:val="left" w:pos="709"/>
          <w:tab w:val="right" w:leader="dot" w:pos="8222"/>
        </w:tabs>
        <w:rPr>
          <w:szCs w:val="24"/>
        </w:rPr>
      </w:pPr>
    </w:p>
    <w:p w:rsidR="00CF32F7" w:rsidRDefault="00CF32F7" w:rsidP="00510C0F">
      <w:pPr>
        <w:tabs>
          <w:tab w:val="left" w:pos="709"/>
          <w:tab w:val="right" w:leader="dot" w:pos="8222"/>
        </w:tabs>
        <w:rPr>
          <w:color w:val="FF0000"/>
        </w:rPr>
      </w:pPr>
    </w:p>
    <w:p w:rsidR="00CF32F7" w:rsidRDefault="00CF32F7" w:rsidP="00510C0F">
      <w:pPr>
        <w:pStyle w:val="IlkSayfalarBasligiSau"/>
        <w:tabs>
          <w:tab w:val="left" w:pos="709"/>
          <w:tab w:val="right" w:leader="dot" w:pos="8222"/>
        </w:tabs>
      </w:pPr>
      <w:bookmarkStart w:id="173" w:name="_Toc468971590"/>
      <w:r w:rsidRPr="003C63E7">
        <w:t>KAYNAKLAR</w:t>
      </w:r>
      <w:bookmarkEnd w:id="173"/>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B5AB1">
      <w:pPr>
        <w:widowControl w:val="0"/>
        <w:autoSpaceDE w:val="0"/>
        <w:autoSpaceDN w:val="0"/>
        <w:adjustRightInd w:val="0"/>
        <w:spacing w:line="240" w:lineRule="auto"/>
        <w:ind w:left="640" w:hanging="640"/>
        <w:rPr>
          <w:noProof/>
          <w:szCs w:val="24"/>
        </w:rPr>
      </w:pPr>
      <w:r>
        <w:fldChar w:fldCharType="begin" w:fldLock="1"/>
      </w:r>
      <w:r>
        <w:instrText xml:space="preserve">ADDIN Mendeley Bibliography CSL_BIBLIOGRAPHY </w:instrText>
      </w:r>
      <w:r>
        <w:fldChar w:fldCharType="separate"/>
      </w:r>
      <w:r w:rsidRPr="005B5AB1">
        <w:rPr>
          <w:noProof/>
          <w:szCs w:val="24"/>
        </w:rPr>
        <w:t>[1]</w:t>
      </w:r>
      <w:r w:rsidRPr="005B5AB1">
        <w:rPr>
          <w:noProof/>
          <w:szCs w:val="24"/>
        </w:rPr>
        <w:tab/>
        <w:t>Ott, E., Chaos in Dynamical Systems Second Edition</w:t>
      </w:r>
      <w:r>
        <w:rPr>
          <w:noProof/>
          <w:szCs w:val="24"/>
        </w:rPr>
        <w:t xml:space="preserve">. Cambridge University Press, </w:t>
      </w:r>
      <w:r w:rsidRPr="005B5AB1">
        <w:rPr>
          <w:noProof/>
          <w:szCs w:val="24"/>
        </w:rPr>
        <w:t>1979.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w:t>
      </w:r>
      <w:r w:rsidRPr="005B5AB1">
        <w:rPr>
          <w:noProof/>
          <w:szCs w:val="24"/>
        </w:rPr>
        <w:tab/>
        <w:t>Katz, J.ve Lindell, Y., Introduction to Modern Cryptography : Principles and P</w:t>
      </w:r>
      <w:r>
        <w:rPr>
          <w:noProof/>
          <w:szCs w:val="24"/>
        </w:rPr>
        <w:t xml:space="preserve">rotocols. Chapman &amp; Hall/CRC, </w:t>
      </w:r>
      <w:r w:rsidRPr="005B5AB1">
        <w:rPr>
          <w:noProof/>
          <w:szCs w:val="24"/>
        </w:rPr>
        <w:t>2008.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w:t>
      </w:r>
      <w:r w:rsidRPr="005B5AB1">
        <w:rPr>
          <w:noProof/>
          <w:szCs w:val="24"/>
        </w:rPr>
        <w:tab/>
        <w:t>Stallings, W., Cryptography and Network Securuty: Principles and Practice.</w:t>
      </w:r>
      <w:r>
        <w:rPr>
          <w:noProof/>
          <w:szCs w:val="24"/>
        </w:rPr>
        <w:t xml:space="preserve"> Fifth ed. Ed., Prentice Hall,</w:t>
      </w:r>
      <w:r w:rsidRPr="005B5AB1">
        <w:rPr>
          <w:noProof/>
          <w:szCs w:val="24"/>
        </w:rPr>
        <w:t xml:space="preserve">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Pr>
          <w:noProof/>
          <w:szCs w:val="24"/>
        </w:rPr>
        <w:t>[4]</w:t>
      </w:r>
      <w:r>
        <w:rPr>
          <w:noProof/>
          <w:szCs w:val="24"/>
        </w:rPr>
        <w:tab/>
        <w:t>Amigo</w:t>
      </w:r>
      <w:r w:rsidRPr="005B5AB1">
        <w:rPr>
          <w:noProof/>
          <w:szCs w:val="24"/>
        </w:rPr>
        <w:t>, J. M., Kocarev, L., Szczepanski, J., Theory and practice of chaotic cryptography. Physics Letters, Section A: General, Atomic and Solid State Physics, 366 (3), 211–216,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w:t>
      </w:r>
      <w:r w:rsidRPr="005B5AB1">
        <w:rPr>
          <w:noProof/>
          <w:szCs w:val="24"/>
        </w:rPr>
        <w:tab/>
        <w:t>Jakimoski, G., Kocarev, L., Chaos and cryptography: Block encryption ciphers based on chaotic maps. IEEE Transactions on Circuits and Systems I: Fundamental Theory and Applications, 48 (2), 163–169, 2001.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w:t>
      </w:r>
      <w:r w:rsidRPr="005B5AB1">
        <w:rPr>
          <w:noProof/>
          <w:szCs w:val="24"/>
        </w:rPr>
        <w:tab/>
        <w:t xml:space="preserve">Alvarez, </w:t>
      </w:r>
      <w:r>
        <w:rPr>
          <w:noProof/>
          <w:szCs w:val="24"/>
        </w:rPr>
        <w:t>G., Li</w:t>
      </w:r>
      <w:r w:rsidRPr="005B5AB1">
        <w:rPr>
          <w:noProof/>
          <w:szCs w:val="24"/>
        </w:rPr>
        <w:t xml:space="preserve">, S., </w:t>
      </w:r>
      <w:r>
        <w:rPr>
          <w:noProof/>
          <w:szCs w:val="24"/>
        </w:rPr>
        <w:t>Some basic cryptographic requi</w:t>
      </w:r>
      <w:r w:rsidRPr="005B5AB1">
        <w:rPr>
          <w:noProof/>
          <w:szCs w:val="24"/>
        </w:rPr>
        <w:t>rements for chaos-based cryptosystems. International Journal of Bifurcation and Chaos, 16 (8), 2129–2151,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w:t>
      </w:r>
      <w:r w:rsidRPr="005B5AB1">
        <w:rPr>
          <w:noProof/>
          <w:szCs w:val="24"/>
        </w:rPr>
        <w:tab/>
        <w:t>Bakhache, B., Ghazal, J. M., El Assad, S., Improvement of the security of ZigBee by a new chaotic algorithm. IEEE Systems Journal, 8 (4), 1021–1030,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w:t>
      </w:r>
      <w:r w:rsidRPr="005B5AB1">
        <w:rPr>
          <w:noProof/>
          <w:szCs w:val="24"/>
        </w:rPr>
        <w:tab/>
        <w:t>Wang, Y., Wong, K.-W., Liao, X., Chen, G., A new chaos-based fast image encryption algorithm. Applied Soft Computing, 11 (1), 514–522,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w:t>
      </w:r>
      <w:r w:rsidRPr="005B5AB1">
        <w:rPr>
          <w:noProof/>
          <w:szCs w:val="24"/>
        </w:rPr>
        <w:tab/>
        <w:t>Liu, Y., Tian, S., Hu, W., Xing, C., Design and statistical analysis of a new chaotic block cipher for Wireless Sensor Networks. Communications in Nonlinear Science and Numerical Simulation, 17 (8), 3267–3278,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w:t>
      </w:r>
      <w:r w:rsidRPr="005B5AB1">
        <w:rPr>
          <w:noProof/>
          <w:szCs w:val="24"/>
        </w:rPr>
        <w:tab/>
        <w:t>Chen, S., Zhong, X., Wu, Z., Chaos block cipher for wireless sensor network. Science in China, Series F: Information Sciences, 51 (8), 1055–1063, 2008.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w:t>
      </w:r>
      <w:r w:rsidRPr="005B5AB1">
        <w:rPr>
          <w:noProof/>
          <w:szCs w:val="24"/>
        </w:rPr>
        <w:tab/>
        <w:t xml:space="preserve">Mohammed, M. T., Rohiem, A. E., El-Moghazy, A., Confidentiality enhancement of Secure Real Time Transport Protocol. 2012 8th International Computer Engineering Conference: Today </w:t>
      </w:r>
      <w:r>
        <w:rPr>
          <w:noProof/>
          <w:szCs w:val="24"/>
        </w:rPr>
        <w:t>Information Society What’s Next</w:t>
      </w:r>
      <w:r w:rsidRPr="005B5AB1">
        <w:rPr>
          <w:noProof/>
          <w:szCs w:val="24"/>
        </w:rPr>
        <w:t>, ICENCO 2012, (M), 43–48,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w:t>
      </w:r>
      <w:r w:rsidRPr="005B5AB1">
        <w:rPr>
          <w:noProof/>
          <w:szCs w:val="24"/>
        </w:rPr>
        <w:tab/>
        <w:t>Kocarev, L., Jakimoski, G., Logistic map as a block encryption algorithm. Physics Letters, Section A</w:t>
      </w:r>
      <w:r>
        <w:rPr>
          <w:noProof/>
          <w:szCs w:val="24"/>
        </w:rPr>
        <w:t>:</w:t>
      </w:r>
      <w:r w:rsidRPr="005B5AB1">
        <w:rPr>
          <w:noProof/>
          <w:szCs w:val="24"/>
        </w:rPr>
        <w:t>General, Atomic and Solid State Physics, 289 (4</w:t>
      </w:r>
      <w:r>
        <w:rPr>
          <w:noProof/>
          <w:szCs w:val="24"/>
        </w:rPr>
        <w:t>-</w:t>
      </w:r>
      <w:r w:rsidRPr="005B5AB1">
        <w:rPr>
          <w:noProof/>
          <w:szCs w:val="24"/>
        </w:rPr>
        <w:t>5), 199–206, 2001.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w:t>
      </w:r>
      <w:r w:rsidRPr="005B5AB1">
        <w:rPr>
          <w:noProof/>
          <w:szCs w:val="24"/>
        </w:rPr>
        <w:tab/>
        <w:t>Tong, X.-J., Wang, Z., Zuo, K., A novel block encryption scheme based on chaos and an S-box for wireless sensor networks. Chinese Physics B, 21 (2), 20506,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w:t>
      </w:r>
      <w:r w:rsidRPr="005B5AB1">
        <w:rPr>
          <w:noProof/>
          <w:szCs w:val="24"/>
        </w:rPr>
        <w:tab/>
        <w:t>Tong, X.-J., Wang, Z., Liu, Y., Zhang, M., Xu, L., A novel compound chaotic block cipher for wireless sensor networks. Communications in Nonlinear Science and Numerical Simulation, 22 (1–3), 120–133, 2015.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[15]</w:t>
      </w:r>
      <w:r w:rsidRPr="005B5AB1">
        <w:rPr>
          <w:noProof/>
          <w:szCs w:val="24"/>
        </w:rPr>
        <w:tab/>
        <w:t>Çavuşoğlu Ü., Akgül A., Kaçar S., Pehli</w:t>
      </w:r>
      <w:r w:rsidRPr="005B5AB1">
        <w:rPr>
          <w:rFonts w:ascii="Tahoma" w:hAnsi="Tahoma" w:cs="Tahoma"/>
          <w:noProof/>
          <w:szCs w:val="24"/>
        </w:rPr>
        <w:t>̇</w:t>
      </w:r>
      <w:r w:rsidRPr="005B5AB1">
        <w:rPr>
          <w:noProof/>
          <w:szCs w:val="24"/>
        </w:rPr>
        <w:t>van İ., Z. A., A novel chaos-based encryption algorithm over TCP data packet for secure communication. Security and Communication Networks., 9, 1285–1296, 2016.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w:t>
      </w:r>
      <w:r>
        <w:rPr>
          <w:noProof/>
          <w:szCs w:val="24"/>
        </w:rPr>
        <w:t>6]</w:t>
      </w:r>
      <w:r>
        <w:rPr>
          <w:noProof/>
          <w:szCs w:val="24"/>
        </w:rPr>
        <w:tab/>
        <w:t>Noura, H., El Assad, S., Vl</w:t>
      </w:r>
      <w:r w:rsidRPr="005B5AB1">
        <w:rPr>
          <w:noProof/>
          <w:szCs w:val="24"/>
        </w:rPr>
        <w:t>deanu, C., Design of a fast and robust chaos-based crypto-system for image encryption. 2010 8th International Conference on Communications, COMM 2010, (1), 423–426,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[17]</w:t>
      </w:r>
      <w:r w:rsidRPr="005B5AB1">
        <w:rPr>
          <w:noProof/>
          <w:szCs w:val="24"/>
        </w:rPr>
        <w:tab/>
        <w:t>Mansour, I., Chalhoub, G., Bakhache, B., Evaluation of a Fast Symmetric Cryptographic Algorithm Based on the Chaos Theory for Wireless Sensor Networks. Trust, Security and Privacy in Computing and Communications (TrustCom), 2012 IEEE 11th International Conference on, (i), 913–919,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[18]</w:t>
      </w:r>
      <w:r w:rsidRPr="005B5AB1">
        <w:rPr>
          <w:noProof/>
          <w:szCs w:val="24"/>
        </w:rPr>
        <w:tab/>
        <w:t>Assad, S. El, Farajallah, M., Vladeanu, C., Chaos-based Block Ciphers : An Overview., 4–7,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[19]</w:t>
      </w:r>
      <w:r w:rsidRPr="005B5AB1">
        <w:rPr>
          <w:noProof/>
          <w:szCs w:val="24"/>
        </w:rPr>
        <w:tab/>
        <w:t>Chen, G., Mao, Y., Chui, C. K., A symmetric image encryption scheme based on 3D chaotic cat maps. Chaos, Solitons and Fractals, 21 (3), 749–761, 2004.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[20]</w:t>
      </w:r>
      <w:r w:rsidRPr="005B5AB1">
        <w:rPr>
          <w:noProof/>
          <w:szCs w:val="24"/>
        </w:rPr>
        <w:tab/>
        <w:t>Zhang, Z., Sun, S., Image encryption algorithm based on Logistic chaotic system and s-box scrambling. Proceedings - 4th International Congress on Image and Signal Processing, CISP 2011, 1, 177–181,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[21]</w:t>
      </w:r>
      <w:r w:rsidRPr="005B5AB1">
        <w:rPr>
          <w:noProof/>
          <w:szCs w:val="24"/>
        </w:rPr>
        <w:tab/>
        <w:t xml:space="preserve">Faculty, I. P., Dhar-mahraz, S., Benchmarking AES and Chaos Based Logistic Map for Image Encryption. , </w:t>
      </w:r>
      <w:r w:rsidRPr="00417857">
        <w:rPr>
          <w:noProof/>
          <w:szCs w:val="24"/>
        </w:rPr>
        <w:t>Computer Systems and Applications (AICCSA), 2013 ACS International Conference on. IEEE, 2013</w:t>
      </w:r>
      <w:r w:rsidRPr="005B5AB1">
        <w:rPr>
          <w:noProof/>
          <w:szCs w:val="24"/>
        </w:rPr>
        <w:t>.</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[22]</w:t>
      </w:r>
      <w:r w:rsidRPr="005B5AB1">
        <w:rPr>
          <w:noProof/>
          <w:szCs w:val="24"/>
        </w:rPr>
        <w:tab/>
        <w:t>Gao, T., Chen, Z., Image encryption based on a new total shuffling algorithm. Chaos, Solitons and Fractals, 38 (1), 213–220, 2008.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[23]</w:t>
      </w:r>
      <w:r w:rsidRPr="005B5AB1">
        <w:rPr>
          <w:noProof/>
          <w:szCs w:val="24"/>
        </w:rPr>
        <w:tab/>
        <w:t>Ren, H., Wang, Y., Xie, Q., Yang, H., A novel method for one-way hash function construction based on spatiotemporal chaos. Chaos, Solitons &amp; Fractals, 42 (4), 2014–2022, 2009.</w:t>
      </w:r>
    </w:p>
    <w:p w:rsidR="00CF32F7"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[24]</w:t>
      </w:r>
      <w:r w:rsidRPr="005B5AB1">
        <w:rPr>
          <w:noProof/>
          <w:szCs w:val="24"/>
        </w:rPr>
        <w:tab/>
        <w:t>Wang, X. yuan, Yu, Q., A block encryption algorithm based on dynamic sequences of multiple chaotic systems. Communications in Nonlinear Science and Numerical Simulation, 14 (2), 574–581,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[25]</w:t>
      </w:r>
      <w:r w:rsidRPr="005B5AB1">
        <w:rPr>
          <w:noProof/>
          <w:szCs w:val="24"/>
        </w:rPr>
        <w:tab/>
        <w:t>Tang, Y., Wang, Z., Fang, J., Image encryption using chaotic coupled map lattices with time-varying delays. Communications in Nonlinear Science and Numerical Simulation, 15 (9), 2456–2468,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[26]</w:t>
      </w:r>
      <w:r w:rsidRPr="005B5AB1">
        <w:rPr>
          <w:noProof/>
          <w:szCs w:val="24"/>
        </w:rPr>
        <w:tab/>
        <w:t>Masuda, N., Jakimoski, G., Aihara, K., Kocarev, L., (Read this for finite state tent) Chaotic block ciphers: From theory to practical algorithms. IEEE Transactions on Circuits and Systems I: Regular Papers, 53 (6), 1341–1352,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[27]</w:t>
      </w:r>
      <w:r w:rsidRPr="005B5AB1">
        <w:rPr>
          <w:noProof/>
          <w:szCs w:val="24"/>
        </w:rPr>
        <w:tab/>
        <w:t>Usama, M., Khan, M. K., Alghathbar, K., Lee, C., Chaos-based secure satellite imagery cryptosystem. Computers &amp; Mathematics with Applications, 60 (2), 326–337,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[28]</w:t>
      </w:r>
      <w:r w:rsidRPr="005B5AB1">
        <w:rPr>
          <w:noProof/>
          <w:szCs w:val="24"/>
        </w:rPr>
        <w:tab/>
        <w:t>Guan, Z.-H., Huang, F., Guan, W., Chaos-based image encryption algorithm. Physics Letters A, 346 (1–3), 153–157, 2005.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[29]</w:t>
      </w:r>
      <w:r w:rsidRPr="005B5AB1">
        <w:rPr>
          <w:noProof/>
          <w:szCs w:val="24"/>
        </w:rPr>
        <w:tab/>
        <w:t>Wei, J., Liao, X., Wong, K. wo, Xiang, T., A new chaotic cryptosystem. Chaos, Solitons and Fractals, 30 (5), 1143–1152,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[30]</w:t>
      </w:r>
      <w:r w:rsidRPr="005B5AB1">
        <w:rPr>
          <w:noProof/>
          <w:szCs w:val="24"/>
        </w:rPr>
        <w:tab/>
        <w:t>Xiao, D., Liao, X., Wang, Y., Parallel keyed hash function construction based on chaotic neural network. Neurocomputing, 72 (10–12), 2288–2296,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[31]</w:t>
      </w:r>
      <w:r w:rsidRPr="005B5AB1">
        <w:rPr>
          <w:noProof/>
          <w:szCs w:val="24"/>
        </w:rPr>
        <w:tab/>
        <w:t>Yang, D., Liao, X., Wang, Y., Yang, H., Wei, P., A novel chaotic block cryptosystem based on iterating map with output-feedback. Chaos, Solitons and Fractals, 41 (1), 505–510,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[32]</w:t>
      </w:r>
      <w:r w:rsidRPr="005B5AB1">
        <w:rPr>
          <w:noProof/>
          <w:szCs w:val="24"/>
        </w:rPr>
        <w:tab/>
        <w:t>Wong, K. W., Ho, S. W., Yung, C. K., A chaotic cryptography scheme for generating short ciphertext. Physics Letters, Section A: General, Atomic and Solid State Physics, 310 (1), 67–73, 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[33]</w:t>
      </w:r>
      <w:r w:rsidRPr="005B5AB1">
        <w:rPr>
          <w:noProof/>
          <w:szCs w:val="24"/>
        </w:rPr>
        <w:tab/>
        <w:t>Khan, M., Investigation on Pseudorandom Properties of Chaotic Stream Ciphers. 2006 IEEE International Conference on Engin</w:t>
      </w:r>
      <w:r>
        <w:rPr>
          <w:noProof/>
          <w:szCs w:val="24"/>
        </w:rPr>
        <w:t xml:space="preserve">eering of Intelligent Systems, </w:t>
      </w:r>
      <w:r w:rsidRPr="005B5AB1">
        <w:rPr>
          <w:noProof/>
          <w:szCs w:val="24"/>
        </w:rPr>
        <w:t>1–5,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[34]</w:t>
      </w:r>
      <w:r w:rsidRPr="005B5AB1">
        <w:rPr>
          <w:noProof/>
          <w:szCs w:val="24"/>
        </w:rPr>
        <w:tab/>
        <w:t>Ozkaynak, F., Cryptographically secure random number generator with chaotic additional input. Nonlinear Dynamics, 78 (3), 2015–2020,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[35]</w:t>
      </w:r>
      <w:r w:rsidRPr="005B5AB1">
        <w:rPr>
          <w:noProof/>
          <w:szCs w:val="24"/>
        </w:rPr>
        <w:tab/>
        <w:t>Avaroğlu, E., Koyuncu, İ., Özer, A. B., Türk, M., Hybrid pseudo-random number generator for cryptographic systems. Nonlinear Dynamics, 82 (1–2), 239–248, 2015.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[36]</w:t>
      </w:r>
      <w:r w:rsidRPr="005B5AB1">
        <w:rPr>
          <w:noProof/>
          <w:szCs w:val="24"/>
        </w:rPr>
        <w:tab/>
        <w:t>Hu, H., Liu, L., Ding, N., Pseudorandom sequence generator based on the Chen chaotic system. Computer Physics Communications, 184 (3), 765–768,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[37]</w:t>
      </w:r>
      <w:r w:rsidRPr="005B5AB1">
        <w:rPr>
          <w:noProof/>
          <w:szCs w:val="24"/>
        </w:rPr>
        <w:tab/>
        <w:t>Angulo, J. A. A., Kussener, E., Barthelemy, H., Duval, B., A new oscillator-based Random Number Generator. 2012 IEEE 10th International New Circuits and Systems Conference, NEWCAS 2012, , 21–24,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[38]</w:t>
      </w:r>
      <w:r w:rsidRPr="005B5AB1">
        <w:rPr>
          <w:noProof/>
          <w:szCs w:val="24"/>
        </w:rPr>
        <w:tab/>
        <w:t>Avaro, E.,</w:t>
      </w:r>
      <w:r>
        <w:rPr>
          <w:noProof/>
          <w:szCs w:val="24"/>
        </w:rPr>
        <w:t xml:space="preserve"> Çok Modlu Kaotik Sarmal Kullanılarak Rasgele Say</w:t>
      </w:r>
      <w:r w:rsidRPr="005B5AB1">
        <w:rPr>
          <w:noProof/>
          <w:szCs w:val="24"/>
        </w:rPr>
        <w:t>ı Üretimi Random Number Generation Usin</w:t>
      </w:r>
      <w:r>
        <w:rPr>
          <w:noProof/>
          <w:szCs w:val="24"/>
        </w:rPr>
        <w:t>g Multi-mode Chaotic Attractor</w:t>
      </w:r>
      <w:r w:rsidRPr="005B5AB1">
        <w:rPr>
          <w:noProof/>
          <w:szCs w:val="24"/>
        </w:rPr>
        <w:t>, 0–3,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[39]</w:t>
      </w:r>
      <w:r w:rsidRPr="005B5AB1">
        <w:rPr>
          <w:noProof/>
          <w:szCs w:val="24"/>
        </w:rPr>
        <w:tab/>
        <w:t>Zhu, H., Zhao, C., Zhang, X., Yang, L., A novel iris and chaos-based random number generator. Computers and Security, 36, 40–48,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[40]</w:t>
      </w:r>
      <w:r w:rsidRPr="005B5AB1">
        <w:rPr>
          <w:noProof/>
          <w:szCs w:val="24"/>
        </w:rPr>
        <w:tab/>
        <w:t>Stojanovski, T., Kocarev, L., Chaos-based random number generators - Part I: Analysis. IEEE Transactions on Circuits and Systems I: Fundamental Theory and Applications, 48 (3), 281–288, 2001.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[41]</w:t>
      </w:r>
      <w:r w:rsidRPr="005B5AB1">
        <w:rPr>
          <w:noProof/>
          <w:szCs w:val="24"/>
        </w:rPr>
        <w:tab/>
        <w:t>Li, P., Li, Z., Halang, W. A., Chen, G., A multiple pseudorandom-bit generator based on a spatiotemporal chaotic map. Physics Letters, Section A: General, Atomic and Solid State Physics, 349 (6), 467–473,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[42]</w:t>
      </w:r>
      <w:r w:rsidRPr="005B5AB1">
        <w:rPr>
          <w:noProof/>
          <w:szCs w:val="24"/>
        </w:rPr>
        <w:tab/>
        <w:t>Hu, Y., Liao, X., Wong, K. wo, Zhou, Q., A true random number generator based on mouse movement and chaotic cryptography. Chaos, Solitons and Fractals, 40 (5), 2286–2293,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[43]</w:t>
      </w:r>
      <w:r w:rsidRPr="005B5AB1">
        <w:rPr>
          <w:noProof/>
          <w:szCs w:val="24"/>
        </w:rPr>
        <w:tab/>
        <w:t>Sun, F., Liu, S., Cryptographic pseudo-random sequence from the spatial chaotic map. Chaos, Solitons and Fractals, 41 (5), 2216–2219,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[44]</w:t>
      </w:r>
      <w:r w:rsidRPr="005B5AB1">
        <w:rPr>
          <w:noProof/>
          <w:szCs w:val="24"/>
        </w:rPr>
        <w:tab/>
        <w:t>Ergün, S., Özog̃uz, S., Truly random number generators based on a non-autonomous chaotic oscillator. AEU - International Journal of Electronics and Communications, 61 (4), 235–242,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[45]</w:t>
      </w:r>
      <w:r w:rsidRPr="005B5AB1">
        <w:rPr>
          <w:noProof/>
          <w:szCs w:val="24"/>
        </w:rPr>
        <w:tab/>
        <w:t>Cicek, I., Pusane, A. E., Dundar, G., A novel design method for discrete time chaos based true random number generators. Integration, the VLSI Journal, 47 (1), 38–47,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[46]</w:t>
      </w:r>
      <w:r w:rsidRPr="005B5AB1">
        <w:rPr>
          <w:noProof/>
          <w:szCs w:val="24"/>
        </w:rPr>
        <w:tab/>
        <w:t>Cicek, I., Pusane, A. E., Dundar, G., A novel dual entropy core true random number generator. 8th International Conference on Electrical and Electronics Engineering (ELECO), (February), 332–335,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[47]</w:t>
      </w:r>
      <w:r w:rsidRPr="005B5AB1">
        <w:rPr>
          <w:noProof/>
          <w:szCs w:val="24"/>
        </w:rPr>
        <w:tab/>
        <w:t>Pareschi, F., Setti, G., Rovatti, R., Implementation and Testing of High-Speed CMOS True Random Number Generators Based on Chaotic Systems. IEEE Transactions on Circuits and Systems I: Regular Papers, 57 (12), 3124–3137,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[48]</w:t>
      </w:r>
      <w:r w:rsidRPr="005B5AB1">
        <w:rPr>
          <w:noProof/>
          <w:szCs w:val="24"/>
        </w:rPr>
        <w:tab/>
        <w:t>Kanso, A., Smaoui, N., Logistic chaotic maps for binary numbers generations. Chaos, Solitons and Fractals, 40 (5), 2557–2568,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r w:rsidRPr="005B5AB1">
        <w:rPr>
          <w:noProof/>
          <w:szCs w:val="24"/>
        </w:rPr>
        <w:t>[49]</w:t>
      </w:r>
      <w:r w:rsidRPr="005B5AB1">
        <w:rPr>
          <w:noProof/>
          <w:szCs w:val="24"/>
        </w:rPr>
        <w:tab/>
        <w:t>Zhao, L., Liao, X., Xiao, D., Xiang, T., Zhou, Q., Duan, S., True random number generation from mobile telephone photo based on chaotic cryptography. Chaos, Solitons &amp; Fractals, 42 (3), 1692–1699, 2009.</w:t>
      </w: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[50]</w:t>
      </w:r>
      <w:r w:rsidRPr="005B5AB1">
        <w:rPr>
          <w:noProof/>
          <w:szCs w:val="24"/>
        </w:rPr>
        <w:tab/>
        <w:t>Nian-sheng, L., Pseudo-randomness and complexity of binary sequences generated by the chaotic system. Communications in Nonlinear Science and Numerical Simulation, 16 (2), 761–768,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[51]</w:t>
      </w:r>
      <w:r w:rsidRPr="005B5AB1">
        <w:rPr>
          <w:noProof/>
          <w:szCs w:val="24"/>
        </w:rPr>
        <w:tab/>
        <w:t>Tang, G., Liao, X., Chen, Y., A Novel Method for Designing S-boxes based on Chaotic Maps. Chaos, Solitons &amp; Fractals, 23 (2), 413–419, 2005.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[52]</w:t>
      </w:r>
      <w:r w:rsidRPr="005B5AB1">
        <w:rPr>
          <w:noProof/>
          <w:szCs w:val="24"/>
        </w:rPr>
        <w:tab/>
        <w:t xml:space="preserve">Peng, J., Jin, S., Lei, L., Liao, X., Construction and Analysis of Dynamic S-boxes </w:t>
      </w:r>
      <w:r>
        <w:rPr>
          <w:noProof/>
          <w:szCs w:val="24"/>
        </w:rPr>
        <w:t>Based on Spatiotemporal Chaos.</w:t>
      </w:r>
      <w:r w:rsidRPr="009302AD">
        <w:t xml:space="preserve"> </w:t>
      </w:r>
      <w:r w:rsidRPr="009302AD">
        <w:rPr>
          <w:noProof/>
          <w:szCs w:val="24"/>
        </w:rPr>
        <w:t>Cognitive Informatics &amp; Cognitive Computing (ICCI* CC), 2012 IEEE 11th International Conference on. IEEE, 2012</w:t>
      </w:r>
      <w:r>
        <w:rPr>
          <w:noProof/>
          <w:szCs w:val="24"/>
        </w:rPr>
        <w:t>.</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[53]</w:t>
      </w:r>
      <w:r w:rsidRPr="005B5AB1">
        <w:rPr>
          <w:noProof/>
          <w:szCs w:val="24"/>
        </w:rPr>
        <w:tab/>
        <w:t>Özkaynak, F., Özer, A. B., A method for designing strong S-Boxes based on chaotic Lorenz system. Physics Letters, Section A: General, Atomic and Solid State Physics, 374 (36), 3733–3738,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[54]</w:t>
      </w:r>
      <w:r w:rsidRPr="005B5AB1">
        <w:rPr>
          <w:noProof/>
          <w:szCs w:val="24"/>
        </w:rPr>
        <w:tab/>
        <w:t>Zaïbi, G., Kachouri, A., Peyrard, F., Foumier-Prunaret, D., On dynamic chaotic S-BOX. 2009 Global Information Infrastructure Symposium, GIIS ’09, (2), 1–5,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[55]</w:t>
      </w:r>
      <w:r w:rsidRPr="005B5AB1">
        <w:rPr>
          <w:noProof/>
          <w:szCs w:val="24"/>
        </w:rPr>
        <w:tab/>
        <w:t>Zaibi, G., Peyrard, F., Kachouri, A., Fournier‐Prunaret, D., Samet, M., Efficient and secure chaotic S‐Box for wireless sensor network. Security and Communication Networks, 7 (2), 279–292,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[56]</w:t>
      </w:r>
      <w:r w:rsidRPr="005B5AB1">
        <w:rPr>
          <w:noProof/>
          <w:szCs w:val="24"/>
        </w:rPr>
        <w:tab/>
        <w:t>Liu, H., Kadir, A., Niu, Y., Chaos-based color image block encryption scheme using S-box. AEU - International Journal of Electronics and Communications, 68 (7), 676–686,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[57]</w:t>
      </w:r>
      <w:r w:rsidRPr="005B5AB1">
        <w:rPr>
          <w:noProof/>
          <w:szCs w:val="24"/>
        </w:rPr>
        <w:tab/>
        <w:t>Ozkaynak, F., Yavuz, S., Designing chaotic S-boxes based on time-delay chaotic system. Nonlinear Dynamics, 74 (3), 551–557,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[58]</w:t>
      </w:r>
      <w:r w:rsidRPr="005B5AB1">
        <w:rPr>
          <w:noProof/>
          <w:szCs w:val="24"/>
        </w:rPr>
        <w:tab/>
        <w:t>Asim, M., Jeoti, V., Hybrid chaotic image encryption scheme based on S-box and ciphertext feedback. 2007 International Conference on Intelligent and Advanced Systems, ICIAS 2007, , 736–741,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[59]</w:t>
      </w:r>
      <w:r w:rsidRPr="005B5AB1">
        <w:rPr>
          <w:noProof/>
          <w:szCs w:val="24"/>
        </w:rPr>
        <w:tab/>
        <w:t>Peyrard, F., Kachouri, A., Samet, M., A new design of dynamic S - Box</w:t>
      </w:r>
      <w:r>
        <w:rPr>
          <w:noProof/>
          <w:szCs w:val="24"/>
        </w:rPr>
        <w:t xml:space="preserve"> based on two chaotic maps</w:t>
      </w:r>
      <w:r w:rsidRPr="005B5AB1">
        <w:rPr>
          <w:noProof/>
          <w:szCs w:val="24"/>
        </w:rPr>
        <w:t>.</w:t>
      </w:r>
      <w:r w:rsidRPr="0062307E">
        <w:t xml:space="preserve"> </w:t>
      </w:r>
      <w:r w:rsidRPr="0062307E">
        <w:rPr>
          <w:noProof/>
          <w:szCs w:val="24"/>
        </w:rPr>
        <w:t>ACS/IEEE International Conference on Computer Systems and Applications-AICCSA 2010. IEEE, 2010</w:t>
      </w:r>
      <w:r>
        <w:rPr>
          <w:noProof/>
          <w:szCs w:val="24"/>
        </w:rPr>
        <w:t>.</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[60]</w:t>
      </w:r>
      <w:r w:rsidRPr="005B5AB1">
        <w:rPr>
          <w:noProof/>
          <w:szCs w:val="24"/>
        </w:rPr>
        <w:tab/>
        <w:t>Tang, G., Liao, X., A method for designing dynamical S-boxes based on discretized chaotic map. Chaos, Solitons and Fractals, 23 (5), 1901–1909, 2005.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[61]</w:t>
      </w:r>
      <w:r w:rsidRPr="005B5AB1">
        <w:rPr>
          <w:noProof/>
          <w:szCs w:val="24"/>
        </w:rPr>
        <w:tab/>
        <w:t>Chen, G., Chen, Y., Liao, X., An extended method for obtaining S-boxes based on three-dimensional chaotic Baker maps. Chaos, Solitons and Fractals, 31 (3), 571–579, 2007.</w:t>
      </w:r>
    </w:p>
    <w:p w:rsidR="00CF32F7"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[62]</w:t>
      </w:r>
      <w:r w:rsidRPr="005B5AB1">
        <w:rPr>
          <w:noProof/>
          <w:szCs w:val="24"/>
        </w:rPr>
        <w:tab/>
        <w:t>Khan, M., Shah, T., Mahmood, H., Gondal, M. A., Hussain, I., A novel technique for the construction of strong S-boxes based on chaotic Lorenz systems. Nonlinear Dynamics, 70 (3), 2303–2311,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[63]</w:t>
      </w:r>
      <w:r w:rsidRPr="005B5AB1">
        <w:rPr>
          <w:noProof/>
          <w:szCs w:val="24"/>
        </w:rPr>
        <w:tab/>
        <w:t>Hussain, I., Shah, T., Gondal, M. A., A novel approach for designing substitution-boxes based on nonlinear chaotic algorithm. Nonlinear Dynamics, 70 (3), 1791–1794,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[64]</w:t>
      </w:r>
      <w:r w:rsidRPr="005B5AB1">
        <w:rPr>
          <w:noProof/>
          <w:szCs w:val="24"/>
        </w:rPr>
        <w:tab/>
        <w:t>Hussain, I., Shah, T., Mahmood, H., Gondal, M. A., Construction of S8 Liu J S-boxes and their applications. Computers &amp; Mathematics with Applications, 64 (8), 2450–2458,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[65]</w:t>
      </w:r>
      <w:r w:rsidRPr="005B5AB1">
        <w:rPr>
          <w:noProof/>
          <w:szCs w:val="24"/>
        </w:rPr>
        <w:tab/>
        <w:t>Hussain, I., Gondal, M. A., Hussain, A., Construction of Substitution Box Based on Piecewise Linear Chaotic Map and S8 Group. 3D Research, 6 (1), 2015.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[66]</w:t>
      </w:r>
      <w:r w:rsidRPr="005B5AB1">
        <w:rPr>
          <w:noProof/>
          <w:szCs w:val="24"/>
        </w:rPr>
        <w:tab/>
        <w:t>Chen, G., A novel heuristic method for obtaining S-boxes. Chaos, Solitons and Fractals, 36 (4), 1028–1036, 2008.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[67]</w:t>
      </w:r>
      <w:r w:rsidRPr="005B5AB1">
        <w:rPr>
          <w:noProof/>
          <w:szCs w:val="24"/>
        </w:rPr>
        <w:tab/>
        <w:t>Wang, Y., Wong, K. W., Liao, X., Xiang, T., A block cipher with dynamic S-boxes based on tent map. Communications in Nonlinear Science and Numerical Simulation, 14 (7), 3089–3099,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[68]</w:t>
      </w:r>
      <w:r w:rsidRPr="005B5AB1">
        <w:rPr>
          <w:noProof/>
          <w:szCs w:val="24"/>
        </w:rPr>
        <w:tab/>
        <w:t>Wang, Y., Xie, Q., Wu, Y., Du, B., A software for S-box performance analysis and test. Proceedings - 2009 International Conference on Electronic Commerce and Bus</w:t>
      </w:r>
      <w:r>
        <w:rPr>
          <w:noProof/>
          <w:szCs w:val="24"/>
        </w:rPr>
        <w:t xml:space="preserve">iness Intelligence, ECBI 2009, </w:t>
      </w:r>
      <w:r w:rsidRPr="005B5AB1">
        <w:rPr>
          <w:noProof/>
          <w:szCs w:val="24"/>
        </w:rPr>
        <w:t>125–128,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[69]</w:t>
      </w:r>
      <w:r w:rsidRPr="005B5AB1">
        <w:rPr>
          <w:noProof/>
          <w:szCs w:val="24"/>
        </w:rPr>
        <w:tab/>
        <w:t>Arroyo, D., Li, C., Li, S., Alvarez, G., Halang, W. A., Cryptanalysis of an image encryption scheme based on a new total shuffling algorithm. Chaos, Solitons and Fractals, 41 (5), 2613–2616,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[70]</w:t>
      </w:r>
      <w:r w:rsidRPr="005B5AB1">
        <w:rPr>
          <w:noProof/>
          <w:szCs w:val="24"/>
        </w:rPr>
        <w:tab/>
        <w:t>Alvarez, G., Li, S., Cryptanalyzing a nonlinear chaotic algorithm (NCA) for image encryption. Communications in Nonlinear Science and Numerical Simulation, 14 (11), 3743–3749,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[71]</w:t>
      </w:r>
      <w:r w:rsidRPr="005B5AB1">
        <w:rPr>
          <w:noProof/>
          <w:szCs w:val="24"/>
        </w:rPr>
        <w:tab/>
        <w:t>Rhouma, R., Belghith, S., Cryptanalysis of a spatiotemporal chaotic cryptosystem. Chaos, Solitons and Fractals, 41 (4), 1718–1722,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[72]</w:t>
      </w:r>
      <w:r w:rsidRPr="005B5AB1">
        <w:rPr>
          <w:noProof/>
          <w:szCs w:val="24"/>
        </w:rPr>
        <w:tab/>
        <w:t>Arroyo, D., Alvarez, G., Amigó, J. M., Li, S., Cryptanalysis of a family of self-synchronizing chaotic stream ciphers. Communications in Nonlinear Science and Numerical Simulation, 16 (2), 805–813,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[73]</w:t>
      </w:r>
      <w:r w:rsidRPr="005B5AB1">
        <w:rPr>
          <w:noProof/>
          <w:szCs w:val="24"/>
        </w:rPr>
        <w:tab/>
        <w:t>Solak, E., Çokal, C., Algebraic break of a cryptosystem based on discretized two-dimensional chaotic maps. Physics Letters, Section A: General, Atomic and Solid State Physics, 373 (15), 1352–1356,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r w:rsidRPr="005B5AB1">
        <w:rPr>
          <w:noProof/>
          <w:szCs w:val="24"/>
        </w:rPr>
        <w:t>[74]</w:t>
      </w:r>
      <w:r w:rsidRPr="005B5AB1">
        <w:rPr>
          <w:noProof/>
          <w:szCs w:val="24"/>
        </w:rPr>
        <w:tab/>
        <w:t>Li, C., Li, S., Alvarez, G., Chen, G., Lo, K. T., Cryptanalysis of a chaotic block cipher with external key and its improved version. Chaos, Solitons and Fractals, 37 (1), 299–307, 2008.</w:t>
      </w: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[75]</w:t>
      </w:r>
      <w:r w:rsidRPr="005B5AB1">
        <w:rPr>
          <w:noProof/>
          <w:szCs w:val="24"/>
        </w:rPr>
        <w:tab/>
        <w:t>Solak, E., Rhouma, R., Belghith, S., Cryptanalysis of a multi-chaotic systems based image cryptosystem. Optics Communications, 283 (2), 232–236,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[76]</w:t>
      </w:r>
      <w:r w:rsidRPr="005B5AB1">
        <w:rPr>
          <w:noProof/>
          <w:szCs w:val="24"/>
        </w:rPr>
        <w:tab/>
        <w:t>Li, C., Li, S., Lo, K. T., Breaking a modified substitution-diffusion image cipher based on chaotic standard and logistic maps. Communications in Nonlinear Science and Numerical Simulation, 16 (2), 837–843,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[77]</w:t>
      </w:r>
      <w:r w:rsidRPr="005B5AB1">
        <w:rPr>
          <w:noProof/>
          <w:szCs w:val="24"/>
        </w:rPr>
        <w:tab/>
        <w:t>Özkaynak, F., Bedri, A., Cryptanalysis of a new image encryption algorithm based on chaos. Optik- International journal for light and electron optics., 127 (13), 5190–5192, 2016.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[78]</w:t>
      </w:r>
      <w:r w:rsidRPr="005B5AB1">
        <w:rPr>
          <w:noProof/>
          <w:szCs w:val="24"/>
        </w:rPr>
        <w:tab/>
        <w:t>Çokal, C., Solak, E., Cryptanalysis of a chaos-based image encryption algorithm. Physics Letters, Section A: General, Atomic and Solid State Physics, 373 (15), 1357–1360,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[79]</w:t>
      </w:r>
      <w:r w:rsidRPr="005B5AB1">
        <w:rPr>
          <w:noProof/>
          <w:szCs w:val="24"/>
        </w:rPr>
        <w:tab/>
        <w:t>Silva, R. M., Crespo, R. G., Nunes, M. S., Enhanced chaotic stream cipher for WSNs. ARES 2010 - 5th International Conference on Availability, Reliability, and Security, , 210–215,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[80]</w:t>
      </w:r>
      <w:r w:rsidRPr="005B5AB1">
        <w:rPr>
          <w:noProof/>
          <w:szCs w:val="24"/>
        </w:rPr>
        <w:tab/>
        <w:t>Dillak, R. Y., Digital Color Image Encryption Using RC4 Stream Cipher and Chaotic Logistic Map. Information Technology and Electrical Engineering (ICITEE), 2013 International Conference on, ,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[81]</w:t>
      </w:r>
      <w:r w:rsidRPr="005B5AB1">
        <w:rPr>
          <w:noProof/>
          <w:szCs w:val="24"/>
        </w:rPr>
        <w:tab/>
        <w:t>Jolfaei, A., Mirghadri, A., Image Encryption Using Chaos and Block Cipher. Computer and Information Science, 4 (1), 172–185,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[82]</w:t>
      </w:r>
      <w:r w:rsidRPr="005B5AB1">
        <w:rPr>
          <w:noProof/>
          <w:szCs w:val="24"/>
        </w:rPr>
        <w:tab/>
        <w:t>Atteya, A. M., Madian, A. H., A Hybrid Chaos-AES Encryption Algorithm and Its Implemention Based on FPGA. 2014 IEEE 12th International New Circuits and</w:t>
      </w:r>
      <w:r>
        <w:rPr>
          <w:noProof/>
          <w:szCs w:val="24"/>
        </w:rPr>
        <w:t xml:space="preserve"> Systems Conference (NEWCAS), </w:t>
      </w:r>
      <w:r w:rsidRPr="005B5AB1">
        <w:rPr>
          <w:noProof/>
          <w:szCs w:val="24"/>
        </w:rPr>
        <w:t>217–220,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[83]</w:t>
      </w:r>
      <w:r w:rsidRPr="005B5AB1">
        <w:rPr>
          <w:noProof/>
          <w:szCs w:val="24"/>
        </w:rPr>
        <w:tab/>
        <w:t>Xiao, H., Qiu, S., Deng, C., A composite image encryption scheme using AES and chaotic series. Proceedings of the 1st International Symposium on Data, Privacy, and E-Commer</w:t>
      </w:r>
      <w:r>
        <w:rPr>
          <w:noProof/>
          <w:szCs w:val="24"/>
        </w:rPr>
        <w:t xml:space="preserve">ce, ISDPE 2007, </w:t>
      </w:r>
      <w:r w:rsidRPr="005B5AB1">
        <w:rPr>
          <w:noProof/>
          <w:szCs w:val="24"/>
        </w:rPr>
        <w:t>277–279,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[84]</w:t>
      </w:r>
      <w:r w:rsidRPr="005B5AB1">
        <w:rPr>
          <w:noProof/>
          <w:szCs w:val="24"/>
        </w:rPr>
        <w:tab/>
        <w:t xml:space="preserve">Challita, N., </w:t>
      </w:r>
      <w:r>
        <w:t>Enhancement of S-AES using chaos for the support of biomedical applications.</w:t>
      </w:r>
      <w:r w:rsidRPr="00B36AE9">
        <w:t xml:space="preserve"> </w:t>
      </w:r>
      <w:r>
        <w:t>2013 2nd International Conference on Advances in Biomedical Engineering,</w:t>
      </w:r>
      <w:r w:rsidRPr="005B5AB1">
        <w:rPr>
          <w:noProof/>
          <w:szCs w:val="24"/>
        </w:rPr>
        <w:t xml:space="preserve"> 175–178,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[85]</w:t>
      </w:r>
      <w:r w:rsidRPr="005B5AB1">
        <w:rPr>
          <w:noProof/>
          <w:szCs w:val="24"/>
        </w:rPr>
        <w:tab/>
        <w:t>Chen, D., Qing, D., Wang, D., AES Key Expansion Algorithm Based on 2D Logistic Mapping. 2012 Fifth International Workshop on Chaos-fract</w:t>
      </w:r>
      <w:r>
        <w:rPr>
          <w:noProof/>
          <w:szCs w:val="24"/>
        </w:rPr>
        <w:t xml:space="preserve">als Theories and Applications, </w:t>
      </w:r>
      <w:r w:rsidRPr="005B5AB1">
        <w:rPr>
          <w:noProof/>
          <w:szCs w:val="24"/>
        </w:rPr>
        <w:t xml:space="preserve"> 207–211, 2012.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[86]</w:t>
      </w:r>
      <w:r w:rsidRPr="005B5AB1">
        <w:rPr>
          <w:noProof/>
          <w:szCs w:val="24"/>
        </w:rPr>
        <w:tab/>
        <w:t xml:space="preserve">Pradhan, C., Bisoi, A. K., </w:t>
      </w:r>
      <w:r>
        <w:rPr>
          <w:noProof/>
          <w:szCs w:val="24"/>
        </w:rPr>
        <w:t>Chaotıc varıatıons of AES algori</w:t>
      </w:r>
      <w:r w:rsidRPr="00B36AE9">
        <w:rPr>
          <w:noProof/>
          <w:szCs w:val="24"/>
        </w:rPr>
        <w:t>thm</w:t>
      </w:r>
      <w:r w:rsidRPr="005B5AB1">
        <w:rPr>
          <w:noProof/>
          <w:szCs w:val="24"/>
        </w:rPr>
        <w:t xml:space="preserve">. </w:t>
      </w:r>
      <w:r w:rsidRPr="00E762C2">
        <w:rPr>
          <w:noProof/>
          <w:szCs w:val="24"/>
        </w:rPr>
        <w:t>International Journal of Chaos, Control, Mo</w:t>
      </w:r>
      <w:r>
        <w:rPr>
          <w:noProof/>
          <w:szCs w:val="24"/>
        </w:rPr>
        <w:t xml:space="preserve">delling and Simulation (IJCCMS), </w:t>
      </w:r>
      <w:r w:rsidRPr="005B5AB1">
        <w:rPr>
          <w:noProof/>
          <w:szCs w:val="24"/>
        </w:rPr>
        <w:t>19–25,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[87]</w:t>
      </w:r>
      <w:r w:rsidRPr="005B5AB1">
        <w:rPr>
          <w:noProof/>
          <w:szCs w:val="24"/>
        </w:rPr>
        <w:tab/>
        <w:t>Muhaya, F. T. Bin, Chaotic and AES cryptosystem for satellite imagery. Telecommunication Systems, 52 (2), 573–581,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[88]</w:t>
      </w:r>
      <w:r w:rsidRPr="005B5AB1">
        <w:rPr>
          <w:noProof/>
          <w:szCs w:val="24"/>
        </w:rPr>
        <w:tab/>
        <w:t>Ashtiyani, M., Birgani, P. M., Hosseini, H. M., Chaos-Based Medical Image Encryption Using Symmetric Cryptography. 2008 3rd International Conference on Information and Communication Technologies: F</w:t>
      </w:r>
      <w:r>
        <w:rPr>
          <w:noProof/>
          <w:szCs w:val="24"/>
        </w:rPr>
        <w:t xml:space="preserve">rom Theory to Applications, </w:t>
      </w:r>
      <w:r w:rsidRPr="005B5AB1">
        <w:rPr>
          <w:noProof/>
          <w:szCs w:val="24"/>
        </w:rPr>
        <w:t xml:space="preserve"> 2008.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[89]</w:t>
      </w:r>
      <w:r w:rsidRPr="005B5AB1">
        <w:rPr>
          <w:noProof/>
          <w:szCs w:val="24"/>
        </w:rPr>
        <w:tab/>
        <w:t>Yuan, K., Zhang, H., Li, Z., An improved AES algorithm based on chaos. 1st International Conference on Multimedia Information Networking and Security, MINES 2009, 2, 326–329,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[90]</w:t>
      </w:r>
      <w:r w:rsidRPr="005B5AB1">
        <w:rPr>
          <w:noProof/>
          <w:szCs w:val="24"/>
        </w:rPr>
        <w:tab/>
        <w:t>Zeghid, M., Machhout, M., Khriji, L., A modified AES based algorithm for image encryption. World Academy of Science, Engineering and Technology, 1 (1), 70–75,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[91]</w:t>
      </w:r>
      <w:r w:rsidRPr="005B5AB1">
        <w:rPr>
          <w:noProof/>
          <w:szCs w:val="24"/>
        </w:rPr>
        <w:tab/>
        <w:t>Acharya, A., Image encryption using a new chaos based encryption algorithm. Proceedings of the 2011 International C</w:t>
      </w:r>
      <w:r>
        <w:rPr>
          <w:noProof/>
          <w:szCs w:val="24"/>
        </w:rPr>
        <w:t>onference ,</w:t>
      </w:r>
      <w:r w:rsidRPr="005B5AB1">
        <w:rPr>
          <w:noProof/>
          <w:szCs w:val="24"/>
        </w:rPr>
        <w:t xml:space="preserve"> 1–5,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[92]</w:t>
      </w:r>
      <w:r w:rsidRPr="005B5AB1">
        <w:rPr>
          <w:noProof/>
          <w:szCs w:val="24"/>
        </w:rPr>
        <w:tab/>
        <w:t>St</w:t>
      </w:r>
      <w:r>
        <w:rPr>
          <w:noProof/>
          <w:szCs w:val="24"/>
        </w:rPr>
        <w:t>i</w:t>
      </w:r>
      <w:r w:rsidRPr="005B5AB1">
        <w:rPr>
          <w:noProof/>
          <w:szCs w:val="24"/>
        </w:rPr>
        <w:t>nson</w:t>
      </w:r>
      <w:r>
        <w:rPr>
          <w:noProof/>
          <w:szCs w:val="24"/>
        </w:rPr>
        <w:t>, D., R.</w:t>
      </w:r>
      <w:r w:rsidRPr="005B5AB1">
        <w:rPr>
          <w:noProof/>
          <w:szCs w:val="24"/>
        </w:rPr>
        <w:t>, Cryptography: Theory and Practice, Discrete Mathematics and Its Application. Chapman &amp; Hall/CRC, Third Edt. ,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[93]</w:t>
      </w:r>
      <w:r w:rsidRPr="005B5AB1">
        <w:rPr>
          <w:noProof/>
          <w:szCs w:val="24"/>
        </w:rPr>
        <w:tab/>
      </w:r>
      <w:r>
        <w:rPr>
          <w:noProof/>
          <w:szCs w:val="24"/>
        </w:rPr>
        <w:t>Diffie, W., Hellman, M.,</w:t>
      </w:r>
      <w:r w:rsidRPr="006A4DF2">
        <w:rPr>
          <w:noProof/>
          <w:szCs w:val="24"/>
        </w:rPr>
        <w:t xml:space="preserve"> New directions in cryptography. IEEE transactions on Information Theory, 22(6), 644-654</w:t>
      </w:r>
      <w:r>
        <w:rPr>
          <w:noProof/>
          <w:szCs w:val="24"/>
        </w:rPr>
        <w:t>,1976</w:t>
      </w:r>
      <w:r w:rsidRPr="006A4DF2">
        <w:rPr>
          <w:noProof/>
          <w:szCs w:val="24"/>
        </w:rPr>
        <w:t>.</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[94]</w:t>
      </w:r>
      <w:r w:rsidRPr="005B5AB1">
        <w:rPr>
          <w:noProof/>
          <w:szCs w:val="24"/>
        </w:rPr>
        <w:tab/>
        <w:t>Mohammed, R. S., Chaos based Cryptography for Voice Encryp</w:t>
      </w:r>
      <w:r>
        <w:rPr>
          <w:noProof/>
          <w:szCs w:val="24"/>
        </w:rPr>
        <w:t>tion in Wireless Communication</w:t>
      </w:r>
      <w:r w:rsidRPr="005B5AB1">
        <w:rPr>
          <w:noProof/>
          <w:szCs w:val="24"/>
        </w:rPr>
        <w:t>,</w:t>
      </w:r>
      <w:r>
        <w:rPr>
          <w:noProof/>
          <w:szCs w:val="24"/>
        </w:rPr>
        <w:t xml:space="preserve"> </w:t>
      </w:r>
      <w:r w:rsidRPr="00C3449C">
        <w:rPr>
          <w:noProof/>
          <w:szCs w:val="24"/>
        </w:rPr>
        <w:t>Electrical, Communication, Computer, Power, and Control Engineering (ICECCPCE), 2013 International Conference on. IEEE</w:t>
      </w:r>
      <w:r w:rsidRPr="005B5AB1">
        <w:rPr>
          <w:noProof/>
          <w:szCs w:val="24"/>
        </w:rPr>
        <w:t xml:space="preserve">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[95]</w:t>
      </w:r>
      <w:r w:rsidRPr="005B5AB1">
        <w:rPr>
          <w:noProof/>
          <w:szCs w:val="24"/>
        </w:rPr>
        <w:tab/>
        <w:t>Van Tilborg, H., Fundamentals of Cryptolog</w:t>
      </w:r>
      <w:r>
        <w:rPr>
          <w:noProof/>
          <w:szCs w:val="24"/>
        </w:rPr>
        <w:t xml:space="preserve">y. Kluwer Academic Publishers, </w:t>
      </w:r>
      <w:r w:rsidRPr="005B5AB1">
        <w:rPr>
          <w:noProof/>
          <w:szCs w:val="24"/>
        </w:rPr>
        <w:t xml:space="preserve"> 2000.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[96]</w:t>
      </w:r>
      <w:r w:rsidRPr="005B5AB1">
        <w:rPr>
          <w:noProof/>
          <w:szCs w:val="24"/>
        </w:rPr>
        <w:tab/>
        <w:t xml:space="preserve">Schneier, B., Applied Cryptography. Second </w:t>
      </w:r>
      <w:r>
        <w:rPr>
          <w:noProof/>
          <w:szCs w:val="24"/>
        </w:rPr>
        <w:t xml:space="preserve">Edt. Ed., John Wiley And Sons, </w:t>
      </w:r>
      <w:r w:rsidRPr="005B5AB1">
        <w:rPr>
          <w:noProof/>
          <w:szCs w:val="24"/>
        </w:rPr>
        <w:t xml:space="preserve"> 1996.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[97]</w:t>
      </w:r>
      <w:r w:rsidRPr="005B5AB1">
        <w:rPr>
          <w:noProof/>
          <w:szCs w:val="24"/>
        </w:rPr>
        <w:tab/>
        <w:t>Menezes, A., Van Oorschot, P., C. and Vanstone, S., A., Handbook of Ap</w:t>
      </w:r>
      <w:r>
        <w:rPr>
          <w:noProof/>
          <w:szCs w:val="24"/>
        </w:rPr>
        <w:t>plied Cryptography. CRC Press,</w:t>
      </w:r>
      <w:r w:rsidRPr="005B5AB1">
        <w:rPr>
          <w:noProof/>
          <w:szCs w:val="24"/>
        </w:rPr>
        <w:t xml:space="preserve"> 1996.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[98]</w:t>
      </w:r>
      <w:r w:rsidRPr="005B5AB1">
        <w:rPr>
          <w:noProof/>
          <w:szCs w:val="24"/>
        </w:rPr>
        <w:tab/>
        <w:t>Kerckhoffs, A., La cryptographie militaire. Journal des sciences militaires, 9, 5–38, 1883.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[99]</w:t>
      </w:r>
      <w:r w:rsidRPr="005B5AB1">
        <w:rPr>
          <w:noProof/>
          <w:szCs w:val="24"/>
        </w:rPr>
        <w:tab/>
        <w:t xml:space="preserve">Shannon CE., Communication theory of secrecy system. </w:t>
      </w:r>
      <w:r>
        <w:rPr>
          <w:noProof/>
          <w:szCs w:val="24"/>
        </w:rPr>
        <w:t>Bell Syst. Tech. J</w:t>
      </w:r>
      <w:r w:rsidRPr="005B5AB1">
        <w:rPr>
          <w:noProof/>
          <w:szCs w:val="24"/>
        </w:rPr>
        <w:t>., 28, 656–715, 1949.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[100]</w:t>
      </w:r>
      <w:r w:rsidRPr="005B5AB1">
        <w:rPr>
          <w:noProof/>
          <w:szCs w:val="24"/>
        </w:rPr>
        <w:tab/>
        <w:t>Delfs, H., Knebl, H., &amp; Knebl, H., Introduction to Crypto</w:t>
      </w:r>
      <w:r>
        <w:rPr>
          <w:noProof/>
          <w:szCs w:val="24"/>
        </w:rPr>
        <w:t>graphy. Berlin Etc.: Springer,</w:t>
      </w:r>
      <w:r w:rsidRPr="005B5AB1">
        <w:rPr>
          <w:noProof/>
          <w:szCs w:val="24"/>
        </w:rPr>
        <w:t xml:space="preserve"> 2002.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Pr>
          <w:noProof/>
          <w:szCs w:val="24"/>
        </w:rPr>
        <w:t>[101]</w:t>
      </w:r>
      <w:r>
        <w:rPr>
          <w:noProof/>
          <w:szCs w:val="24"/>
        </w:rPr>
        <w:tab/>
      </w:r>
      <w:r w:rsidRPr="005B5AB1">
        <w:rPr>
          <w:noProof/>
          <w:szCs w:val="24"/>
        </w:rPr>
        <w:t xml:space="preserve">National Institute of Standards and Technology (NIST), </w:t>
      </w:r>
      <w:r>
        <w:rPr>
          <w:noProof/>
          <w:szCs w:val="24"/>
        </w:rPr>
        <w:t>D</w:t>
      </w:r>
      <w:r w:rsidRPr="005B5AB1">
        <w:rPr>
          <w:noProof/>
          <w:szCs w:val="24"/>
        </w:rPr>
        <w:t>ata encryptıon standard (des)-fıps pub 46-3. http://csrc.nist.gov/publications/fips</w:t>
      </w:r>
    </w:p>
    <w:p w:rsidR="00CF32F7" w:rsidRDefault="00CF32F7" w:rsidP="00C3449C">
      <w:pPr>
        <w:widowControl w:val="0"/>
        <w:autoSpaceDE w:val="0"/>
        <w:autoSpaceDN w:val="0"/>
        <w:adjustRightInd w:val="0"/>
        <w:spacing w:line="240" w:lineRule="auto"/>
        <w:ind w:left="640"/>
        <w:rPr>
          <w:noProof/>
          <w:szCs w:val="24"/>
        </w:rPr>
      </w:pPr>
      <w:r w:rsidRPr="005B5AB1">
        <w:rPr>
          <w:noProof/>
          <w:szCs w:val="24"/>
        </w:rPr>
        <w:t>/fips46-3/fips46-3.pdf .</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Pr>
          <w:noProof/>
          <w:szCs w:val="24"/>
        </w:rPr>
        <w:t>[102]</w:t>
      </w:r>
      <w:r>
        <w:rPr>
          <w:noProof/>
          <w:szCs w:val="24"/>
        </w:rPr>
        <w:tab/>
      </w:r>
      <w:r w:rsidRPr="005B5AB1">
        <w:rPr>
          <w:noProof/>
          <w:szCs w:val="24"/>
        </w:rPr>
        <w:t>National Institute of Standards and Technology (NIST), Triple Data Encryption Algorithm. http://nvlpubs.nist.gov/nistpubs/Legacy/SP/nistspecial</w:t>
      </w:r>
    </w:p>
    <w:p w:rsidR="00CF32F7" w:rsidRDefault="00CF32F7" w:rsidP="000A7288">
      <w:pPr>
        <w:widowControl w:val="0"/>
        <w:autoSpaceDE w:val="0"/>
        <w:autoSpaceDN w:val="0"/>
        <w:adjustRightInd w:val="0"/>
        <w:spacing w:line="240" w:lineRule="auto"/>
        <w:ind w:left="640"/>
        <w:rPr>
          <w:noProof/>
          <w:szCs w:val="24"/>
        </w:rPr>
      </w:pPr>
      <w:r w:rsidRPr="005B5AB1">
        <w:rPr>
          <w:noProof/>
          <w:szCs w:val="24"/>
        </w:rPr>
        <w:t>publication800-67ver1.pdf .</w:t>
      </w:r>
    </w:p>
    <w:p w:rsidR="00CF32F7" w:rsidRPr="005B5AB1" w:rsidRDefault="00CF32F7" w:rsidP="000A7288">
      <w:pPr>
        <w:widowControl w:val="0"/>
        <w:autoSpaceDE w:val="0"/>
        <w:autoSpaceDN w:val="0"/>
        <w:adjustRightInd w:val="0"/>
        <w:spacing w:line="240" w:lineRule="auto"/>
        <w:ind w:left="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w:t>
      </w:r>
      <w:r>
        <w:rPr>
          <w:noProof/>
          <w:szCs w:val="24"/>
        </w:rPr>
        <w:t>3]</w:t>
      </w:r>
      <w:r>
        <w:rPr>
          <w:noProof/>
          <w:szCs w:val="24"/>
        </w:rPr>
        <w:tab/>
      </w:r>
      <w:r w:rsidRPr="005B5AB1">
        <w:rPr>
          <w:noProof/>
          <w:szCs w:val="24"/>
        </w:rPr>
        <w:t>National, (NIST), I. of S. and T., Advanced Encryption Standart. http://csrc.nist</w:t>
      </w:r>
      <w:r>
        <w:rPr>
          <w:noProof/>
          <w:szCs w:val="24"/>
        </w:rPr>
        <w:t xml:space="preserve">. </w:t>
      </w:r>
      <w:r w:rsidRPr="005B5AB1">
        <w:rPr>
          <w:noProof/>
          <w:szCs w:val="24"/>
        </w:rPr>
        <w:t>gov/publications/fips/fips197/fips-197.pdf .</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[104]</w:t>
      </w:r>
      <w:r w:rsidRPr="005B5AB1">
        <w:rPr>
          <w:noProof/>
          <w:szCs w:val="24"/>
        </w:rPr>
        <w:tab/>
        <w:t>L. Keliher, Linear Cryptanalysis of Sub</w:t>
      </w:r>
      <w:r>
        <w:rPr>
          <w:noProof/>
          <w:szCs w:val="24"/>
        </w:rPr>
        <w:t>stitution-Permutation Networks, PhD Thesis, Queen’s University,</w:t>
      </w:r>
      <w:r w:rsidRPr="005B5AB1">
        <w:rPr>
          <w:noProof/>
          <w:szCs w:val="24"/>
        </w:rPr>
        <w:t xml:space="preserve"> 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[105]</w:t>
      </w:r>
      <w:r w:rsidRPr="005B5AB1">
        <w:rPr>
          <w:noProof/>
          <w:szCs w:val="24"/>
        </w:rPr>
        <w:tab/>
        <w:t>Internet: Ronald L. Rivest, RC5 Encryption Algorithm. http://people.csail.</w:t>
      </w:r>
      <w:r>
        <w:rPr>
          <w:noProof/>
          <w:szCs w:val="24"/>
        </w:rPr>
        <w:t xml:space="preserve"> </w:t>
      </w:r>
      <w:r w:rsidRPr="005B5AB1">
        <w:rPr>
          <w:noProof/>
          <w:szCs w:val="24"/>
        </w:rPr>
        <w:t>mit.edu/rivest/Rivest-rc5rev.pdf .</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[106]</w:t>
      </w:r>
      <w:r w:rsidRPr="005B5AB1">
        <w:rPr>
          <w:noProof/>
          <w:szCs w:val="24"/>
        </w:rPr>
        <w:tab/>
        <w:t>Rivest, R. L., Shamir, A., Adleman, L., A Method for Obtaining Digital Signatures and Public- Key Cryptosystems. 21 (2), 1978.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[107]</w:t>
      </w:r>
      <w:r w:rsidRPr="005B5AB1">
        <w:rPr>
          <w:noProof/>
          <w:szCs w:val="24"/>
        </w:rPr>
        <w:tab/>
        <w:t>Koblitz, B. N., Elliptic Curv</w:t>
      </w:r>
      <w:r w:rsidRPr="003E3057">
        <w:rPr>
          <w:noProof/>
          <w:szCs w:val="24"/>
        </w:rPr>
        <w:t>e Cryptosystems</w:t>
      </w:r>
      <w:r>
        <w:rPr>
          <w:noProof/>
          <w:szCs w:val="24"/>
        </w:rPr>
        <w:t xml:space="preserve">. </w:t>
      </w:r>
      <w:r w:rsidRPr="003E3057">
        <w:rPr>
          <w:iCs/>
          <w:color w:val="222222"/>
          <w:szCs w:val="24"/>
          <w:shd w:val="clear" w:color="auto" w:fill="FFFFFF"/>
        </w:rPr>
        <w:t>Mathematics of computation,</w:t>
      </w:r>
      <w:r w:rsidRPr="003E3057">
        <w:rPr>
          <w:noProof/>
          <w:szCs w:val="24"/>
        </w:rPr>
        <w:t xml:space="preserve"> 4 </w:t>
      </w:r>
      <w:r w:rsidRPr="005B5AB1">
        <w:rPr>
          <w:noProof/>
          <w:szCs w:val="24"/>
        </w:rPr>
        <w:t>(177), 203–209, 1987.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[108]</w:t>
      </w:r>
      <w:r w:rsidRPr="005B5AB1">
        <w:rPr>
          <w:noProof/>
          <w:szCs w:val="24"/>
        </w:rPr>
        <w:tab/>
        <w:t>Alvarez, G., Montoya, F., Romera, M., Pastor, G., Cryptanalysis of a chao</w:t>
      </w:r>
      <w:r>
        <w:rPr>
          <w:noProof/>
          <w:szCs w:val="24"/>
        </w:rPr>
        <w:t xml:space="preserve">tic secure communication system, </w:t>
      </w:r>
      <w:r w:rsidRPr="00C76F3E">
        <w:rPr>
          <w:noProof/>
          <w:szCs w:val="24"/>
        </w:rPr>
        <w:t>Physics Letters A</w:t>
      </w:r>
      <w:r>
        <w:rPr>
          <w:noProof/>
          <w:szCs w:val="24"/>
        </w:rPr>
        <w:t>,</w:t>
      </w:r>
      <w:r w:rsidRPr="005B5AB1">
        <w:rPr>
          <w:noProof/>
          <w:szCs w:val="24"/>
        </w:rPr>
        <w:t xml:space="preserve"> 306</w:t>
      </w:r>
      <w:r>
        <w:rPr>
          <w:noProof/>
          <w:szCs w:val="24"/>
        </w:rPr>
        <w:t xml:space="preserve"> (4)</w:t>
      </w:r>
      <w:r w:rsidRPr="005B5AB1">
        <w:rPr>
          <w:noProof/>
          <w:szCs w:val="24"/>
        </w:rPr>
        <w:t>, 200–205, 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[109]</w:t>
      </w:r>
      <w:r w:rsidRPr="005B5AB1">
        <w:rPr>
          <w:noProof/>
          <w:szCs w:val="24"/>
        </w:rPr>
        <w:tab/>
        <w:t>V. Rijmen, Cryptanalysis and De</w:t>
      </w:r>
      <w:r>
        <w:rPr>
          <w:noProof/>
          <w:szCs w:val="24"/>
        </w:rPr>
        <w:t>sign of Iterated Block Ciphers</w:t>
      </w:r>
      <w:r w:rsidRPr="005B5AB1">
        <w:rPr>
          <w:noProof/>
          <w:szCs w:val="24"/>
        </w:rPr>
        <w:t>,</w:t>
      </w:r>
      <w:r>
        <w:rPr>
          <w:noProof/>
          <w:szCs w:val="24"/>
        </w:rPr>
        <w:t xml:space="preserve"> PhD Thesis,</w:t>
      </w:r>
      <w:r w:rsidRPr="005B5AB1">
        <w:rPr>
          <w:noProof/>
          <w:szCs w:val="24"/>
        </w:rPr>
        <w:t xml:space="preserve"> 1997.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[110]</w:t>
      </w:r>
      <w:r w:rsidRPr="005B5AB1">
        <w:rPr>
          <w:noProof/>
          <w:szCs w:val="24"/>
        </w:rPr>
        <w:tab/>
        <w:t xml:space="preserve">Kocher, P., Jaffe, J., Jun, B., Introduction </w:t>
      </w:r>
      <w:r>
        <w:rPr>
          <w:noProof/>
          <w:szCs w:val="24"/>
        </w:rPr>
        <w:t>to differential power analysis</w:t>
      </w:r>
      <w:r w:rsidRPr="005B5AB1">
        <w:rPr>
          <w:noProof/>
          <w:szCs w:val="24"/>
        </w:rPr>
        <w:t>,</w:t>
      </w:r>
      <w:r>
        <w:rPr>
          <w:noProof/>
          <w:szCs w:val="24"/>
        </w:rPr>
        <w:t xml:space="preserve"> </w:t>
      </w:r>
      <w:r w:rsidRPr="00917DCD">
        <w:rPr>
          <w:noProof/>
          <w:szCs w:val="24"/>
        </w:rPr>
        <w:t>Journal of Cryptographic Engineering</w:t>
      </w:r>
      <w:r>
        <w:rPr>
          <w:noProof/>
          <w:szCs w:val="24"/>
        </w:rPr>
        <w:t>, 1 (1),</w:t>
      </w:r>
      <w:r w:rsidRPr="005B5AB1">
        <w:rPr>
          <w:noProof/>
          <w:szCs w:val="24"/>
        </w:rPr>
        <w:t xml:space="preserve"> 5–27, 2011.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[111]</w:t>
      </w:r>
      <w:r w:rsidRPr="005B5AB1">
        <w:rPr>
          <w:noProof/>
          <w:szCs w:val="24"/>
        </w:rPr>
        <w:tab/>
        <w:t>Lorenz, E., Deterministic nonperiodic flow. J. Atmos. Sci., 20 (2), 130–141, 1963.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[112]</w:t>
      </w:r>
      <w:r w:rsidRPr="005B5AB1">
        <w:rPr>
          <w:noProof/>
          <w:szCs w:val="24"/>
        </w:rPr>
        <w:tab/>
        <w:t>Rössler, O. E., An equation for continuous chaos. Physics Letters A, 57 (5), 397–398, 1976.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[113]</w:t>
      </w:r>
      <w:r w:rsidRPr="005B5AB1">
        <w:rPr>
          <w:noProof/>
          <w:szCs w:val="24"/>
        </w:rPr>
        <w:tab/>
        <w:t xml:space="preserve">Chua, L. O., Wu, C. W., Huang, A., Zhong, G. Q., A Universal Circuit for </w:t>
      </w:r>
      <w:r>
        <w:rPr>
          <w:noProof/>
          <w:szCs w:val="24"/>
        </w:rPr>
        <w:t xml:space="preserve">Studying and Generating Chaos </w:t>
      </w:r>
      <w:r w:rsidRPr="005B5AB1">
        <w:rPr>
          <w:noProof/>
          <w:szCs w:val="24"/>
        </w:rPr>
        <w:t>Part II: Strange Attractors. IEEE Transactions on Circuits and Systems I: Fundamental Theory and Applications, 40 (10), 745–761, 1993.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[114]</w:t>
      </w:r>
      <w:r w:rsidRPr="005B5AB1">
        <w:rPr>
          <w:noProof/>
          <w:szCs w:val="24"/>
        </w:rPr>
        <w:tab/>
        <w:t>Lü J., Chen G., Zhang, S., Dynamical analysis of a new chaotic attractor. International Journal of Bifurcation and Chaos, 12 (5), 1001–1015, 2002.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Pr>
          <w:noProof/>
          <w:szCs w:val="24"/>
        </w:rPr>
        <w:t>[115]</w:t>
      </w:r>
      <w:r>
        <w:rPr>
          <w:noProof/>
          <w:szCs w:val="24"/>
        </w:rPr>
        <w:tab/>
        <w:t>Chen G.</w:t>
      </w:r>
      <w:r w:rsidRPr="005B5AB1">
        <w:rPr>
          <w:noProof/>
          <w:szCs w:val="24"/>
        </w:rPr>
        <w:t>, Yet another chaotic attractor. International Journal of Bifurcation and chaos, 9 (7), 1465–1466, 1999.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[116]</w:t>
      </w:r>
      <w:r w:rsidRPr="005B5AB1">
        <w:rPr>
          <w:noProof/>
          <w:szCs w:val="24"/>
        </w:rPr>
        <w:tab/>
        <w:t>Sprott, J. C., Simplest Dissipative Chaotic Flow. Physics Letters A, 228 (April), 271–274, 1997.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[117]</w:t>
      </w:r>
      <w:r w:rsidRPr="005B5AB1">
        <w:rPr>
          <w:noProof/>
          <w:szCs w:val="24"/>
        </w:rPr>
        <w:tab/>
        <w:t>Chen C. K., Lin C. L., Lin S. L., Chiu Y. M.,  A chaotic theorectical approach to ECG-based identity recognition. IEEE Computational Intelligence Magazine, 1 (9), 53–63,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[118]</w:t>
      </w:r>
      <w:r w:rsidRPr="005B5AB1">
        <w:rPr>
          <w:noProof/>
          <w:szCs w:val="24"/>
        </w:rPr>
        <w:tab/>
        <w:t>Gagnon, F., Kaddoum, G., Lower bound on the bit error rate of a decode-and-forward relay network under chaos shift keying communication system. IET Communications, 8 (2), 227–232,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[119]</w:t>
      </w:r>
      <w:r w:rsidRPr="005B5AB1">
        <w:rPr>
          <w:noProof/>
          <w:szCs w:val="24"/>
        </w:rPr>
        <w:tab/>
        <w:t>Ma, X., Chen, Y., DDoS detection method based on chaos analysis of network traffic entropy. IEEE Communications Letters, 18 (1), 114–117,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[120]</w:t>
      </w:r>
      <w:r w:rsidRPr="005B5AB1">
        <w:rPr>
          <w:noProof/>
          <w:szCs w:val="24"/>
        </w:rPr>
        <w:tab/>
        <w:t>Kang, Z., Sun, J., Ma, L., Qi, Y., Jian, S., Multimode synchronization of chaotic semiconductor ring laser and its potential in chaos communication. IEEE Journal of Quantum Electronics, 50 (3), 148–157,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[121]</w:t>
      </w:r>
      <w:r w:rsidRPr="005B5AB1">
        <w:rPr>
          <w:noProof/>
          <w:szCs w:val="24"/>
        </w:rPr>
        <w:tab/>
        <w:t>Anees, A., Siddiqui, A. M., Ahmed, F., Chaotic substitution for highly autocorrelated data in encryption algorithm. Communications in Nonlinear Science and Numerical Simulation, 19 (9), 3106–3118,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[122]</w:t>
      </w:r>
      <w:r w:rsidRPr="005B5AB1">
        <w:rPr>
          <w:noProof/>
          <w:szCs w:val="24"/>
        </w:rPr>
        <w:tab/>
        <w:t>Belazi, A., Hermassi, H., Rhouma, R., Belghith, S., Algebraic analysis of a RGB image encryption algorithm based on DNA encoding and chaotic map. Nonlinear Dynamics, 76 (4), 1989–2004,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[123]</w:t>
      </w:r>
      <w:r w:rsidRPr="005B5AB1">
        <w:rPr>
          <w:noProof/>
          <w:szCs w:val="24"/>
        </w:rPr>
        <w:tab/>
        <w:t>Parashar, A., Singh, R., Panigrahi, P. K., Muralidhar, K., Chaotic flow in an aortic aneurysm. Journal of Applied Physics, 113 (21), 2013.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[124]</w:t>
      </w:r>
      <w:r w:rsidRPr="005B5AB1">
        <w:rPr>
          <w:noProof/>
          <w:szCs w:val="24"/>
        </w:rPr>
        <w:tab/>
        <w:t>Lones, M. A., Fuente, L. A., Turner, A. P., Caves, L. S. D., Stepney, S., Smith, S. L., Tyrrell, A. M., Artificial biochemical networks: Evolving dynamical systems to control dynamical systems. IEEE Transactions on Evolutionary Computation, 18 (2), 145–166,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Pr>
          <w:noProof/>
          <w:szCs w:val="24"/>
        </w:rPr>
        <w:t>[125]</w:t>
      </w:r>
      <w:r>
        <w:rPr>
          <w:noProof/>
          <w:szCs w:val="24"/>
        </w:rPr>
        <w:tab/>
        <w:t>Hilborn, R.</w:t>
      </w:r>
      <w:r w:rsidRPr="005B5AB1">
        <w:rPr>
          <w:noProof/>
          <w:szCs w:val="24"/>
        </w:rPr>
        <w:t>, Chaos and Nonlinear Dyna</w:t>
      </w:r>
      <w:r>
        <w:rPr>
          <w:noProof/>
          <w:szCs w:val="24"/>
        </w:rPr>
        <w:t xml:space="preserve">mics. Oxford University Press, </w:t>
      </w:r>
      <w:r w:rsidRPr="005B5AB1">
        <w:rPr>
          <w:noProof/>
          <w:szCs w:val="24"/>
        </w:rPr>
        <w:t>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[126]</w:t>
      </w:r>
      <w:r w:rsidRPr="005B5AB1">
        <w:rPr>
          <w:noProof/>
          <w:szCs w:val="24"/>
        </w:rPr>
        <w:tab/>
        <w:t>Parker T., C. L., Practical Numerical Algorithms for Chao</w:t>
      </w:r>
      <w:r>
        <w:rPr>
          <w:noProof/>
          <w:szCs w:val="24"/>
        </w:rPr>
        <w:t xml:space="preserve">tic Systems. Springer-Verlag, </w:t>
      </w:r>
      <w:r w:rsidRPr="005B5AB1">
        <w:rPr>
          <w:noProof/>
          <w:szCs w:val="24"/>
        </w:rPr>
        <w:t>1989.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[127]</w:t>
      </w:r>
      <w:r w:rsidRPr="005B5AB1">
        <w:rPr>
          <w:noProof/>
          <w:szCs w:val="24"/>
        </w:rPr>
        <w:tab/>
        <w:t>Alvarez, G., Li, S., Some basic cryptographic requirements for chaos-based cryptosystems. 16 (8), 2129–2151,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[128]</w:t>
      </w:r>
      <w:r w:rsidRPr="005B5AB1">
        <w:rPr>
          <w:noProof/>
          <w:szCs w:val="24"/>
        </w:rPr>
        <w:tab/>
        <w:t xml:space="preserve">Kohlbrenner, P. W., The Design and Analysis of a True Random Number Generator in a Field Programmable Gate Array. Carnegie Mellon University, </w:t>
      </w:r>
      <w:r>
        <w:rPr>
          <w:noProof/>
          <w:szCs w:val="24"/>
        </w:rPr>
        <w:t>PhD Thesis</w:t>
      </w:r>
      <w:r w:rsidRPr="005B5AB1">
        <w:rPr>
          <w:noProof/>
          <w:szCs w:val="24"/>
        </w:rPr>
        <w:t>, 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[129]</w:t>
      </w:r>
      <w:r w:rsidRPr="005B5AB1">
        <w:rPr>
          <w:noProof/>
          <w:szCs w:val="24"/>
        </w:rPr>
        <w:tab/>
      </w:r>
      <w:r w:rsidRPr="00F42597">
        <w:rPr>
          <w:noProof/>
          <w:szCs w:val="24"/>
        </w:rPr>
        <w:t>Marton</w:t>
      </w:r>
      <w:r>
        <w:rPr>
          <w:noProof/>
          <w:szCs w:val="24"/>
        </w:rPr>
        <w:t xml:space="preserve">, K., Suciu, A., Sacarea, C., </w:t>
      </w:r>
      <w:r w:rsidRPr="00F42597">
        <w:rPr>
          <w:noProof/>
          <w:szCs w:val="24"/>
        </w:rPr>
        <w:t>Cret, O.</w:t>
      </w:r>
      <w:r w:rsidRPr="005B5AB1">
        <w:rPr>
          <w:noProof/>
          <w:szCs w:val="24"/>
        </w:rPr>
        <w:t xml:space="preserve">, Generation and testing of random numbers </w:t>
      </w:r>
      <w:r>
        <w:rPr>
          <w:noProof/>
          <w:szCs w:val="24"/>
        </w:rPr>
        <w:t>for cryptographic applications</w:t>
      </w:r>
      <w:r w:rsidRPr="005B5AB1">
        <w:rPr>
          <w:noProof/>
          <w:szCs w:val="24"/>
        </w:rPr>
        <w:t xml:space="preserve">. </w:t>
      </w:r>
      <w:r w:rsidRPr="00986E3B">
        <w:rPr>
          <w:noProof/>
          <w:szCs w:val="24"/>
        </w:rPr>
        <w:t>Proc</w:t>
      </w:r>
      <w:r>
        <w:rPr>
          <w:noProof/>
          <w:szCs w:val="24"/>
        </w:rPr>
        <w:t>eedings of the Ramanian Academy</w:t>
      </w:r>
      <w:r w:rsidRPr="00986E3B">
        <w:rPr>
          <w:noProof/>
          <w:szCs w:val="24"/>
        </w:rPr>
        <w:t xml:space="preserve"> Series A</w:t>
      </w:r>
      <w:r>
        <w:rPr>
          <w:noProof/>
          <w:szCs w:val="24"/>
        </w:rPr>
        <w:t xml:space="preserve">, </w:t>
      </w:r>
      <w:r w:rsidRPr="005B5AB1">
        <w:rPr>
          <w:noProof/>
          <w:szCs w:val="24"/>
        </w:rPr>
        <w:t>13 (4), 368–377, 2012.</w:t>
      </w:r>
    </w:p>
    <w:p w:rsidR="00CF32F7"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[130]</w:t>
      </w:r>
      <w:r w:rsidRPr="005B5AB1">
        <w:rPr>
          <w:noProof/>
          <w:szCs w:val="24"/>
        </w:rPr>
        <w:tab/>
        <w:t>Rukhin, A., Soto, J., Nechvatal, J., Smid, M., Barker, E., Leigh, S., Levenson, M., Vangel, M., Banks, D., Heckert, A., Dray, J., Vo, S., NIST Special Publication 800-22. 22, 2001.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[131]</w:t>
      </w:r>
      <w:r w:rsidRPr="005B5AB1">
        <w:rPr>
          <w:noProof/>
          <w:szCs w:val="24"/>
        </w:rPr>
        <w:tab/>
        <w:t>Biham, E., Shamir, A., Differential cryptanalysis of DES-like cryptosystems. Journal of Cryptology, 4 (1), 3–72, 1991.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[132]</w:t>
      </w:r>
      <w:r w:rsidRPr="005B5AB1">
        <w:rPr>
          <w:noProof/>
          <w:szCs w:val="24"/>
        </w:rPr>
        <w:tab/>
        <w:t>Adams</w:t>
      </w:r>
      <w:r w:rsidRPr="00F41C2B">
        <w:rPr>
          <w:noProof/>
          <w:szCs w:val="24"/>
        </w:rPr>
        <w:t xml:space="preserve"> </w:t>
      </w:r>
      <w:r w:rsidRPr="005B5AB1">
        <w:rPr>
          <w:noProof/>
          <w:szCs w:val="24"/>
        </w:rPr>
        <w:t>C. G.,</w:t>
      </w:r>
      <w:r>
        <w:rPr>
          <w:noProof/>
          <w:szCs w:val="24"/>
        </w:rPr>
        <w:t xml:space="preserve"> </w:t>
      </w:r>
      <w:r w:rsidRPr="005B5AB1">
        <w:rPr>
          <w:noProof/>
          <w:szCs w:val="24"/>
        </w:rPr>
        <w:t>Tavare</w:t>
      </w:r>
      <w:r>
        <w:rPr>
          <w:noProof/>
          <w:szCs w:val="24"/>
        </w:rPr>
        <w:t xml:space="preserve">s, S., </w:t>
      </w:r>
      <w:r w:rsidRPr="00485200">
        <w:rPr>
          <w:noProof/>
          <w:szCs w:val="24"/>
        </w:rPr>
        <w:t>The Structured Design of Cryptographically Good S-Boxes</w:t>
      </w:r>
      <w:r>
        <w:rPr>
          <w:noProof/>
          <w:szCs w:val="24"/>
        </w:rPr>
        <w:t>. The Structured Design of</w:t>
      </w:r>
      <w:r w:rsidRPr="005B5AB1">
        <w:rPr>
          <w:noProof/>
          <w:szCs w:val="24"/>
        </w:rPr>
        <w:t xml:space="preserve"> S-boxes</w:t>
      </w:r>
      <w:r>
        <w:rPr>
          <w:noProof/>
          <w:szCs w:val="24"/>
        </w:rPr>
        <w:t>,</w:t>
      </w:r>
      <w:r w:rsidRPr="005B5AB1">
        <w:rPr>
          <w:noProof/>
          <w:szCs w:val="24"/>
        </w:rPr>
        <w:t xml:space="preserve"> 27–41, 1990.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[133]</w:t>
      </w:r>
      <w:r w:rsidRPr="005B5AB1">
        <w:rPr>
          <w:noProof/>
          <w:szCs w:val="24"/>
        </w:rPr>
        <w:tab/>
        <w:t>Musa, M. A., Schaefer, E. F., Wedig, S., A s</w:t>
      </w:r>
      <w:r>
        <w:rPr>
          <w:noProof/>
          <w:szCs w:val="24"/>
        </w:rPr>
        <w:t>implifi</w:t>
      </w:r>
      <w:r w:rsidRPr="005B5AB1">
        <w:rPr>
          <w:noProof/>
          <w:szCs w:val="24"/>
        </w:rPr>
        <w:t xml:space="preserve">ed </w:t>
      </w:r>
      <w:r>
        <w:rPr>
          <w:noProof/>
          <w:szCs w:val="24"/>
        </w:rPr>
        <w:t>AES algorithm and its linear and differenti</w:t>
      </w:r>
      <w:r w:rsidRPr="005B5AB1">
        <w:rPr>
          <w:noProof/>
          <w:szCs w:val="24"/>
        </w:rPr>
        <w:t xml:space="preserve">al cryptanalyses. </w:t>
      </w:r>
      <w:r w:rsidRPr="00950F3A">
        <w:rPr>
          <w:noProof/>
          <w:szCs w:val="24"/>
        </w:rPr>
        <w:t>Cryptologia</w:t>
      </w:r>
      <w:r>
        <w:rPr>
          <w:noProof/>
          <w:szCs w:val="24"/>
        </w:rPr>
        <w:t>, 27 (2), 148–177, 2003</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[134]</w:t>
      </w:r>
      <w:r w:rsidRPr="005B5AB1">
        <w:rPr>
          <w:noProof/>
          <w:szCs w:val="24"/>
        </w:rPr>
        <w:tab/>
        <w:t xml:space="preserve">Pehlivan İ., Yeni kaotik sistemler: Elektronik devre gerçeklemeleri, senkronizasyon ve güvenli haberleşme uygulamaları. </w:t>
      </w:r>
      <w:r>
        <w:rPr>
          <w:noProof/>
          <w:szCs w:val="24"/>
        </w:rPr>
        <w:t xml:space="preserve">Doktora tezi, Sakarya Üniversitesi, </w:t>
      </w:r>
      <w:r w:rsidRPr="005B5AB1">
        <w:rPr>
          <w:noProof/>
          <w:szCs w:val="24"/>
        </w:rPr>
        <w:t xml:space="preserve"> 2007.</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[135]</w:t>
      </w:r>
      <w:r w:rsidRPr="005B5AB1">
        <w:rPr>
          <w:noProof/>
          <w:szCs w:val="24"/>
        </w:rPr>
        <w:tab/>
        <w:t>Hilborn, R. C., Coppersmith, S., Mallinckrodt, A. J., McKay, S., Chaos and nonlinear dynamics: an introduction for scientists and engineers. Computers in Physics, 8 (6), 1994.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[136]</w:t>
      </w:r>
      <w:r w:rsidRPr="005B5AB1">
        <w:rPr>
          <w:noProof/>
          <w:szCs w:val="24"/>
        </w:rPr>
        <w:tab/>
        <w:t>Zhongtang, W., Wang, M., Jianxiu, J., Jiuchao, F., A Novel Strange Attractor and its Dynamic Analysis. 9 (3), 408–415, 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[137]</w:t>
      </w:r>
      <w:r w:rsidRPr="005B5AB1">
        <w:rPr>
          <w:noProof/>
          <w:szCs w:val="24"/>
        </w:rPr>
        <w:tab/>
        <w:t>Chen, S., Synchronization of an uncertain unified chaotic system via adaptive control. Chaos, Solitons &amp; Fractals, 14, 643–647, 2002.</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[138]</w:t>
      </w:r>
      <w:r w:rsidRPr="005B5AB1">
        <w:rPr>
          <w:noProof/>
          <w:szCs w:val="24"/>
        </w:rPr>
        <w:tab/>
        <w:t>Baptista, M. S., Cryptography with chaos. P</w:t>
      </w:r>
      <w:r>
        <w:rPr>
          <w:noProof/>
          <w:szCs w:val="24"/>
        </w:rPr>
        <w:t>hysi</w:t>
      </w:r>
      <w:r w:rsidRPr="005B5AB1">
        <w:rPr>
          <w:noProof/>
          <w:szCs w:val="24"/>
        </w:rPr>
        <w:t>cs letters A, 9601 (98), 1998.</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[139]</w:t>
      </w:r>
      <w:r w:rsidRPr="005B5AB1">
        <w:rPr>
          <w:noProof/>
          <w:szCs w:val="24"/>
        </w:rPr>
        <w:tab/>
        <w:t>Pecora, L. M., Carroll, T. L., Synchronization in Chaotic Systems. Physical Review Letters, 64 (8), 821–825, 1990.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[140]</w:t>
      </w:r>
      <w:r w:rsidRPr="005B5AB1">
        <w:rPr>
          <w:noProof/>
          <w:szCs w:val="24"/>
        </w:rPr>
        <w:tab/>
        <w:t xml:space="preserve">Koyuncu, İ., Kriptolojik Uygulamalar İçin Fpga Tabanlı Yeni Kaotik Osilatörlerin Ve Gerçek Rasgele Sayı Üreteçlerinin Tasarımı Ve Gerçeklenmesi. </w:t>
      </w:r>
      <w:r>
        <w:rPr>
          <w:noProof/>
          <w:szCs w:val="24"/>
        </w:rPr>
        <w:t>Doktora tezi,</w:t>
      </w:r>
      <w:r w:rsidRPr="005B5AB1">
        <w:rPr>
          <w:noProof/>
          <w:szCs w:val="24"/>
        </w:rPr>
        <w:t xml:space="preserve"> Sakarya Ü</w:t>
      </w:r>
      <w:r>
        <w:rPr>
          <w:noProof/>
          <w:szCs w:val="24"/>
        </w:rPr>
        <w:t xml:space="preserve">niversitesi, </w:t>
      </w:r>
      <w:r w:rsidRPr="005B5AB1">
        <w:rPr>
          <w:noProof/>
          <w:szCs w:val="24"/>
        </w:rPr>
        <w:t>2014.</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[141]</w:t>
      </w:r>
      <w:r w:rsidRPr="005B5AB1">
        <w:rPr>
          <w:noProof/>
          <w:szCs w:val="24"/>
        </w:rPr>
        <w:tab/>
        <w:t xml:space="preserve">Akgül A., Yeni kaotik sistemler ile rasgele sayı üreteci tasarımı ve çoklu-ortam verilerinin yüksek güvenlikli şifrelenmesi. </w:t>
      </w:r>
      <w:r>
        <w:rPr>
          <w:noProof/>
          <w:szCs w:val="24"/>
        </w:rPr>
        <w:t>Doktora tezi,</w:t>
      </w:r>
      <w:r w:rsidRPr="005B5AB1">
        <w:rPr>
          <w:noProof/>
          <w:szCs w:val="24"/>
        </w:rPr>
        <w:t xml:space="preserve"> </w:t>
      </w:r>
      <w:r>
        <w:rPr>
          <w:noProof/>
          <w:szCs w:val="24"/>
        </w:rPr>
        <w:t>Sakarya Üniversitesi,</w:t>
      </w:r>
      <w:r w:rsidRPr="005B5AB1">
        <w:rPr>
          <w:noProof/>
          <w:szCs w:val="24"/>
        </w:rPr>
        <w:t xml:space="preserve"> 2015.</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[142]</w:t>
      </w:r>
      <w:r w:rsidRPr="005B5AB1">
        <w:rPr>
          <w:noProof/>
          <w:szCs w:val="24"/>
        </w:rPr>
        <w:tab/>
        <w:t>Jakimoski, G., Kocarev, L., Chaos and cryptography: Block encryption ciphers based on chaotic maps. IEEE Transactions on Circuits and Systems I: Fundamental Theory and Applications, 48 (2), 163–169, 2001.</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[143]</w:t>
      </w:r>
      <w:r w:rsidRPr="005B5AB1">
        <w:rPr>
          <w:noProof/>
          <w:szCs w:val="24"/>
        </w:rPr>
        <w:tab/>
        <w:t>Cohen, J., Statistical Power Analysis for the Behavioral Scien</w:t>
      </w:r>
      <w:r>
        <w:rPr>
          <w:noProof/>
          <w:szCs w:val="24"/>
        </w:rPr>
        <w:t>ces. New York: Academic Press,</w:t>
      </w:r>
      <w:r w:rsidRPr="005B5AB1">
        <w:rPr>
          <w:noProof/>
          <w:szCs w:val="24"/>
        </w:rPr>
        <w:t xml:space="preserve"> 1977.</w:t>
      </w:r>
    </w:p>
    <w:p w:rsidR="00CF32F7"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[144]</w:t>
      </w:r>
      <w:r w:rsidRPr="005B5AB1">
        <w:rPr>
          <w:noProof/>
          <w:szCs w:val="24"/>
        </w:rPr>
        <w:tab/>
        <w:t>Pareek, N. K., Patidar, V., Sud, K. K., Image encryption using chaotic logistic map. Image and Vision Computing, 24 (9), 926–934, 2006.</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[145]</w:t>
      </w:r>
      <w:r w:rsidRPr="005B5AB1">
        <w:rPr>
          <w:noProof/>
          <w:szCs w:val="24"/>
        </w:rPr>
        <w:tab/>
        <w:t>Wang, Y., Wong, K. W., Liao, X., Xiang, T., Chen, G., A chaos-based image encryption algorithm with variable control parameters. Chaos, Solitons and Fractals, 41 (4), 1773–1783, 2009.</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Default="00CF32F7" w:rsidP="005B5AB1">
      <w:pPr>
        <w:widowControl w:val="0"/>
        <w:autoSpaceDE w:val="0"/>
        <w:autoSpaceDN w:val="0"/>
        <w:adjustRightInd w:val="0"/>
        <w:spacing w:line="240" w:lineRule="auto"/>
        <w:ind w:left="640" w:hanging="640"/>
        <w:rPr>
          <w:noProof/>
          <w:szCs w:val="24"/>
        </w:rPr>
      </w:pPr>
      <w:r w:rsidRPr="005B5AB1">
        <w:rPr>
          <w:noProof/>
          <w:szCs w:val="24"/>
        </w:rPr>
        <w:t>[146]</w:t>
      </w:r>
      <w:r w:rsidRPr="005B5AB1">
        <w:rPr>
          <w:noProof/>
          <w:szCs w:val="24"/>
        </w:rPr>
        <w:tab/>
        <w:t>Jolfaei A.; Mirghadri A., Encryption A New Approach to Measure Quality of Image Encryption. International Journal of Computer and Network Security, 2 (8), 38–43, 2010.</w:t>
      </w:r>
    </w:p>
    <w:p w:rsidR="00CF32F7" w:rsidRPr="005B5AB1" w:rsidRDefault="00CF32F7" w:rsidP="005B5AB1">
      <w:pPr>
        <w:widowControl w:val="0"/>
        <w:autoSpaceDE w:val="0"/>
        <w:autoSpaceDN w:val="0"/>
        <w:adjustRightInd w:val="0"/>
        <w:spacing w:line="240" w:lineRule="auto"/>
        <w:ind w:left="640" w:hanging="640"/>
        <w:rPr>
          <w:noProof/>
          <w:szCs w:val="24"/>
        </w:rPr>
      </w:pPr>
    </w:p>
    <w:p w:rsidR="00CF32F7" w:rsidRPr="005B5AB1" w:rsidRDefault="00CF32F7" w:rsidP="005B5AB1">
      <w:pPr>
        <w:widowControl w:val="0"/>
        <w:autoSpaceDE w:val="0"/>
        <w:autoSpaceDN w:val="0"/>
        <w:adjustRightInd w:val="0"/>
        <w:spacing w:line="240" w:lineRule="auto"/>
        <w:ind w:left="640" w:hanging="640"/>
        <w:rPr>
          <w:noProof/>
        </w:rPr>
      </w:pPr>
      <w:r w:rsidRPr="005B5AB1">
        <w:rPr>
          <w:noProof/>
          <w:szCs w:val="24"/>
        </w:rPr>
        <w:t>[147]</w:t>
      </w:r>
      <w:r w:rsidRPr="005B5AB1">
        <w:rPr>
          <w:noProof/>
          <w:szCs w:val="24"/>
        </w:rPr>
        <w:tab/>
        <w:t>Ahmed, H. E. D. H., Kalash, H. M., Allah, O. S. F., Encryption quality analysis of the RC5 block cipher algorithm for digital images. Optical Engineering, 45 (10), 2006.</w:t>
      </w:r>
    </w:p>
    <w:p w:rsidR="00CF32F7" w:rsidRPr="00044483" w:rsidRDefault="00CF32F7" w:rsidP="002B2EF6">
      <w:pPr>
        <w:tabs>
          <w:tab w:val="left" w:pos="709"/>
          <w:tab w:val="right" w:leader="dot" w:pos="8222"/>
        </w:tabs>
        <w:spacing w:line="240" w:lineRule="auto"/>
      </w:pPr>
      <w:r>
        <w:fldChar w:fldCharType="end"/>
      </w:r>
    </w:p>
    <w:p w:rsidR="00CF32F7" w:rsidRPr="003C63E7" w:rsidRDefault="00CF32F7" w:rsidP="00510C0F">
      <w:pPr>
        <w:tabs>
          <w:tab w:val="left" w:pos="709"/>
          <w:tab w:val="right" w:leader="dot" w:pos="8222"/>
        </w:tabs>
        <w:spacing w:line="240" w:lineRule="auto"/>
        <w:rPr>
          <w:color w:val="FF0000"/>
          <w:szCs w:val="24"/>
        </w:rPr>
        <w:sectPr w:rsidR="00CF32F7" w:rsidRPr="003C63E7" w:rsidSect="00D27AF0">
          <w:pgSz w:w="11906" w:h="16838"/>
          <w:pgMar w:top="1701" w:right="1418" w:bottom="1701" w:left="2268" w:header="709" w:footer="709" w:gutter="0"/>
          <w:cols w:space="708"/>
          <w:titlePg/>
          <w:docGrid w:linePitch="360"/>
        </w:sectPr>
      </w:pPr>
    </w:p>
    <w:p w:rsidR="00CF32F7" w:rsidRPr="000C1C01" w:rsidRDefault="00CF32F7" w:rsidP="00510C0F">
      <w:pPr>
        <w:pStyle w:val="OzgecmisBaslikSau"/>
        <w:tabs>
          <w:tab w:val="left" w:pos="709"/>
          <w:tab w:val="right" w:leader="dot" w:pos="8222"/>
        </w:tabs>
      </w:pPr>
      <w:bookmarkStart w:id="174" w:name="_Toc468971591"/>
      <w:r w:rsidRPr="000C1C01">
        <w:t>ÖZGEÇMİŞ</w:t>
      </w:r>
      <w:bookmarkEnd w:id="174"/>
    </w:p>
    <w:p w:rsidR="00CF32F7" w:rsidRPr="000C1C01" w:rsidRDefault="00CF32F7" w:rsidP="00510C0F">
      <w:pPr>
        <w:tabs>
          <w:tab w:val="left" w:pos="709"/>
          <w:tab w:val="right" w:leader="dot" w:pos="8222"/>
        </w:tabs>
      </w:pPr>
    </w:p>
    <w:p w:rsidR="00CF32F7" w:rsidRDefault="00CF32F7" w:rsidP="00510C0F">
      <w:pPr>
        <w:tabs>
          <w:tab w:val="left" w:pos="709"/>
          <w:tab w:val="right" w:leader="dot" w:pos="8222"/>
        </w:tabs>
        <w:rPr>
          <w:sz w:val="20"/>
          <w:szCs w:val="20"/>
        </w:rPr>
      </w:pPr>
    </w:p>
    <w:p w:rsidR="00CF32F7" w:rsidRPr="000C1C01" w:rsidRDefault="00CF32F7" w:rsidP="00510C0F">
      <w:pPr>
        <w:tabs>
          <w:tab w:val="left" w:pos="709"/>
          <w:tab w:val="right" w:leader="dot" w:pos="8222"/>
        </w:tabs>
        <w:rPr>
          <w:sz w:val="20"/>
          <w:szCs w:val="20"/>
        </w:rPr>
      </w:pPr>
    </w:p>
    <w:p w:rsidR="00CF32F7" w:rsidRDefault="00CF32F7" w:rsidP="00510C0F">
      <w:pPr>
        <w:tabs>
          <w:tab w:val="left" w:pos="709"/>
          <w:tab w:val="right" w:leader="dot" w:pos="8222"/>
        </w:tabs>
      </w:pPr>
      <w:r w:rsidRPr="000C1C01">
        <w:t>Ünal ÇAVUŞOĞLU, 18.11.1981 tarihinde Akhisar’da doğd</w:t>
      </w:r>
      <w:r>
        <w:t xml:space="preserve">u. İlkokul, </w:t>
      </w:r>
      <w:r w:rsidRPr="000C1C01">
        <w:t>ortaokul ve lise eğitimini Akhisar’da tamamladı. 2007 yılında başladığı Yıldız Teknik Üniversitesi Bilgisayar Mühendisliği Bölümü’nd</w:t>
      </w:r>
      <w:r>
        <w:t>en 2011 yılında mezun oldu. 2014</w:t>
      </w:r>
      <w:r w:rsidRPr="000C1C01">
        <w:t xml:space="preserve"> yılında Sakarya Üniversitesi Fen Bilimleri Enstitüsü Bilgisayar ve Bilişim Mühendisliği Anabilim Dalı’nda yüksek lisansını tamamladı. Doktora eğitimine Sakarya Üniversitesi Fen Bilimleri Enstitüsü Bilgisayar</w:t>
      </w:r>
      <w:r>
        <w:t xml:space="preserve"> ve Bilişim Mühendisliğinde 2014</w:t>
      </w:r>
      <w:r w:rsidRPr="000C1C01">
        <w:t xml:space="preserve"> yılında başladı. Halen Sakarya Üniversitesi Bilgisayar ve Bilişim Bilimleri Fakültesi Bilgisayar Mühendisliği Bölümünde Araştırmacı olarak çalışmaktadır. </w:t>
      </w: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Default="00CF32F7" w:rsidP="00510C0F">
      <w:pPr>
        <w:tabs>
          <w:tab w:val="left" w:pos="709"/>
          <w:tab w:val="right" w:leader="dot" w:pos="8222"/>
        </w:tabs>
      </w:pPr>
    </w:p>
    <w:p w:rsidR="00CF32F7" w:rsidRPr="000C1C01" w:rsidRDefault="00CF32F7" w:rsidP="00510C0F">
      <w:pPr>
        <w:tabs>
          <w:tab w:val="left" w:pos="709"/>
          <w:tab w:val="right" w:leader="dot" w:pos="8222"/>
        </w:tabs>
        <w:rPr>
          <w:sz w:val="48"/>
          <w:szCs w:val="48"/>
        </w:rPr>
      </w:pPr>
    </w:p>
    <w:sectPr w:rsidR="00CF32F7" w:rsidRPr="000C1C01" w:rsidSect="00552309">
      <w:pgSz w:w="11906" w:h="16838"/>
      <w:pgMar w:top="2836" w:right="1418" w:bottom="1701" w:left="226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32F7" w:rsidRDefault="00CF32F7" w:rsidP="00855695">
      <w:pPr>
        <w:spacing w:line="240" w:lineRule="auto"/>
      </w:pPr>
      <w:r>
        <w:separator/>
      </w:r>
    </w:p>
  </w:endnote>
  <w:endnote w:type="continuationSeparator" w:id="0">
    <w:p w:rsidR="00CF32F7" w:rsidRDefault="00CF32F7" w:rsidP="0085569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61002A87" w:usb1="80000000" w:usb2="00000008" w:usb3="00000000" w:csb0="000101FF" w:csb1="00000000"/>
  </w:font>
  <w:font w:name="MS Mincho">
    <w:altName w:val="?l?r ??fc"/>
    <w:panose1 w:val="02020609040205080304"/>
    <w:charset w:val="80"/>
    <w:family w:val="roman"/>
    <w:notTrueType/>
    <w:pitch w:val="fixed"/>
    <w:sig w:usb0="00000001" w:usb1="08070000" w:usb2="00000010" w:usb3="00000000" w:csb0="00020000" w:csb1="00000000"/>
  </w:font>
  <w:font w:name="Cambria Math">
    <w:panose1 w:val="02040503050406030204"/>
    <w:charset w:val="A2"/>
    <w:family w:val="roman"/>
    <w:pitch w:val="variable"/>
    <w:sig w:usb0="A00002EF" w:usb1="420020EB" w:usb2="00000000" w:usb3="00000000" w:csb0="0000009F" w:csb1="00000000"/>
  </w:font>
  <w:font w:name="Cambria">
    <w:panose1 w:val="02040503050406030204"/>
    <w:charset w:val="A2"/>
    <w:family w:val="roman"/>
    <w:pitch w:val="variable"/>
    <w:sig w:usb0="A00002EF" w:usb1="4000004B" w:usb2="00000000" w:usb3="00000000" w:csb0="0000009F" w:csb1="00000000"/>
  </w:font>
  <w:font w:name="Arial">
    <w:panose1 w:val="020B0604020202020204"/>
    <w:charset w:val="A2"/>
    <w:family w:val="swiss"/>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A2"/>
    <w:family w:val="auto"/>
    <w:notTrueType/>
    <w:pitch w:val="default"/>
    <w:sig w:usb0="00000007" w:usb1="00000000" w:usb2="00000000" w:usb3="00000000" w:csb0="00000011" w:csb1="00000000"/>
  </w:font>
  <w:font w:name="Times-Bold">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rsidP="00D657DA">
    <w:pPr>
      <w:pStyle w:val="Header"/>
      <w:jc w:val="center"/>
      <w:rPr>
        <w:rFonts w:ascii="Arial" w:hAnsi="Arial"/>
        <w:b/>
      </w:rPr>
    </w:pPr>
  </w:p>
  <w:p w:rsidR="00CF32F7" w:rsidRDefault="00CF32F7">
    <w:pPr>
      <w:pStyle w:val="Footer"/>
      <w:jc w:val="center"/>
    </w:pPr>
  </w:p>
  <w:p w:rsidR="00CF32F7" w:rsidRDefault="00CF32F7">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605FE3" w:rsidRDefault="00CF32F7">
    <w:pPr>
      <w:pStyle w:val="Footer"/>
      <w:jc w:val="center"/>
      <w:rPr>
        <w:rFonts w:ascii="Arial" w:hAnsi="Arial" w:cs="Arial"/>
        <w:b/>
      </w:rPr>
    </w:pPr>
  </w:p>
  <w:p w:rsidR="00CF32F7" w:rsidRDefault="00CF32F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pPr>
      <w:pStyle w:val="Footer"/>
      <w:jc w:val="center"/>
    </w:pPr>
  </w:p>
  <w:p w:rsidR="00CF32F7" w:rsidRDefault="00CF32F7">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390AF7" w:rsidRDefault="00CF32F7">
    <w:pPr>
      <w:pStyle w:val="Footer"/>
      <w:jc w:val="center"/>
      <w:rPr>
        <w:rFonts w:ascii="Arial" w:hAnsi="Arial" w:cs="Arial"/>
      </w:rPr>
    </w:pPr>
    <w:r w:rsidRPr="00390AF7">
      <w:rPr>
        <w:rFonts w:ascii="Arial" w:hAnsi="Arial" w:cs="Arial"/>
      </w:rPr>
      <w:fldChar w:fldCharType="begin"/>
    </w:r>
    <w:r w:rsidRPr="00390AF7">
      <w:rPr>
        <w:rFonts w:ascii="Arial" w:hAnsi="Arial" w:cs="Arial"/>
      </w:rPr>
      <w:instrText>PAGE   \* MERGEFORMAT</w:instrText>
    </w:r>
    <w:r w:rsidRPr="00390AF7">
      <w:rPr>
        <w:rFonts w:ascii="Arial" w:hAnsi="Arial" w:cs="Arial"/>
      </w:rPr>
      <w:fldChar w:fldCharType="separate"/>
    </w:r>
    <w:r>
      <w:rPr>
        <w:rFonts w:ascii="Arial" w:hAnsi="Arial" w:cs="Arial"/>
        <w:noProof/>
      </w:rPr>
      <w:t>i</w:t>
    </w:r>
    <w:r w:rsidRPr="00390AF7">
      <w:rPr>
        <w:rFonts w:ascii="Arial" w:hAnsi="Arial" w:cs="Arial"/>
      </w:rPr>
      <w:fldChar w:fldCharType="end"/>
    </w:r>
  </w:p>
  <w:p w:rsidR="00CF32F7" w:rsidRDefault="00CF32F7">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pPr>
      <w:pStyle w:val="Footer"/>
      <w:jc w:val="center"/>
    </w:pPr>
    <w:fldSimple w:instr="PAGE   \* MERGEFORMAT">
      <w:r w:rsidRPr="0034104C">
        <w:rPr>
          <w:rFonts w:ascii="Arial" w:hAnsi="Arial" w:cs="Arial"/>
          <w:b/>
          <w:noProof/>
        </w:rPr>
        <w:t>v</w:t>
      </w:r>
    </w:fldSimple>
  </w:p>
  <w:p w:rsidR="00CF32F7" w:rsidRDefault="00CF32F7" w:rsidP="00452135">
    <w:pPr>
      <w:pStyle w:val="Footer"/>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287593" w:rsidRDefault="00CF32F7" w:rsidP="00363C2D">
    <w:pPr>
      <w:pStyle w:val="Footer"/>
      <w:rPr>
        <w:rFonts w:ascii="Arial" w:hAnsi="Arial" w:cs="Arial"/>
        <w:b/>
      </w:rPr>
    </w:pPr>
    <w:r>
      <w:rPr>
        <w:rFonts w:ascii="Arial" w:hAnsi="Arial" w:cs="Arial"/>
        <w:b/>
      </w:rPr>
      <w:tab/>
      <w:t>i</w:t>
    </w:r>
    <w:r>
      <w:rPr>
        <w:rFonts w:ascii="Arial" w:hAnsi="Arial" w:cs="Arial"/>
        <w:b/>
      </w:rPr>
      <w:tab/>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pPr>
      <w:pStyle w:val="Footer"/>
      <w:jc w:val="center"/>
    </w:pPr>
  </w:p>
  <w:p w:rsidR="00CF32F7" w:rsidRDefault="00CF32F7" w:rsidP="00452135">
    <w:pPr>
      <w:pStyle w:val="Footer"/>
      <w:jc w:val="cen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287593" w:rsidRDefault="00CF32F7">
    <w:pPr>
      <w:pStyle w:val="Footer"/>
      <w:jc w:val="center"/>
      <w:rPr>
        <w:rFonts w:ascii="Arial" w:hAnsi="Arial" w:cs="Arial"/>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32F7" w:rsidRDefault="00CF32F7" w:rsidP="00855695">
      <w:pPr>
        <w:spacing w:line="240" w:lineRule="auto"/>
      </w:pPr>
      <w:r>
        <w:separator/>
      </w:r>
    </w:p>
  </w:footnote>
  <w:footnote w:type="continuationSeparator" w:id="0">
    <w:p w:rsidR="00CF32F7" w:rsidRDefault="00CF32F7" w:rsidP="0085569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pPr>
      <w:pStyle w:val="Header"/>
      <w:jc w:val="right"/>
    </w:pPr>
  </w:p>
  <w:p w:rsidR="00CF32F7" w:rsidRDefault="00CF32F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850562" w:rsidRDefault="00CF32F7" w:rsidP="00850562">
    <w:pPr>
      <w:pStyle w:val="Header"/>
      <w:tabs>
        <w:tab w:val="clear" w:pos="4536"/>
        <w:tab w:val="clear" w:pos="9072"/>
        <w:tab w:val="left" w:pos="7395"/>
        <w:tab w:val="right" w:pos="8220"/>
      </w:tabs>
    </w:pPr>
    <w:r>
      <w:tab/>
    </w: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Pr="00AE26D5" w:rsidRDefault="00CF32F7">
    <w:pPr>
      <w:pStyle w:val="Header"/>
      <w:jc w:val="right"/>
      <w:rPr>
        <w:rFonts w:ascii="Arial" w:hAnsi="Arial" w:cs="Arial"/>
        <w:b/>
      </w:rPr>
    </w:pPr>
    <w:r w:rsidRPr="00AE26D5">
      <w:rPr>
        <w:rFonts w:ascii="Arial" w:hAnsi="Arial" w:cs="Arial"/>
        <w:b/>
      </w:rPr>
      <w:fldChar w:fldCharType="begin"/>
    </w:r>
    <w:r w:rsidRPr="00AE26D5">
      <w:rPr>
        <w:rFonts w:ascii="Arial" w:hAnsi="Arial" w:cs="Arial"/>
        <w:b/>
      </w:rPr>
      <w:instrText>PAGE   \* MERGEFORMAT</w:instrText>
    </w:r>
    <w:r w:rsidRPr="00AE26D5">
      <w:rPr>
        <w:rFonts w:ascii="Arial" w:hAnsi="Arial" w:cs="Arial"/>
        <w:b/>
      </w:rPr>
      <w:fldChar w:fldCharType="separate"/>
    </w:r>
    <w:r>
      <w:rPr>
        <w:rFonts w:ascii="Arial" w:hAnsi="Arial" w:cs="Arial"/>
        <w:b/>
        <w:noProof/>
      </w:rPr>
      <w:t>124</w:t>
    </w:r>
    <w:r w:rsidRPr="00AE26D5">
      <w:rPr>
        <w:rFonts w:ascii="Arial" w:hAnsi="Arial" w:cs="Arial"/>
        <w:b/>
      </w:rPr>
      <w:fldChar w:fldCharType="end"/>
    </w:r>
  </w:p>
  <w:p w:rsidR="00CF32F7" w:rsidRPr="00850562" w:rsidRDefault="00CF32F7" w:rsidP="00850562">
    <w:pPr>
      <w:pStyle w:val="Header"/>
      <w:tabs>
        <w:tab w:val="clear" w:pos="4536"/>
        <w:tab w:val="clear" w:pos="9072"/>
        <w:tab w:val="left" w:pos="7395"/>
        <w:tab w:val="right" w:pos="8220"/>
      </w:tabs>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2F7" w:rsidRDefault="00CF32F7">
    <w:pPr>
      <w:pStyle w:val="Header"/>
      <w:jc w:val="right"/>
    </w:pPr>
  </w:p>
  <w:p w:rsidR="00CF32F7" w:rsidRDefault="00CF32F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127935"/>
    <w:multiLevelType w:val="hybridMultilevel"/>
    <w:tmpl w:val="B54213E6"/>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18FA59D4"/>
    <w:multiLevelType w:val="multilevel"/>
    <w:tmpl w:val="041F001D"/>
    <w:styleLink w:val="NumaralandirmaSau"/>
    <w:lvl w:ilvl="0">
      <w:start w:val="1"/>
      <w:numFmt w:val="decimal"/>
      <w:lvlText w:val="%1)"/>
      <w:lvlJc w:val="left"/>
      <w:pPr>
        <w:ind w:left="360" w:hanging="360"/>
      </w:pPr>
      <w:rPr>
        <w:rFonts w:ascii="Times New Roman" w:hAnsi="Times New Roman" w:cs="Times New Roman"/>
        <w:b/>
        <w:sz w:val="28"/>
      </w:rPr>
    </w:lvl>
    <w:lvl w:ilvl="1">
      <w:start w:val="1"/>
      <w:numFmt w:val="decimal"/>
      <w:lvlText w:val="%2)"/>
      <w:lvlJc w:val="left"/>
      <w:pPr>
        <w:ind w:left="360" w:hanging="360"/>
      </w:pPr>
      <w:rPr>
        <w:rFonts w:ascii="Times New Roman" w:hAnsi="Times New Roman" w:cs="Times New Roman"/>
        <w:b/>
        <w:sz w:val="24"/>
      </w:rPr>
    </w:lvl>
    <w:lvl w:ilvl="2">
      <w:start w:val="1"/>
      <w:numFmt w:val="decimal"/>
      <w:lvlText w:val="%3)"/>
      <w:lvlJc w:val="left"/>
      <w:pPr>
        <w:ind w:left="360" w:hanging="360"/>
      </w:pPr>
      <w:rPr>
        <w:rFonts w:ascii="Times New Roman" w:hAnsi="Times New Roman" w:cs="Times New Roman"/>
        <w:b/>
        <w:sz w:val="24"/>
      </w:rPr>
    </w:lvl>
    <w:lvl w:ilvl="3">
      <w:start w:val="1"/>
      <w:numFmt w:val="decimal"/>
      <w:lvlText w:val="(%4)"/>
      <w:lvlJc w:val="left"/>
      <w:pPr>
        <w:ind w:left="360" w:hanging="360"/>
      </w:pPr>
      <w:rPr>
        <w:rFonts w:ascii="Times New Roman" w:hAnsi="Times New Roman" w:cs="Times New Roman"/>
        <w:b/>
        <w:sz w:val="24"/>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
    <w:nsid w:val="1DA577C4"/>
    <w:multiLevelType w:val="multilevel"/>
    <w:tmpl w:val="B70609BC"/>
    <w:lvl w:ilvl="0">
      <w:start w:val="1"/>
      <w:numFmt w:val="decimal"/>
      <w:pStyle w:val="Heading1"/>
      <w:lvlText w:val="BÖLÜM %1."/>
      <w:lvlJc w:val="left"/>
      <w:pPr>
        <w:ind w:left="1758" w:hanging="1758"/>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effect w:val="none"/>
        <w:vertAlign w:val="baseline"/>
      </w:rPr>
    </w:lvl>
    <w:lvl w:ilvl="1">
      <w:start w:val="1"/>
      <w:numFmt w:val="decimal"/>
      <w:lvlText w:val="%1.%2. "/>
      <w:lvlJc w:val="left"/>
      <w:pPr>
        <w:ind w:left="624" w:hanging="624"/>
      </w:pPr>
      <w:rPr>
        <w:rFonts w:cs="Times New Roman"/>
        <w:b/>
        <w:bCs w:val="0"/>
        <w:i w:val="0"/>
        <w:iCs w:val="0"/>
        <w:caps w:val="0"/>
        <w:smallCaps w:val="0"/>
        <w:strike w:val="0"/>
        <w:dstrike w:val="0"/>
        <w:outline w:val="0"/>
        <w:shadow w:val="0"/>
        <w:emboss w:val="0"/>
        <w:imprint w:val="0"/>
        <w:vanish w:val="0"/>
        <w:spacing w:val="0"/>
        <w:kern w:val="0"/>
        <w:position w:val="0"/>
        <w:u w:val="none"/>
        <w:effect w:val="none"/>
        <w:vertAlign w:val="baseline"/>
      </w:rPr>
    </w:lvl>
    <w:lvl w:ilvl="2">
      <w:start w:val="1"/>
      <w:numFmt w:val="decimal"/>
      <w:lvlText w:val="%1.%2.%3."/>
      <w:lvlJc w:val="left"/>
      <w:pPr>
        <w:ind w:left="907" w:hanging="907"/>
      </w:pPr>
      <w:rPr>
        <w:rFonts w:ascii="Times New Roman" w:hAnsi="Times New Roman" w:cs="Times New Roman" w:hint="default"/>
        <w:b/>
        <w:sz w:val="24"/>
      </w:rPr>
    </w:lvl>
    <w:lvl w:ilvl="3">
      <w:start w:val="1"/>
      <w:numFmt w:val="decimal"/>
      <w:lvlText w:val="%1.%2.%3.%4. "/>
      <w:lvlJc w:val="left"/>
      <w:pPr>
        <w:ind w:left="1247" w:hanging="1247"/>
      </w:pPr>
      <w:rPr>
        <w:rFonts w:ascii="Times New Roman" w:hAnsi="Times New Roman" w:cs="Times New Roman" w:hint="default"/>
        <w:b/>
        <w:sz w:val="24"/>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
    <w:nsid w:val="23262714"/>
    <w:multiLevelType w:val="hybridMultilevel"/>
    <w:tmpl w:val="B0E0043C"/>
    <w:lvl w:ilvl="0" w:tplc="CE2E68B4">
      <w:start w:val="1"/>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45C546E8"/>
    <w:multiLevelType w:val="hybridMultilevel"/>
    <w:tmpl w:val="BB1E22BC"/>
    <w:lvl w:ilvl="0" w:tplc="CDE2EA6C">
      <w:start w:val="7"/>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4ABA7E49"/>
    <w:multiLevelType w:val="hybridMultilevel"/>
    <w:tmpl w:val="06540E1A"/>
    <w:lvl w:ilvl="0" w:tplc="CE2E68B4">
      <w:start w:val="1"/>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4CAC267E"/>
    <w:multiLevelType w:val="hybridMultilevel"/>
    <w:tmpl w:val="CF325150"/>
    <w:lvl w:ilvl="0" w:tplc="041F001B">
      <w:start w:val="1"/>
      <w:numFmt w:val="low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63C2588F"/>
    <w:multiLevelType w:val="hybridMultilevel"/>
    <w:tmpl w:val="532E60CE"/>
    <w:lvl w:ilvl="0" w:tplc="CE2E68B4">
      <w:start w:val="1"/>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6991378F"/>
    <w:multiLevelType w:val="hybridMultilevel"/>
    <w:tmpl w:val="355210EC"/>
    <w:lvl w:ilvl="0" w:tplc="CE2E68B4">
      <w:start w:val="1"/>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78756E14"/>
    <w:multiLevelType w:val="hybridMultilevel"/>
    <w:tmpl w:val="BFAE256E"/>
    <w:lvl w:ilvl="0" w:tplc="CE2E68B4">
      <w:start w:val="1"/>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7B91301E"/>
    <w:multiLevelType w:val="hybridMultilevel"/>
    <w:tmpl w:val="485A1A42"/>
    <w:lvl w:ilvl="0" w:tplc="CE2E68B4">
      <w:start w:val="1"/>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7C410F25"/>
    <w:multiLevelType w:val="hybridMultilevel"/>
    <w:tmpl w:val="8EE68D44"/>
    <w:lvl w:ilvl="0" w:tplc="041F001B">
      <w:start w:val="1"/>
      <w:numFmt w:val="lowerRoman"/>
      <w:lvlText w:val="%1."/>
      <w:lvlJc w:val="righ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9"/>
  </w:num>
  <w:num w:numId="4">
    <w:abstractNumId w:val="0"/>
  </w:num>
  <w:num w:numId="5">
    <w:abstractNumId w:val="2"/>
  </w:num>
  <w:num w:numId="6">
    <w:abstractNumId w:val="4"/>
  </w:num>
  <w:num w:numId="7">
    <w:abstractNumId w:val="5"/>
  </w:num>
  <w:num w:numId="8">
    <w:abstractNumId w:val="8"/>
  </w:num>
  <w:num w:numId="9">
    <w:abstractNumId w:val="10"/>
  </w:num>
  <w:num w:numId="10">
    <w:abstractNumId w:val="7"/>
  </w:num>
  <w:num w:numId="11">
    <w:abstractNumId w:val="11"/>
  </w:num>
  <w:num w:numId="12">
    <w:abstractNumId w:val="6"/>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1"/>
  <w:defaultTabStop w:val="709"/>
  <w:hyphenationZone w:val="425"/>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4757A"/>
    <w:rsid w:val="00000278"/>
    <w:rsid w:val="0000103F"/>
    <w:rsid w:val="0000121D"/>
    <w:rsid w:val="00001336"/>
    <w:rsid w:val="00001DEC"/>
    <w:rsid w:val="000023C1"/>
    <w:rsid w:val="000034F2"/>
    <w:rsid w:val="00003DCA"/>
    <w:rsid w:val="00004256"/>
    <w:rsid w:val="000047AF"/>
    <w:rsid w:val="00005021"/>
    <w:rsid w:val="00005237"/>
    <w:rsid w:val="0000564A"/>
    <w:rsid w:val="00005831"/>
    <w:rsid w:val="00005A1B"/>
    <w:rsid w:val="00006324"/>
    <w:rsid w:val="00006DB8"/>
    <w:rsid w:val="00006F96"/>
    <w:rsid w:val="00007338"/>
    <w:rsid w:val="00007354"/>
    <w:rsid w:val="00010064"/>
    <w:rsid w:val="0001078D"/>
    <w:rsid w:val="0001088A"/>
    <w:rsid w:val="00010CBC"/>
    <w:rsid w:val="00011222"/>
    <w:rsid w:val="0001192D"/>
    <w:rsid w:val="00012563"/>
    <w:rsid w:val="000139B6"/>
    <w:rsid w:val="00013B9A"/>
    <w:rsid w:val="0001457D"/>
    <w:rsid w:val="000153BE"/>
    <w:rsid w:val="00016E16"/>
    <w:rsid w:val="000175E0"/>
    <w:rsid w:val="0001776F"/>
    <w:rsid w:val="00020717"/>
    <w:rsid w:val="00020830"/>
    <w:rsid w:val="00020E93"/>
    <w:rsid w:val="00021052"/>
    <w:rsid w:val="0002105B"/>
    <w:rsid w:val="00021272"/>
    <w:rsid w:val="0002153D"/>
    <w:rsid w:val="000217BA"/>
    <w:rsid w:val="0002278D"/>
    <w:rsid w:val="0002284F"/>
    <w:rsid w:val="00022FAD"/>
    <w:rsid w:val="000237C6"/>
    <w:rsid w:val="00023DEA"/>
    <w:rsid w:val="00024049"/>
    <w:rsid w:val="00024077"/>
    <w:rsid w:val="00025661"/>
    <w:rsid w:val="00026731"/>
    <w:rsid w:val="000267B5"/>
    <w:rsid w:val="0002698D"/>
    <w:rsid w:val="000270E2"/>
    <w:rsid w:val="00027892"/>
    <w:rsid w:val="0002799F"/>
    <w:rsid w:val="00027A0D"/>
    <w:rsid w:val="000306E1"/>
    <w:rsid w:val="000307C5"/>
    <w:rsid w:val="00030F30"/>
    <w:rsid w:val="0003194B"/>
    <w:rsid w:val="00031AE9"/>
    <w:rsid w:val="00031ED5"/>
    <w:rsid w:val="00032128"/>
    <w:rsid w:val="000321AE"/>
    <w:rsid w:val="0003264C"/>
    <w:rsid w:val="0003287F"/>
    <w:rsid w:val="00032D4A"/>
    <w:rsid w:val="00033651"/>
    <w:rsid w:val="000336DF"/>
    <w:rsid w:val="00033A99"/>
    <w:rsid w:val="00033F03"/>
    <w:rsid w:val="0003407B"/>
    <w:rsid w:val="000345EF"/>
    <w:rsid w:val="00034883"/>
    <w:rsid w:val="00034953"/>
    <w:rsid w:val="00035B65"/>
    <w:rsid w:val="00035FC6"/>
    <w:rsid w:val="0003618D"/>
    <w:rsid w:val="000362EA"/>
    <w:rsid w:val="000366F2"/>
    <w:rsid w:val="00037655"/>
    <w:rsid w:val="000376D0"/>
    <w:rsid w:val="00037DE9"/>
    <w:rsid w:val="00040CD5"/>
    <w:rsid w:val="000411EF"/>
    <w:rsid w:val="00041534"/>
    <w:rsid w:val="00041753"/>
    <w:rsid w:val="00041875"/>
    <w:rsid w:val="0004263B"/>
    <w:rsid w:val="0004300B"/>
    <w:rsid w:val="00043053"/>
    <w:rsid w:val="00043AF4"/>
    <w:rsid w:val="00044483"/>
    <w:rsid w:val="00044713"/>
    <w:rsid w:val="0004580E"/>
    <w:rsid w:val="00046406"/>
    <w:rsid w:val="000466D2"/>
    <w:rsid w:val="0004749B"/>
    <w:rsid w:val="00047F4D"/>
    <w:rsid w:val="00050582"/>
    <w:rsid w:val="00050BC9"/>
    <w:rsid w:val="0005102B"/>
    <w:rsid w:val="0005143C"/>
    <w:rsid w:val="00051668"/>
    <w:rsid w:val="00051DC6"/>
    <w:rsid w:val="00051F88"/>
    <w:rsid w:val="00052CAF"/>
    <w:rsid w:val="00052E0E"/>
    <w:rsid w:val="00053138"/>
    <w:rsid w:val="0005320F"/>
    <w:rsid w:val="000533DD"/>
    <w:rsid w:val="00054425"/>
    <w:rsid w:val="0005454B"/>
    <w:rsid w:val="00054E92"/>
    <w:rsid w:val="0005531E"/>
    <w:rsid w:val="00055338"/>
    <w:rsid w:val="000564A9"/>
    <w:rsid w:val="00060EBA"/>
    <w:rsid w:val="00060F9C"/>
    <w:rsid w:val="000618F9"/>
    <w:rsid w:val="00063162"/>
    <w:rsid w:val="000654A2"/>
    <w:rsid w:val="00065B0C"/>
    <w:rsid w:val="00066571"/>
    <w:rsid w:val="00066625"/>
    <w:rsid w:val="00066E91"/>
    <w:rsid w:val="00066FCD"/>
    <w:rsid w:val="000703FB"/>
    <w:rsid w:val="00070A6D"/>
    <w:rsid w:val="00071A1F"/>
    <w:rsid w:val="00071C14"/>
    <w:rsid w:val="000729C0"/>
    <w:rsid w:val="00072C66"/>
    <w:rsid w:val="00073385"/>
    <w:rsid w:val="000743F4"/>
    <w:rsid w:val="0007491A"/>
    <w:rsid w:val="000756BA"/>
    <w:rsid w:val="00075B76"/>
    <w:rsid w:val="00075D41"/>
    <w:rsid w:val="00075F24"/>
    <w:rsid w:val="000760B3"/>
    <w:rsid w:val="0007611C"/>
    <w:rsid w:val="00076614"/>
    <w:rsid w:val="000769D4"/>
    <w:rsid w:val="00076C3C"/>
    <w:rsid w:val="00076E7D"/>
    <w:rsid w:val="0007714D"/>
    <w:rsid w:val="00077C21"/>
    <w:rsid w:val="00077CA1"/>
    <w:rsid w:val="00077D35"/>
    <w:rsid w:val="0008018C"/>
    <w:rsid w:val="000819DC"/>
    <w:rsid w:val="00081C6D"/>
    <w:rsid w:val="0008238D"/>
    <w:rsid w:val="0008382D"/>
    <w:rsid w:val="00084007"/>
    <w:rsid w:val="00084145"/>
    <w:rsid w:val="0008446D"/>
    <w:rsid w:val="000847EF"/>
    <w:rsid w:val="00085E63"/>
    <w:rsid w:val="00087356"/>
    <w:rsid w:val="000877A4"/>
    <w:rsid w:val="000879B0"/>
    <w:rsid w:val="00087B0E"/>
    <w:rsid w:val="00087B99"/>
    <w:rsid w:val="00087FE0"/>
    <w:rsid w:val="000902C1"/>
    <w:rsid w:val="000908D2"/>
    <w:rsid w:val="00090FD8"/>
    <w:rsid w:val="00091C29"/>
    <w:rsid w:val="000920F8"/>
    <w:rsid w:val="00092630"/>
    <w:rsid w:val="0009288C"/>
    <w:rsid w:val="00092BF1"/>
    <w:rsid w:val="00092E54"/>
    <w:rsid w:val="00093330"/>
    <w:rsid w:val="0009378B"/>
    <w:rsid w:val="00093981"/>
    <w:rsid w:val="000941CB"/>
    <w:rsid w:val="00094850"/>
    <w:rsid w:val="00095D6E"/>
    <w:rsid w:val="00096062"/>
    <w:rsid w:val="00096144"/>
    <w:rsid w:val="00096F43"/>
    <w:rsid w:val="00097475"/>
    <w:rsid w:val="000A013D"/>
    <w:rsid w:val="000A13EC"/>
    <w:rsid w:val="000A1BCF"/>
    <w:rsid w:val="000A36D6"/>
    <w:rsid w:val="000A3B2E"/>
    <w:rsid w:val="000A4551"/>
    <w:rsid w:val="000A5306"/>
    <w:rsid w:val="000A54B7"/>
    <w:rsid w:val="000A5872"/>
    <w:rsid w:val="000A6327"/>
    <w:rsid w:val="000A665E"/>
    <w:rsid w:val="000A6BFF"/>
    <w:rsid w:val="000A7288"/>
    <w:rsid w:val="000A791B"/>
    <w:rsid w:val="000A7D1A"/>
    <w:rsid w:val="000B01B7"/>
    <w:rsid w:val="000B0BAA"/>
    <w:rsid w:val="000B110D"/>
    <w:rsid w:val="000B22E0"/>
    <w:rsid w:val="000B2AD0"/>
    <w:rsid w:val="000B3342"/>
    <w:rsid w:val="000B361B"/>
    <w:rsid w:val="000B377C"/>
    <w:rsid w:val="000B3D1B"/>
    <w:rsid w:val="000B4E52"/>
    <w:rsid w:val="000B5426"/>
    <w:rsid w:val="000B572F"/>
    <w:rsid w:val="000B604B"/>
    <w:rsid w:val="000B641D"/>
    <w:rsid w:val="000B6C40"/>
    <w:rsid w:val="000B6F10"/>
    <w:rsid w:val="000B7079"/>
    <w:rsid w:val="000B7A7C"/>
    <w:rsid w:val="000C0364"/>
    <w:rsid w:val="000C07D7"/>
    <w:rsid w:val="000C0F1E"/>
    <w:rsid w:val="000C0FFB"/>
    <w:rsid w:val="000C11B3"/>
    <w:rsid w:val="000C19C8"/>
    <w:rsid w:val="000C1C01"/>
    <w:rsid w:val="000C2C9E"/>
    <w:rsid w:val="000C2DAB"/>
    <w:rsid w:val="000C37BF"/>
    <w:rsid w:val="000C3C7E"/>
    <w:rsid w:val="000C44CC"/>
    <w:rsid w:val="000C45A2"/>
    <w:rsid w:val="000C4D05"/>
    <w:rsid w:val="000C5461"/>
    <w:rsid w:val="000C596B"/>
    <w:rsid w:val="000C652D"/>
    <w:rsid w:val="000C675A"/>
    <w:rsid w:val="000C702A"/>
    <w:rsid w:val="000C72F7"/>
    <w:rsid w:val="000C74C1"/>
    <w:rsid w:val="000C78A7"/>
    <w:rsid w:val="000C7B35"/>
    <w:rsid w:val="000D087A"/>
    <w:rsid w:val="000D0D5A"/>
    <w:rsid w:val="000D141E"/>
    <w:rsid w:val="000D1443"/>
    <w:rsid w:val="000D14D7"/>
    <w:rsid w:val="000D15C7"/>
    <w:rsid w:val="000D18EC"/>
    <w:rsid w:val="000D25F9"/>
    <w:rsid w:val="000D2776"/>
    <w:rsid w:val="000D2E7D"/>
    <w:rsid w:val="000D31E5"/>
    <w:rsid w:val="000D3273"/>
    <w:rsid w:val="000D3326"/>
    <w:rsid w:val="000D3A7F"/>
    <w:rsid w:val="000D3D7D"/>
    <w:rsid w:val="000D3E4A"/>
    <w:rsid w:val="000D51DD"/>
    <w:rsid w:val="000D5CBC"/>
    <w:rsid w:val="000D5F49"/>
    <w:rsid w:val="000D6AA2"/>
    <w:rsid w:val="000D6D39"/>
    <w:rsid w:val="000D6DF3"/>
    <w:rsid w:val="000D77E9"/>
    <w:rsid w:val="000D7CD8"/>
    <w:rsid w:val="000D7D2D"/>
    <w:rsid w:val="000E041A"/>
    <w:rsid w:val="000E141C"/>
    <w:rsid w:val="000E1437"/>
    <w:rsid w:val="000E1804"/>
    <w:rsid w:val="000E188E"/>
    <w:rsid w:val="000E1B82"/>
    <w:rsid w:val="000E1BD0"/>
    <w:rsid w:val="000E1C12"/>
    <w:rsid w:val="000E269C"/>
    <w:rsid w:val="000E2AE5"/>
    <w:rsid w:val="000E3007"/>
    <w:rsid w:val="000E3264"/>
    <w:rsid w:val="000E36C3"/>
    <w:rsid w:val="000E3F90"/>
    <w:rsid w:val="000E42FD"/>
    <w:rsid w:val="000E4E4C"/>
    <w:rsid w:val="000E6590"/>
    <w:rsid w:val="000E6C93"/>
    <w:rsid w:val="000E74F7"/>
    <w:rsid w:val="000E7DE6"/>
    <w:rsid w:val="000E7F0F"/>
    <w:rsid w:val="000F02A8"/>
    <w:rsid w:val="000F051C"/>
    <w:rsid w:val="000F0924"/>
    <w:rsid w:val="000F0A32"/>
    <w:rsid w:val="000F1D99"/>
    <w:rsid w:val="000F2434"/>
    <w:rsid w:val="000F3289"/>
    <w:rsid w:val="000F3808"/>
    <w:rsid w:val="000F3C79"/>
    <w:rsid w:val="000F3D5F"/>
    <w:rsid w:val="000F40B0"/>
    <w:rsid w:val="000F487B"/>
    <w:rsid w:val="000F4D38"/>
    <w:rsid w:val="000F4F9B"/>
    <w:rsid w:val="000F51FE"/>
    <w:rsid w:val="000F5442"/>
    <w:rsid w:val="000F54FA"/>
    <w:rsid w:val="000F5FD2"/>
    <w:rsid w:val="000F64E8"/>
    <w:rsid w:val="000F6763"/>
    <w:rsid w:val="000F6808"/>
    <w:rsid w:val="000F6BF1"/>
    <w:rsid w:val="000F7B8B"/>
    <w:rsid w:val="00100665"/>
    <w:rsid w:val="00100832"/>
    <w:rsid w:val="00100F51"/>
    <w:rsid w:val="00101EA1"/>
    <w:rsid w:val="001020D1"/>
    <w:rsid w:val="001021A2"/>
    <w:rsid w:val="00102552"/>
    <w:rsid w:val="00103547"/>
    <w:rsid w:val="001040DE"/>
    <w:rsid w:val="001044BF"/>
    <w:rsid w:val="0010603D"/>
    <w:rsid w:val="0010621E"/>
    <w:rsid w:val="00106341"/>
    <w:rsid w:val="00106443"/>
    <w:rsid w:val="001065B7"/>
    <w:rsid w:val="001066C3"/>
    <w:rsid w:val="0011065B"/>
    <w:rsid w:val="001109C2"/>
    <w:rsid w:val="0011106D"/>
    <w:rsid w:val="001119CB"/>
    <w:rsid w:val="00111BB7"/>
    <w:rsid w:val="00112855"/>
    <w:rsid w:val="00112B64"/>
    <w:rsid w:val="00113452"/>
    <w:rsid w:val="0011385B"/>
    <w:rsid w:val="00113A52"/>
    <w:rsid w:val="00113D6C"/>
    <w:rsid w:val="001144B7"/>
    <w:rsid w:val="00114595"/>
    <w:rsid w:val="001146F2"/>
    <w:rsid w:val="0011490B"/>
    <w:rsid w:val="00114ABA"/>
    <w:rsid w:val="00115395"/>
    <w:rsid w:val="00115C9B"/>
    <w:rsid w:val="00116245"/>
    <w:rsid w:val="00116952"/>
    <w:rsid w:val="001169AA"/>
    <w:rsid w:val="00117363"/>
    <w:rsid w:val="001205EC"/>
    <w:rsid w:val="00120B8C"/>
    <w:rsid w:val="00120BB6"/>
    <w:rsid w:val="00121175"/>
    <w:rsid w:val="0012152C"/>
    <w:rsid w:val="00121E96"/>
    <w:rsid w:val="00122844"/>
    <w:rsid w:val="001230D4"/>
    <w:rsid w:val="00123D3A"/>
    <w:rsid w:val="00124660"/>
    <w:rsid w:val="00124950"/>
    <w:rsid w:val="00124E48"/>
    <w:rsid w:val="00125215"/>
    <w:rsid w:val="00125DD0"/>
    <w:rsid w:val="00126010"/>
    <w:rsid w:val="001267D3"/>
    <w:rsid w:val="00126C7E"/>
    <w:rsid w:val="001273A3"/>
    <w:rsid w:val="001276F1"/>
    <w:rsid w:val="00127C93"/>
    <w:rsid w:val="00127E3E"/>
    <w:rsid w:val="00130817"/>
    <w:rsid w:val="001308C1"/>
    <w:rsid w:val="00130FA6"/>
    <w:rsid w:val="00131A6E"/>
    <w:rsid w:val="00131C32"/>
    <w:rsid w:val="00131FA1"/>
    <w:rsid w:val="00132998"/>
    <w:rsid w:val="0013328D"/>
    <w:rsid w:val="00133B51"/>
    <w:rsid w:val="00135023"/>
    <w:rsid w:val="0013528D"/>
    <w:rsid w:val="00135B63"/>
    <w:rsid w:val="0013687D"/>
    <w:rsid w:val="001368A1"/>
    <w:rsid w:val="0013731C"/>
    <w:rsid w:val="0013741C"/>
    <w:rsid w:val="00140D41"/>
    <w:rsid w:val="00141051"/>
    <w:rsid w:val="0014130E"/>
    <w:rsid w:val="00142025"/>
    <w:rsid w:val="0014210B"/>
    <w:rsid w:val="001424F8"/>
    <w:rsid w:val="00142873"/>
    <w:rsid w:val="0014304F"/>
    <w:rsid w:val="00143344"/>
    <w:rsid w:val="0014422E"/>
    <w:rsid w:val="0014437F"/>
    <w:rsid w:val="0014457F"/>
    <w:rsid w:val="00144A78"/>
    <w:rsid w:val="00145081"/>
    <w:rsid w:val="00146DA0"/>
    <w:rsid w:val="00146E59"/>
    <w:rsid w:val="00147445"/>
    <w:rsid w:val="0014747C"/>
    <w:rsid w:val="00147840"/>
    <w:rsid w:val="0015099B"/>
    <w:rsid w:val="0015247E"/>
    <w:rsid w:val="001525D5"/>
    <w:rsid w:val="00152B95"/>
    <w:rsid w:val="00153666"/>
    <w:rsid w:val="001537FC"/>
    <w:rsid w:val="00153B1F"/>
    <w:rsid w:val="00153BAF"/>
    <w:rsid w:val="00154373"/>
    <w:rsid w:val="00154D52"/>
    <w:rsid w:val="00155A9D"/>
    <w:rsid w:val="00156356"/>
    <w:rsid w:val="00156672"/>
    <w:rsid w:val="00156D97"/>
    <w:rsid w:val="00157133"/>
    <w:rsid w:val="00157302"/>
    <w:rsid w:val="0016033F"/>
    <w:rsid w:val="00160A14"/>
    <w:rsid w:val="00160A72"/>
    <w:rsid w:val="00160EB6"/>
    <w:rsid w:val="0016186C"/>
    <w:rsid w:val="00162ACE"/>
    <w:rsid w:val="0016322F"/>
    <w:rsid w:val="0016374A"/>
    <w:rsid w:val="001639AA"/>
    <w:rsid w:val="001640D5"/>
    <w:rsid w:val="00165339"/>
    <w:rsid w:val="001654B9"/>
    <w:rsid w:val="00165B0A"/>
    <w:rsid w:val="0016679C"/>
    <w:rsid w:val="00166C09"/>
    <w:rsid w:val="00166DBA"/>
    <w:rsid w:val="00166EFD"/>
    <w:rsid w:val="0016722F"/>
    <w:rsid w:val="001674B8"/>
    <w:rsid w:val="001679DE"/>
    <w:rsid w:val="0017017F"/>
    <w:rsid w:val="00170C70"/>
    <w:rsid w:val="001710A1"/>
    <w:rsid w:val="00171705"/>
    <w:rsid w:val="00171E56"/>
    <w:rsid w:val="00173497"/>
    <w:rsid w:val="001746BE"/>
    <w:rsid w:val="00175292"/>
    <w:rsid w:val="001762AC"/>
    <w:rsid w:val="001762F9"/>
    <w:rsid w:val="00176C2B"/>
    <w:rsid w:val="001774C9"/>
    <w:rsid w:val="001778D8"/>
    <w:rsid w:val="00177A9E"/>
    <w:rsid w:val="001802A2"/>
    <w:rsid w:val="00181D12"/>
    <w:rsid w:val="00182FB4"/>
    <w:rsid w:val="001831D3"/>
    <w:rsid w:val="0018470E"/>
    <w:rsid w:val="00184B90"/>
    <w:rsid w:val="00184CF3"/>
    <w:rsid w:val="00185092"/>
    <w:rsid w:val="001853A8"/>
    <w:rsid w:val="001853CC"/>
    <w:rsid w:val="00185BE2"/>
    <w:rsid w:val="00185E6C"/>
    <w:rsid w:val="0018634A"/>
    <w:rsid w:val="00186B0B"/>
    <w:rsid w:val="00186C8A"/>
    <w:rsid w:val="00187341"/>
    <w:rsid w:val="001905EE"/>
    <w:rsid w:val="001906D5"/>
    <w:rsid w:val="00190ADF"/>
    <w:rsid w:val="00191AC6"/>
    <w:rsid w:val="00191CA6"/>
    <w:rsid w:val="00192319"/>
    <w:rsid w:val="0019265E"/>
    <w:rsid w:val="00192721"/>
    <w:rsid w:val="00193BD3"/>
    <w:rsid w:val="001945D6"/>
    <w:rsid w:val="001949EE"/>
    <w:rsid w:val="00195485"/>
    <w:rsid w:val="00195EEF"/>
    <w:rsid w:val="00196149"/>
    <w:rsid w:val="00196355"/>
    <w:rsid w:val="00196381"/>
    <w:rsid w:val="00196693"/>
    <w:rsid w:val="00197187"/>
    <w:rsid w:val="00197254"/>
    <w:rsid w:val="001972D9"/>
    <w:rsid w:val="00197594"/>
    <w:rsid w:val="00197E69"/>
    <w:rsid w:val="00197EA7"/>
    <w:rsid w:val="001A1123"/>
    <w:rsid w:val="001A11D9"/>
    <w:rsid w:val="001A1269"/>
    <w:rsid w:val="001A15DF"/>
    <w:rsid w:val="001A2E77"/>
    <w:rsid w:val="001A35B6"/>
    <w:rsid w:val="001A3928"/>
    <w:rsid w:val="001A3DDF"/>
    <w:rsid w:val="001A4582"/>
    <w:rsid w:val="001A479D"/>
    <w:rsid w:val="001A4AE1"/>
    <w:rsid w:val="001A4F34"/>
    <w:rsid w:val="001A561B"/>
    <w:rsid w:val="001A5CC1"/>
    <w:rsid w:val="001A5F7B"/>
    <w:rsid w:val="001A68DB"/>
    <w:rsid w:val="001A69D6"/>
    <w:rsid w:val="001A6C5E"/>
    <w:rsid w:val="001A7F0A"/>
    <w:rsid w:val="001B0117"/>
    <w:rsid w:val="001B037C"/>
    <w:rsid w:val="001B09CC"/>
    <w:rsid w:val="001B0B63"/>
    <w:rsid w:val="001B0FD7"/>
    <w:rsid w:val="001B15EE"/>
    <w:rsid w:val="001B1CDF"/>
    <w:rsid w:val="001B1D90"/>
    <w:rsid w:val="001B28DE"/>
    <w:rsid w:val="001B2972"/>
    <w:rsid w:val="001B2F4E"/>
    <w:rsid w:val="001B47E7"/>
    <w:rsid w:val="001B613C"/>
    <w:rsid w:val="001B663C"/>
    <w:rsid w:val="001B7E18"/>
    <w:rsid w:val="001C0060"/>
    <w:rsid w:val="001C0613"/>
    <w:rsid w:val="001C0FE3"/>
    <w:rsid w:val="001C1BA0"/>
    <w:rsid w:val="001C21A9"/>
    <w:rsid w:val="001C22FC"/>
    <w:rsid w:val="001C2CCF"/>
    <w:rsid w:val="001C2EB6"/>
    <w:rsid w:val="001C34A5"/>
    <w:rsid w:val="001C3CCE"/>
    <w:rsid w:val="001C446E"/>
    <w:rsid w:val="001C447E"/>
    <w:rsid w:val="001C4561"/>
    <w:rsid w:val="001C4684"/>
    <w:rsid w:val="001C502C"/>
    <w:rsid w:val="001C51A0"/>
    <w:rsid w:val="001C59EE"/>
    <w:rsid w:val="001C5BAC"/>
    <w:rsid w:val="001C5C03"/>
    <w:rsid w:val="001C6939"/>
    <w:rsid w:val="001C6967"/>
    <w:rsid w:val="001C6D50"/>
    <w:rsid w:val="001C75B5"/>
    <w:rsid w:val="001C7D3E"/>
    <w:rsid w:val="001C7E1F"/>
    <w:rsid w:val="001D0549"/>
    <w:rsid w:val="001D0ED5"/>
    <w:rsid w:val="001D12EF"/>
    <w:rsid w:val="001D147B"/>
    <w:rsid w:val="001D30E2"/>
    <w:rsid w:val="001D4941"/>
    <w:rsid w:val="001D4B1F"/>
    <w:rsid w:val="001D54D9"/>
    <w:rsid w:val="001D5B17"/>
    <w:rsid w:val="001D622D"/>
    <w:rsid w:val="001D7433"/>
    <w:rsid w:val="001D7C0B"/>
    <w:rsid w:val="001D7E88"/>
    <w:rsid w:val="001E0FA3"/>
    <w:rsid w:val="001E1530"/>
    <w:rsid w:val="001E1791"/>
    <w:rsid w:val="001E1D82"/>
    <w:rsid w:val="001E1F14"/>
    <w:rsid w:val="001E25AA"/>
    <w:rsid w:val="001E2B0D"/>
    <w:rsid w:val="001E3053"/>
    <w:rsid w:val="001E3BD4"/>
    <w:rsid w:val="001E3BF3"/>
    <w:rsid w:val="001E4726"/>
    <w:rsid w:val="001E54C8"/>
    <w:rsid w:val="001E66C1"/>
    <w:rsid w:val="001E68AF"/>
    <w:rsid w:val="001E6948"/>
    <w:rsid w:val="001E6D53"/>
    <w:rsid w:val="001E7229"/>
    <w:rsid w:val="001E7299"/>
    <w:rsid w:val="001E7D7D"/>
    <w:rsid w:val="001F03C9"/>
    <w:rsid w:val="001F069C"/>
    <w:rsid w:val="001F09BD"/>
    <w:rsid w:val="001F0A5B"/>
    <w:rsid w:val="001F137A"/>
    <w:rsid w:val="001F13A2"/>
    <w:rsid w:val="001F1927"/>
    <w:rsid w:val="001F1DE6"/>
    <w:rsid w:val="001F24BA"/>
    <w:rsid w:val="001F2EC9"/>
    <w:rsid w:val="001F32B0"/>
    <w:rsid w:val="001F3A1B"/>
    <w:rsid w:val="001F3F3D"/>
    <w:rsid w:val="001F473F"/>
    <w:rsid w:val="001F486E"/>
    <w:rsid w:val="001F4989"/>
    <w:rsid w:val="001F4FB3"/>
    <w:rsid w:val="001F539B"/>
    <w:rsid w:val="001F5668"/>
    <w:rsid w:val="001F568F"/>
    <w:rsid w:val="001F5C10"/>
    <w:rsid w:val="001F5CDE"/>
    <w:rsid w:val="001F6667"/>
    <w:rsid w:val="001F6A2A"/>
    <w:rsid w:val="001F6D5C"/>
    <w:rsid w:val="001F720D"/>
    <w:rsid w:val="001F7EFF"/>
    <w:rsid w:val="00200432"/>
    <w:rsid w:val="00200A2E"/>
    <w:rsid w:val="002012C5"/>
    <w:rsid w:val="002022D6"/>
    <w:rsid w:val="00202691"/>
    <w:rsid w:val="00202AC3"/>
    <w:rsid w:val="00202E96"/>
    <w:rsid w:val="00203156"/>
    <w:rsid w:val="0020484B"/>
    <w:rsid w:val="00204BBA"/>
    <w:rsid w:val="00205374"/>
    <w:rsid w:val="002060DD"/>
    <w:rsid w:val="002066F1"/>
    <w:rsid w:val="00206E3A"/>
    <w:rsid w:val="002070A4"/>
    <w:rsid w:val="00207842"/>
    <w:rsid w:val="00207A71"/>
    <w:rsid w:val="00210B1B"/>
    <w:rsid w:val="00211B81"/>
    <w:rsid w:val="00211E1B"/>
    <w:rsid w:val="00212800"/>
    <w:rsid w:val="00212995"/>
    <w:rsid w:val="00212A3B"/>
    <w:rsid w:val="00213D8C"/>
    <w:rsid w:val="002146E3"/>
    <w:rsid w:val="00214862"/>
    <w:rsid w:val="00214893"/>
    <w:rsid w:val="002148A5"/>
    <w:rsid w:val="002155EF"/>
    <w:rsid w:val="0021585E"/>
    <w:rsid w:val="00215881"/>
    <w:rsid w:val="0021768F"/>
    <w:rsid w:val="002200CC"/>
    <w:rsid w:val="002237FB"/>
    <w:rsid w:val="00224059"/>
    <w:rsid w:val="0022524B"/>
    <w:rsid w:val="002255A8"/>
    <w:rsid w:val="0022651C"/>
    <w:rsid w:val="002273A4"/>
    <w:rsid w:val="00227522"/>
    <w:rsid w:val="0022777B"/>
    <w:rsid w:val="002301C3"/>
    <w:rsid w:val="00230CF8"/>
    <w:rsid w:val="0023233F"/>
    <w:rsid w:val="00232B1E"/>
    <w:rsid w:val="00233955"/>
    <w:rsid w:val="002344AF"/>
    <w:rsid w:val="00234951"/>
    <w:rsid w:val="00234D45"/>
    <w:rsid w:val="002350A7"/>
    <w:rsid w:val="00235533"/>
    <w:rsid w:val="00235B3E"/>
    <w:rsid w:val="00235CF2"/>
    <w:rsid w:val="00236A76"/>
    <w:rsid w:val="00236B87"/>
    <w:rsid w:val="00236C95"/>
    <w:rsid w:val="002377A6"/>
    <w:rsid w:val="00237878"/>
    <w:rsid w:val="0023787A"/>
    <w:rsid w:val="00237BDF"/>
    <w:rsid w:val="0024006D"/>
    <w:rsid w:val="00241522"/>
    <w:rsid w:val="002417A2"/>
    <w:rsid w:val="002438DF"/>
    <w:rsid w:val="00243927"/>
    <w:rsid w:val="00243CD7"/>
    <w:rsid w:val="00243E96"/>
    <w:rsid w:val="002440F3"/>
    <w:rsid w:val="00244111"/>
    <w:rsid w:val="00244EAD"/>
    <w:rsid w:val="002450A6"/>
    <w:rsid w:val="002456C0"/>
    <w:rsid w:val="00246695"/>
    <w:rsid w:val="00246F3D"/>
    <w:rsid w:val="0024758E"/>
    <w:rsid w:val="0024786C"/>
    <w:rsid w:val="00250139"/>
    <w:rsid w:val="0025096F"/>
    <w:rsid w:val="00250C54"/>
    <w:rsid w:val="00251283"/>
    <w:rsid w:val="00251501"/>
    <w:rsid w:val="00251ED1"/>
    <w:rsid w:val="002525EA"/>
    <w:rsid w:val="00252A6C"/>
    <w:rsid w:val="00252F81"/>
    <w:rsid w:val="002538DC"/>
    <w:rsid w:val="00253DC3"/>
    <w:rsid w:val="002545A0"/>
    <w:rsid w:val="00254D0B"/>
    <w:rsid w:val="002556E0"/>
    <w:rsid w:val="00255F36"/>
    <w:rsid w:val="0025695B"/>
    <w:rsid w:val="00256D33"/>
    <w:rsid w:val="002602EF"/>
    <w:rsid w:val="00261B0C"/>
    <w:rsid w:val="00262160"/>
    <w:rsid w:val="002646E7"/>
    <w:rsid w:val="002647AF"/>
    <w:rsid w:val="00264F44"/>
    <w:rsid w:val="00265174"/>
    <w:rsid w:val="002653A0"/>
    <w:rsid w:val="00265C0A"/>
    <w:rsid w:val="00266191"/>
    <w:rsid w:val="00266834"/>
    <w:rsid w:val="00266D4D"/>
    <w:rsid w:val="00267029"/>
    <w:rsid w:val="00267466"/>
    <w:rsid w:val="0026796D"/>
    <w:rsid w:val="00270200"/>
    <w:rsid w:val="0027048C"/>
    <w:rsid w:val="00270EF4"/>
    <w:rsid w:val="00271739"/>
    <w:rsid w:val="00271E0A"/>
    <w:rsid w:val="0027241E"/>
    <w:rsid w:val="002729AD"/>
    <w:rsid w:val="00272CB7"/>
    <w:rsid w:val="00274064"/>
    <w:rsid w:val="0027419A"/>
    <w:rsid w:val="0027473B"/>
    <w:rsid w:val="002749E6"/>
    <w:rsid w:val="00274D93"/>
    <w:rsid w:val="00275105"/>
    <w:rsid w:val="0027576F"/>
    <w:rsid w:val="00275B3F"/>
    <w:rsid w:val="00276098"/>
    <w:rsid w:val="00276353"/>
    <w:rsid w:val="00276DDF"/>
    <w:rsid w:val="00277002"/>
    <w:rsid w:val="00277A4F"/>
    <w:rsid w:val="00277F27"/>
    <w:rsid w:val="0028034B"/>
    <w:rsid w:val="00280F02"/>
    <w:rsid w:val="00281433"/>
    <w:rsid w:val="002815C7"/>
    <w:rsid w:val="002822A6"/>
    <w:rsid w:val="002829D1"/>
    <w:rsid w:val="00283B4E"/>
    <w:rsid w:val="00283E26"/>
    <w:rsid w:val="00284CAE"/>
    <w:rsid w:val="00285035"/>
    <w:rsid w:val="0028647F"/>
    <w:rsid w:val="00286610"/>
    <w:rsid w:val="00287375"/>
    <w:rsid w:val="00287593"/>
    <w:rsid w:val="00291C2B"/>
    <w:rsid w:val="0029217A"/>
    <w:rsid w:val="00292591"/>
    <w:rsid w:val="00292800"/>
    <w:rsid w:val="00293939"/>
    <w:rsid w:val="00293D19"/>
    <w:rsid w:val="002946BA"/>
    <w:rsid w:val="00295537"/>
    <w:rsid w:val="0029574C"/>
    <w:rsid w:val="00296268"/>
    <w:rsid w:val="002962BD"/>
    <w:rsid w:val="002972EB"/>
    <w:rsid w:val="00297440"/>
    <w:rsid w:val="002978F4"/>
    <w:rsid w:val="00297901"/>
    <w:rsid w:val="00297C7A"/>
    <w:rsid w:val="00297D07"/>
    <w:rsid w:val="002A0761"/>
    <w:rsid w:val="002A0DFF"/>
    <w:rsid w:val="002A1356"/>
    <w:rsid w:val="002A14A3"/>
    <w:rsid w:val="002A18AF"/>
    <w:rsid w:val="002A1F3A"/>
    <w:rsid w:val="002A2C4D"/>
    <w:rsid w:val="002A2E79"/>
    <w:rsid w:val="002A2FA2"/>
    <w:rsid w:val="002A32B2"/>
    <w:rsid w:val="002A3FE7"/>
    <w:rsid w:val="002A402A"/>
    <w:rsid w:val="002A4382"/>
    <w:rsid w:val="002A5CF4"/>
    <w:rsid w:val="002A643E"/>
    <w:rsid w:val="002A66FD"/>
    <w:rsid w:val="002A67B9"/>
    <w:rsid w:val="002A6E46"/>
    <w:rsid w:val="002A74CE"/>
    <w:rsid w:val="002A798E"/>
    <w:rsid w:val="002A7C25"/>
    <w:rsid w:val="002B0456"/>
    <w:rsid w:val="002B04D8"/>
    <w:rsid w:val="002B08D0"/>
    <w:rsid w:val="002B093E"/>
    <w:rsid w:val="002B0C50"/>
    <w:rsid w:val="002B13F2"/>
    <w:rsid w:val="002B1CDC"/>
    <w:rsid w:val="002B1E41"/>
    <w:rsid w:val="002B20F8"/>
    <w:rsid w:val="002B224F"/>
    <w:rsid w:val="002B2676"/>
    <w:rsid w:val="002B2D66"/>
    <w:rsid w:val="002B2EF6"/>
    <w:rsid w:val="002B3AF6"/>
    <w:rsid w:val="002B3D1C"/>
    <w:rsid w:val="002B4C69"/>
    <w:rsid w:val="002B4C8C"/>
    <w:rsid w:val="002B4E8C"/>
    <w:rsid w:val="002B5C53"/>
    <w:rsid w:val="002B5E50"/>
    <w:rsid w:val="002B5F5C"/>
    <w:rsid w:val="002B677E"/>
    <w:rsid w:val="002B6B7D"/>
    <w:rsid w:val="002B6EEE"/>
    <w:rsid w:val="002B7ED9"/>
    <w:rsid w:val="002C0A47"/>
    <w:rsid w:val="002C0BD4"/>
    <w:rsid w:val="002C0CDF"/>
    <w:rsid w:val="002C10AC"/>
    <w:rsid w:val="002C13BE"/>
    <w:rsid w:val="002C13CE"/>
    <w:rsid w:val="002C1A73"/>
    <w:rsid w:val="002C3A41"/>
    <w:rsid w:val="002C3F3A"/>
    <w:rsid w:val="002C4980"/>
    <w:rsid w:val="002C4AA1"/>
    <w:rsid w:val="002C511F"/>
    <w:rsid w:val="002C5D23"/>
    <w:rsid w:val="002C678F"/>
    <w:rsid w:val="002C6AA6"/>
    <w:rsid w:val="002C6CA0"/>
    <w:rsid w:val="002C7CC3"/>
    <w:rsid w:val="002D039A"/>
    <w:rsid w:val="002D2AD6"/>
    <w:rsid w:val="002D32DE"/>
    <w:rsid w:val="002D3476"/>
    <w:rsid w:val="002D36E9"/>
    <w:rsid w:val="002D57F1"/>
    <w:rsid w:val="002D5E45"/>
    <w:rsid w:val="002D6C5B"/>
    <w:rsid w:val="002D7FA5"/>
    <w:rsid w:val="002E0AB2"/>
    <w:rsid w:val="002E199C"/>
    <w:rsid w:val="002E1A4D"/>
    <w:rsid w:val="002E1D82"/>
    <w:rsid w:val="002E2278"/>
    <w:rsid w:val="002E2C33"/>
    <w:rsid w:val="002E2FDD"/>
    <w:rsid w:val="002E399D"/>
    <w:rsid w:val="002E3C4B"/>
    <w:rsid w:val="002E425C"/>
    <w:rsid w:val="002E5695"/>
    <w:rsid w:val="002E59AE"/>
    <w:rsid w:val="002E62CD"/>
    <w:rsid w:val="002E67E1"/>
    <w:rsid w:val="002E6B53"/>
    <w:rsid w:val="002E70A5"/>
    <w:rsid w:val="002E7759"/>
    <w:rsid w:val="002F038F"/>
    <w:rsid w:val="002F15E8"/>
    <w:rsid w:val="002F1A2A"/>
    <w:rsid w:val="002F2017"/>
    <w:rsid w:val="002F267D"/>
    <w:rsid w:val="002F3271"/>
    <w:rsid w:val="002F453C"/>
    <w:rsid w:val="002F45FA"/>
    <w:rsid w:val="002F4A5F"/>
    <w:rsid w:val="002F50D4"/>
    <w:rsid w:val="002F54A6"/>
    <w:rsid w:val="002F5C1D"/>
    <w:rsid w:val="002F6773"/>
    <w:rsid w:val="002F6FF9"/>
    <w:rsid w:val="002F715B"/>
    <w:rsid w:val="002F7224"/>
    <w:rsid w:val="002F7DB4"/>
    <w:rsid w:val="00300579"/>
    <w:rsid w:val="003006FC"/>
    <w:rsid w:val="0030118D"/>
    <w:rsid w:val="00302A13"/>
    <w:rsid w:val="0030322A"/>
    <w:rsid w:val="003036FC"/>
    <w:rsid w:val="00303734"/>
    <w:rsid w:val="00303BF4"/>
    <w:rsid w:val="00304218"/>
    <w:rsid w:val="003048FE"/>
    <w:rsid w:val="00304E33"/>
    <w:rsid w:val="00305A92"/>
    <w:rsid w:val="00305C6B"/>
    <w:rsid w:val="00307551"/>
    <w:rsid w:val="00307762"/>
    <w:rsid w:val="003078C9"/>
    <w:rsid w:val="003079B9"/>
    <w:rsid w:val="0031031B"/>
    <w:rsid w:val="00311629"/>
    <w:rsid w:val="003119F7"/>
    <w:rsid w:val="003122D9"/>
    <w:rsid w:val="00312C60"/>
    <w:rsid w:val="00312F94"/>
    <w:rsid w:val="00313091"/>
    <w:rsid w:val="003131BB"/>
    <w:rsid w:val="00314766"/>
    <w:rsid w:val="00314C53"/>
    <w:rsid w:val="00314D06"/>
    <w:rsid w:val="0031578E"/>
    <w:rsid w:val="0031732B"/>
    <w:rsid w:val="00317BA1"/>
    <w:rsid w:val="00320D45"/>
    <w:rsid w:val="00320D90"/>
    <w:rsid w:val="00321A9E"/>
    <w:rsid w:val="00321FFD"/>
    <w:rsid w:val="00322618"/>
    <w:rsid w:val="0032296E"/>
    <w:rsid w:val="00322B23"/>
    <w:rsid w:val="00322C48"/>
    <w:rsid w:val="00322DA0"/>
    <w:rsid w:val="00322DB4"/>
    <w:rsid w:val="00322E23"/>
    <w:rsid w:val="00322E4A"/>
    <w:rsid w:val="003232E5"/>
    <w:rsid w:val="00323A44"/>
    <w:rsid w:val="00325440"/>
    <w:rsid w:val="00325E0E"/>
    <w:rsid w:val="00325EC3"/>
    <w:rsid w:val="003263A5"/>
    <w:rsid w:val="003266E1"/>
    <w:rsid w:val="00326B2D"/>
    <w:rsid w:val="00326D85"/>
    <w:rsid w:val="00327E5E"/>
    <w:rsid w:val="00330494"/>
    <w:rsid w:val="00330ABF"/>
    <w:rsid w:val="00330F14"/>
    <w:rsid w:val="00331F70"/>
    <w:rsid w:val="003325E1"/>
    <w:rsid w:val="0033382C"/>
    <w:rsid w:val="0033396F"/>
    <w:rsid w:val="003341C7"/>
    <w:rsid w:val="003344CB"/>
    <w:rsid w:val="00334C2C"/>
    <w:rsid w:val="00334C7B"/>
    <w:rsid w:val="00335BF3"/>
    <w:rsid w:val="00335C6E"/>
    <w:rsid w:val="003367D8"/>
    <w:rsid w:val="00336919"/>
    <w:rsid w:val="00336FC5"/>
    <w:rsid w:val="003376F3"/>
    <w:rsid w:val="00337D6A"/>
    <w:rsid w:val="00337EB6"/>
    <w:rsid w:val="0034002E"/>
    <w:rsid w:val="003403D9"/>
    <w:rsid w:val="00340402"/>
    <w:rsid w:val="00340FE3"/>
    <w:rsid w:val="0034104C"/>
    <w:rsid w:val="003414F0"/>
    <w:rsid w:val="00341629"/>
    <w:rsid w:val="003418EA"/>
    <w:rsid w:val="00341F56"/>
    <w:rsid w:val="003421A4"/>
    <w:rsid w:val="00342895"/>
    <w:rsid w:val="0034331A"/>
    <w:rsid w:val="00343DBE"/>
    <w:rsid w:val="00343FC0"/>
    <w:rsid w:val="00345080"/>
    <w:rsid w:val="003457E1"/>
    <w:rsid w:val="00345995"/>
    <w:rsid w:val="00345F81"/>
    <w:rsid w:val="003462D2"/>
    <w:rsid w:val="003463DE"/>
    <w:rsid w:val="0034680C"/>
    <w:rsid w:val="0034692D"/>
    <w:rsid w:val="00346C0C"/>
    <w:rsid w:val="00347180"/>
    <w:rsid w:val="003502A2"/>
    <w:rsid w:val="003505A4"/>
    <w:rsid w:val="003506C9"/>
    <w:rsid w:val="00351938"/>
    <w:rsid w:val="00351F62"/>
    <w:rsid w:val="00352721"/>
    <w:rsid w:val="00352D1E"/>
    <w:rsid w:val="0035306C"/>
    <w:rsid w:val="00353844"/>
    <w:rsid w:val="00353983"/>
    <w:rsid w:val="00353DA7"/>
    <w:rsid w:val="00353F2B"/>
    <w:rsid w:val="003566AC"/>
    <w:rsid w:val="003569B1"/>
    <w:rsid w:val="00356DC6"/>
    <w:rsid w:val="00360065"/>
    <w:rsid w:val="0036062F"/>
    <w:rsid w:val="00360AE5"/>
    <w:rsid w:val="00360E22"/>
    <w:rsid w:val="003612C6"/>
    <w:rsid w:val="00361690"/>
    <w:rsid w:val="003621F9"/>
    <w:rsid w:val="00362497"/>
    <w:rsid w:val="003626FD"/>
    <w:rsid w:val="0036289E"/>
    <w:rsid w:val="00362E7F"/>
    <w:rsid w:val="0036324D"/>
    <w:rsid w:val="003632CD"/>
    <w:rsid w:val="00363809"/>
    <w:rsid w:val="00363C2D"/>
    <w:rsid w:val="003641E9"/>
    <w:rsid w:val="0036458E"/>
    <w:rsid w:val="0036462B"/>
    <w:rsid w:val="00364C0C"/>
    <w:rsid w:val="00366524"/>
    <w:rsid w:val="00367224"/>
    <w:rsid w:val="003675D3"/>
    <w:rsid w:val="00370385"/>
    <w:rsid w:val="00370537"/>
    <w:rsid w:val="00371761"/>
    <w:rsid w:val="00371EA1"/>
    <w:rsid w:val="003720B8"/>
    <w:rsid w:val="00372AAC"/>
    <w:rsid w:val="00373B55"/>
    <w:rsid w:val="00374453"/>
    <w:rsid w:val="00374984"/>
    <w:rsid w:val="00375511"/>
    <w:rsid w:val="0037621D"/>
    <w:rsid w:val="003764BB"/>
    <w:rsid w:val="00376799"/>
    <w:rsid w:val="00377345"/>
    <w:rsid w:val="00377685"/>
    <w:rsid w:val="0037768C"/>
    <w:rsid w:val="003776B5"/>
    <w:rsid w:val="00377FBF"/>
    <w:rsid w:val="003802D5"/>
    <w:rsid w:val="00380FAA"/>
    <w:rsid w:val="00382BAD"/>
    <w:rsid w:val="00382D3A"/>
    <w:rsid w:val="00383860"/>
    <w:rsid w:val="00383F98"/>
    <w:rsid w:val="00383FE8"/>
    <w:rsid w:val="003856B8"/>
    <w:rsid w:val="00385BC0"/>
    <w:rsid w:val="003861EA"/>
    <w:rsid w:val="0038662A"/>
    <w:rsid w:val="003866CC"/>
    <w:rsid w:val="00386740"/>
    <w:rsid w:val="003879FA"/>
    <w:rsid w:val="00390AF7"/>
    <w:rsid w:val="00390C06"/>
    <w:rsid w:val="0039144F"/>
    <w:rsid w:val="00392677"/>
    <w:rsid w:val="003935B6"/>
    <w:rsid w:val="00393B7A"/>
    <w:rsid w:val="0039442D"/>
    <w:rsid w:val="00394828"/>
    <w:rsid w:val="00394CAF"/>
    <w:rsid w:val="003952A6"/>
    <w:rsid w:val="0039541C"/>
    <w:rsid w:val="00395CAE"/>
    <w:rsid w:val="00395DBC"/>
    <w:rsid w:val="003964AC"/>
    <w:rsid w:val="003964E8"/>
    <w:rsid w:val="00396636"/>
    <w:rsid w:val="003966BE"/>
    <w:rsid w:val="0039678B"/>
    <w:rsid w:val="003968BB"/>
    <w:rsid w:val="00396921"/>
    <w:rsid w:val="00396D58"/>
    <w:rsid w:val="003975D9"/>
    <w:rsid w:val="00397A94"/>
    <w:rsid w:val="003A016A"/>
    <w:rsid w:val="003A1A1F"/>
    <w:rsid w:val="003A256F"/>
    <w:rsid w:val="003A30C0"/>
    <w:rsid w:val="003A3E95"/>
    <w:rsid w:val="003A4440"/>
    <w:rsid w:val="003A4708"/>
    <w:rsid w:val="003A47AA"/>
    <w:rsid w:val="003A48C4"/>
    <w:rsid w:val="003A5D79"/>
    <w:rsid w:val="003A63C4"/>
    <w:rsid w:val="003A76E3"/>
    <w:rsid w:val="003A7A22"/>
    <w:rsid w:val="003B0022"/>
    <w:rsid w:val="003B0750"/>
    <w:rsid w:val="003B0B1B"/>
    <w:rsid w:val="003B170C"/>
    <w:rsid w:val="003B1775"/>
    <w:rsid w:val="003B1BF4"/>
    <w:rsid w:val="003B2971"/>
    <w:rsid w:val="003B2C38"/>
    <w:rsid w:val="003B2F9D"/>
    <w:rsid w:val="003B3A10"/>
    <w:rsid w:val="003B3CB8"/>
    <w:rsid w:val="003B4B50"/>
    <w:rsid w:val="003B538B"/>
    <w:rsid w:val="003B5417"/>
    <w:rsid w:val="003B5722"/>
    <w:rsid w:val="003B5780"/>
    <w:rsid w:val="003B5852"/>
    <w:rsid w:val="003B6616"/>
    <w:rsid w:val="003B6A21"/>
    <w:rsid w:val="003B6B82"/>
    <w:rsid w:val="003B6EB1"/>
    <w:rsid w:val="003B71CD"/>
    <w:rsid w:val="003B74F1"/>
    <w:rsid w:val="003B76BD"/>
    <w:rsid w:val="003B771D"/>
    <w:rsid w:val="003B7FFE"/>
    <w:rsid w:val="003C0041"/>
    <w:rsid w:val="003C0773"/>
    <w:rsid w:val="003C08F8"/>
    <w:rsid w:val="003C0E80"/>
    <w:rsid w:val="003C1CEF"/>
    <w:rsid w:val="003C21AD"/>
    <w:rsid w:val="003C28EE"/>
    <w:rsid w:val="003C3643"/>
    <w:rsid w:val="003C4139"/>
    <w:rsid w:val="003C4E84"/>
    <w:rsid w:val="003C5197"/>
    <w:rsid w:val="003C6378"/>
    <w:rsid w:val="003C63E7"/>
    <w:rsid w:val="003C679E"/>
    <w:rsid w:val="003C6AEC"/>
    <w:rsid w:val="003C7FAA"/>
    <w:rsid w:val="003D01BE"/>
    <w:rsid w:val="003D1258"/>
    <w:rsid w:val="003D1852"/>
    <w:rsid w:val="003D1928"/>
    <w:rsid w:val="003D1BAB"/>
    <w:rsid w:val="003D1F87"/>
    <w:rsid w:val="003D2969"/>
    <w:rsid w:val="003D2C53"/>
    <w:rsid w:val="003D2DFA"/>
    <w:rsid w:val="003D2E8D"/>
    <w:rsid w:val="003D3ADD"/>
    <w:rsid w:val="003D42E9"/>
    <w:rsid w:val="003D469B"/>
    <w:rsid w:val="003D47DB"/>
    <w:rsid w:val="003D63AE"/>
    <w:rsid w:val="003D6A67"/>
    <w:rsid w:val="003D6E95"/>
    <w:rsid w:val="003D754F"/>
    <w:rsid w:val="003E0070"/>
    <w:rsid w:val="003E0083"/>
    <w:rsid w:val="003E0B7B"/>
    <w:rsid w:val="003E1305"/>
    <w:rsid w:val="003E1916"/>
    <w:rsid w:val="003E1935"/>
    <w:rsid w:val="003E1BAA"/>
    <w:rsid w:val="003E28EA"/>
    <w:rsid w:val="003E2CF9"/>
    <w:rsid w:val="003E3057"/>
    <w:rsid w:val="003E389D"/>
    <w:rsid w:val="003E3972"/>
    <w:rsid w:val="003E3B9B"/>
    <w:rsid w:val="003E4050"/>
    <w:rsid w:val="003E4053"/>
    <w:rsid w:val="003E4781"/>
    <w:rsid w:val="003E48AF"/>
    <w:rsid w:val="003E4B7A"/>
    <w:rsid w:val="003E5204"/>
    <w:rsid w:val="003E53C9"/>
    <w:rsid w:val="003E5799"/>
    <w:rsid w:val="003E586B"/>
    <w:rsid w:val="003E75E8"/>
    <w:rsid w:val="003F143D"/>
    <w:rsid w:val="003F1C8E"/>
    <w:rsid w:val="003F2A7C"/>
    <w:rsid w:val="003F35CE"/>
    <w:rsid w:val="003F45E7"/>
    <w:rsid w:val="003F4692"/>
    <w:rsid w:val="003F4831"/>
    <w:rsid w:val="003F56E9"/>
    <w:rsid w:val="003F5809"/>
    <w:rsid w:val="003F59ED"/>
    <w:rsid w:val="003F63B2"/>
    <w:rsid w:val="003F6C52"/>
    <w:rsid w:val="003F74ED"/>
    <w:rsid w:val="003F7EDD"/>
    <w:rsid w:val="003F7F4C"/>
    <w:rsid w:val="00400622"/>
    <w:rsid w:val="00400F7F"/>
    <w:rsid w:val="004017F3"/>
    <w:rsid w:val="00401D00"/>
    <w:rsid w:val="0040220B"/>
    <w:rsid w:val="0040227A"/>
    <w:rsid w:val="004037B5"/>
    <w:rsid w:val="004037DB"/>
    <w:rsid w:val="00405BA6"/>
    <w:rsid w:val="00406545"/>
    <w:rsid w:val="004070C7"/>
    <w:rsid w:val="0040733D"/>
    <w:rsid w:val="00407C51"/>
    <w:rsid w:val="00410546"/>
    <w:rsid w:val="00410C22"/>
    <w:rsid w:val="004110BF"/>
    <w:rsid w:val="0041210D"/>
    <w:rsid w:val="004124E5"/>
    <w:rsid w:val="004133D9"/>
    <w:rsid w:val="004136A4"/>
    <w:rsid w:val="00413ACC"/>
    <w:rsid w:val="00413B42"/>
    <w:rsid w:val="00414000"/>
    <w:rsid w:val="0041412E"/>
    <w:rsid w:val="00414588"/>
    <w:rsid w:val="00414650"/>
    <w:rsid w:val="00414DEE"/>
    <w:rsid w:val="00414F80"/>
    <w:rsid w:val="0041505E"/>
    <w:rsid w:val="00415248"/>
    <w:rsid w:val="00415D2F"/>
    <w:rsid w:val="00415D81"/>
    <w:rsid w:val="00415E44"/>
    <w:rsid w:val="00415EC8"/>
    <w:rsid w:val="00416018"/>
    <w:rsid w:val="0041656C"/>
    <w:rsid w:val="00416640"/>
    <w:rsid w:val="004169CF"/>
    <w:rsid w:val="00416B28"/>
    <w:rsid w:val="00416C74"/>
    <w:rsid w:val="00416E2E"/>
    <w:rsid w:val="00416E47"/>
    <w:rsid w:val="00416FBB"/>
    <w:rsid w:val="0041736A"/>
    <w:rsid w:val="00417857"/>
    <w:rsid w:val="004203B3"/>
    <w:rsid w:val="004207D1"/>
    <w:rsid w:val="00421494"/>
    <w:rsid w:val="00423CC6"/>
    <w:rsid w:val="004242AB"/>
    <w:rsid w:val="004243E4"/>
    <w:rsid w:val="00424A23"/>
    <w:rsid w:val="00425649"/>
    <w:rsid w:val="004256DB"/>
    <w:rsid w:val="00426377"/>
    <w:rsid w:val="00426F6E"/>
    <w:rsid w:val="0042756F"/>
    <w:rsid w:val="00427EB9"/>
    <w:rsid w:val="0043094F"/>
    <w:rsid w:val="00430DFE"/>
    <w:rsid w:val="0043142A"/>
    <w:rsid w:val="004314AA"/>
    <w:rsid w:val="0043154D"/>
    <w:rsid w:val="004320AF"/>
    <w:rsid w:val="004324CB"/>
    <w:rsid w:val="00432861"/>
    <w:rsid w:val="00432A5C"/>
    <w:rsid w:val="00433AFB"/>
    <w:rsid w:val="00434348"/>
    <w:rsid w:val="004348B6"/>
    <w:rsid w:val="00434C82"/>
    <w:rsid w:val="004351AE"/>
    <w:rsid w:val="00435F74"/>
    <w:rsid w:val="004362FF"/>
    <w:rsid w:val="00436434"/>
    <w:rsid w:val="00437480"/>
    <w:rsid w:val="004374CE"/>
    <w:rsid w:val="00440459"/>
    <w:rsid w:val="00441D54"/>
    <w:rsid w:val="00441FD9"/>
    <w:rsid w:val="00442B37"/>
    <w:rsid w:val="00442B42"/>
    <w:rsid w:val="00442F5B"/>
    <w:rsid w:val="004432A7"/>
    <w:rsid w:val="00443657"/>
    <w:rsid w:val="00444C9C"/>
    <w:rsid w:val="00445134"/>
    <w:rsid w:val="00445301"/>
    <w:rsid w:val="00445567"/>
    <w:rsid w:val="00445796"/>
    <w:rsid w:val="00445DCD"/>
    <w:rsid w:val="004463D2"/>
    <w:rsid w:val="00446843"/>
    <w:rsid w:val="00446FA6"/>
    <w:rsid w:val="00450485"/>
    <w:rsid w:val="00450691"/>
    <w:rsid w:val="004506CC"/>
    <w:rsid w:val="0045095A"/>
    <w:rsid w:val="00450DB1"/>
    <w:rsid w:val="00450DBF"/>
    <w:rsid w:val="004512B6"/>
    <w:rsid w:val="004512DD"/>
    <w:rsid w:val="00451B03"/>
    <w:rsid w:val="00452135"/>
    <w:rsid w:val="0045302D"/>
    <w:rsid w:val="0045416C"/>
    <w:rsid w:val="00454ACE"/>
    <w:rsid w:val="00454FB1"/>
    <w:rsid w:val="0045554F"/>
    <w:rsid w:val="0045616D"/>
    <w:rsid w:val="0045713D"/>
    <w:rsid w:val="0046007D"/>
    <w:rsid w:val="00460610"/>
    <w:rsid w:val="00460966"/>
    <w:rsid w:val="00460DE0"/>
    <w:rsid w:val="0046187A"/>
    <w:rsid w:val="00461FBD"/>
    <w:rsid w:val="00462259"/>
    <w:rsid w:val="004623C8"/>
    <w:rsid w:val="00462C40"/>
    <w:rsid w:val="004632AE"/>
    <w:rsid w:val="0046382A"/>
    <w:rsid w:val="0046440A"/>
    <w:rsid w:val="00464FC5"/>
    <w:rsid w:val="0046500F"/>
    <w:rsid w:val="00465BB2"/>
    <w:rsid w:val="00465C0E"/>
    <w:rsid w:val="00465E86"/>
    <w:rsid w:val="00466536"/>
    <w:rsid w:val="00466902"/>
    <w:rsid w:val="00466CC6"/>
    <w:rsid w:val="00466EC8"/>
    <w:rsid w:val="00467B7E"/>
    <w:rsid w:val="00467D31"/>
    <w:rsid w:val="00470497"/>
    <w:rsid w:val="00470540"/>
    <w:rsid w:val="0047108C"/>
    <w:rsid w:val="0047140D"/>
    <w:rsid w:val="00471693"/>
    <w:rsid w:val="004718A0"/>
    <w:rsid w:val="00471A4A"/>
    <w:rsid w:val="00471AC7"/>
    <w:rsid w:val="00471DEA"/>
    <w:rsid w:val="00472077"/>
    <w:rsid w:val="004721E5"/>
    <w:rsid w:val="004727DD"/>
    <w:rsid w:val="004736BE"/>
    <w:rsid w:val="004748BC"/>
    <w:rsid w:val="00474DB0"/>
    <w:rsid w:val="00475B3A"/>
    <w:rsid w:val="0047787C"/>
    <w:rsid w:val="0047791F"/>
    <w:rsid w:val="00477E41"/>
    <w:rsid w:val="00480B1A"/>
    <w:rsid w:val="0048132E"/>
    <w:rsid w:val="00481E5A"/>
    <w:rsid w:val="004841BF"/>
    <w:rsid w:val="00484642"/>
    <w:rsid w:val="004849FC"/>
    <w:rsid w:val="00485200"/>
    <w:rsid w:val="00485947"/>
    <w:rsid w:val="00485BF0"/>
    <w:rsid w:val="004866AB"/>
    <w:rsid w:val="00486765"/>
    <w:rsid w:val="00486F12"/>
    <w:rsid w:val="00486FEE"/>
    <w:rsid w:val="00487E5C"/>
    <w:rsid w:val="004909E3"/>
    <w:rsid w:val="00490D5E"/>
    <w:rsid w:val="00490D63"/>
    <w:rsid w:val="00491485"/>
    <w:rsid w:val="004914D7"/>
    <w:rsid w:val="0049159A"/>
    <w:rsid w:val="004916C3"/>
    <w:rsid w:val="00491771"/>
    <w:rsid w:val="00491DC4"/>
    <w:rsid w:val="00492444"/>
    <w:rsid w:val="00492EBB"/>
    <w:rsid w:val="00492EC9"/>
    <w:rsid w:val="00492FBC"/>
    <w:rsid w:val="00493723"/>
    <w:rsid w:val="004937C4"/>
    <w:rsid w:val="00494580"/>
    <w:rsid w:val="004947CA"/>
    <w:rsid w:val="00494986"/>
    <w:rsid w:val="00494B72"/>
    <w:rsid w:val="00494D97"/>
    <w:rsid w:val="00494E71"/>
    <w:rsid w:val="00495251"/>
    <w:rsid w:val="00496A52"/>
    <w:rsid w:val="00496E12"/>
    <w:rsid w:val="0049775B"/>
    <w:rsid w:val="0049789D"/>
    <w:rsid w:val="00497A6B"/>
    <w:rsid w:val="004A0EF3"/>
    <w:rsid w:val="004A1EE5"/>
    <w:rsid w:val="004A2169"/>
    <w:rsid w:val="004A220E"/>
    <w:rsid w:val="004A2341"/>
    <w:rsid w:val="004A2705"/>
    <w:rsid w:val="004A2845"/>
    <w:rsid w:val="004A34FB"/>
    <w:rsid w:val="004A363A"/>
    <w:rsid w:val="004A3C18"/>
    <w:rsid w:val="004A3FB0"/>
    <w:rsid w:val="004A4033"/>
    <w:rsid w:val="004A427F"/>
    <w:rsid w:val="004A4681"/>
    <w:rsid w:val="004A46ED"/>
    <w:rsid w:val="004A4B87"/>
    <w:rsid w:val="004A4EB4"/>
    <w:rsid w:val="004A5675"/>
    <w:rsid w:val="004A5B49"/>
    <w:rsid w:val="004A696A"/>
    <w:rsid w:val="004A6F10"/>
    <w:rsid w:val="004A70D8"/>
    <w:rsid w:val="004B06AC"/>
    <w:rsid w:val="004B0900"/>
    <w:rsid w:val="004B0DD3"/>
    <w:rsid w:val="004B2637"/>
    <w:rsid w:val="004B27C3"/>
    <w:rsid w:val="004B2D46"/>
    <w:rsid w:val="004B38A3"/>
    <w:rsid w:val="004B476B"/>
    <w:rsid w:val="004B5327"/>
    <w:rsid w:val="004B5A8B"/>
    <w:rsid w:val="004B5B7D"/>
    <w:rsid w:val="004B7B97"/>
    <w:rsid w:val="004B7CDD"/>
    <w:rsid w:val="004B7E66"/>
    <w:rsid w:val="004C0202"/>
    <w:rsid w:val="004C109B"/>
    <w:rsid w:val="004C27ED"/>
    <w:rsid w:val="004C2B6C"/>
    <w:rsid w:val="004C2E14"/>
    <w:rsid w:val="004C2EA4"/>
    <w:rsid w:val="004C445B"/>
    <w:rsid w:val="004C45A9"/>
    <w:rsid w:val="004C5366"/>
    <w:rsid w:val="004C549F"/>
    <w:rsid w:val="004C55A4"/>
    <w:rsid w:val="004C607A"/>
    <w:rsid w:val="004C7E0C"/>
    <w:rsid w:val="004D08A5"/>
    <w:rsid w:val="004D0A1D"/>
    <w:rsid w:val="004D104C"/>
    <w:rsid w:val="004D1388"/>
    <w:rsid w:val="004D26B8"/>
    <w:rsid w:val="004D2A6A"/>
    <w:rsid w:val="004D2C8D"/>
    <w:rsid w:val="004D32DA"/>
    <w:rsid w:val="004D36B8"/>
    <w:rsid w:val="004D3F60"/>
    <w:rsid w:val="004D4413"/>
    <w:rsid w:val="004D4D96"/>
    <w:rsid w:val="004D5D48"/>
    <w:rsid w:val="004D62B9"/>
    <w:rsid w:val="004D64A9"/>
    <w:rsid w:val="004D7D87"/>
    <w:rsid w:val="004E046D"/>
    <w:rsid w:val="004E0BCA"/>
    <w:rsid w:val="004E1664"/>
    <w:rsid w:val="004E17E7"/>
    <w:rsid w:val="004E2104"/>
    <w:rsid w:val="004E2168"/>
    <w:rsid w:val="004E4B33"/>
    <w:rsid w:val="004E50D5"/>
    <w:rsid w:val="004E5252"/>
    <w:rsid w:val="004E5370"/>
    <w:rsid w:val="004E5D67"/>
    <w:rsid w:val="004E6458"/>
    <w:rsid w:val="004E6AD0"/>
    <w:rsid w:val="004F027E"/>
    <w:rsid w:val="004F0413"/>
    <w:rsid w:val="004F07BB"/>
    <w:rsid w:val="004F23B8"/>
    <w:rsid w:val="004F305B"/>
    <w:rsid w:val="004F3598"/>
    <w:rsid w:val="004F3880"/>
    <w:rsid w:val="004F41E6"/>
    <w:rsid w:val="004F4F00"/>
    <w:rsid w:val="004F699C"/>
    <w:rsid w:val="004F6E73"/>
    <w:rsid w:val="004F7085"/>
    <w:rsid w:val="004F7397"/>
    <w:rsid w:val="004F7C63"/>
    <w:rsid w:val="005003BD"/>
    <w:rsid w:val="00501545"/>
    <w:rsid w:val="00501986"/>
    <w:rsid w:val="00502199"/>
    <w:rsid w:val="0050221C"/>
    <w:rsid w:val="00502240"/>
    <w:rsid w:val="00502878"/>
    <w:rsid w:val="005028D4"/>
    <w:rsid w:val="00503C2A"/>
    <w:rsid w:val="00503E44"/>
    <w:rsid w:val="005042A3"/>
    <w:rsid w:val="005045CA"/>
    <w:rsid w:val="00504CC4"/>
    <w:rsid w:val="00504EE2"/>
    <w:rsid w:val="00505A82"/>
    <w:rsid w:val="00506703"/>
    <w:rsid w:val="00506D00"/>
    <w:rsid w:val="00506E62"/>
    <w:rsid w:val="00506F56"/>
    <w:rsid w:val="00510064"/>
    <w:rsid w:val="005100A9"/>
    <w:rsid w:val="005100D4"/>
    <w:rsid w:val="005100D5"/>
    <w:rsid w:val="00510C0F"/>
    <w:rsid w:val="00510FAC"/>
    <w:rsid w:val="005111DC"/>
    <w:rsid w:val="00511A03"/>
    <w:rsid w:val="00511B8E"/>
    <w:rsid w:val="0051224E"/>
    <w:rsid w:val="005125D4"/>
    <w:rsid w:val="00512850"/>
    <w:rsid w:val="00512C9B"/>
    <w:rsid w:val="005133F5"/>
    <w:rsid w:val="00513BEC"/>
    <w:rsid w:val="005140DD"/>
    <w:rsid w:val="00514913"/>
    <w:rsid w:val="00515F4E"/>
    <w:rsid w:val="005169F7"/>
    <w:rsid w:val="00516C78"/>
    <w:rsid w:val="00517216"/>
    <w:rsid w:val="0051763A"/>
    <w:rsid w:val="00517A47"/>
    <w:rsid w:val="00517DF4"/>
    <w:rsid w:val="00521AB8"/>
    <w:rsid w:val="005229CF"/>
    <w:rsid w:val="00523480"/>
    <w:rsid w:val="00523EAF"/>
    <w:rsid w:val="00524EB7"/>
    <w:rsid w:val="005255A4"/>
    <w:rsid w:val="00525A2F"/>
    <w:rsid w:val="00525B8D"/>
    <w:rsid w:val="00526945"/>
    <w:rsid w:val="00526E6E"/>
    <w:rsid w:val="00526ECF"/>
    <w:rsid w:val="005271CC"/>
    <w:rsid w:val="0052751E"/>
    <w:rsid w:val="0053000E"/>
    <w:rsid w:val="00530F03"/>
    <w:rsid w:val="0053185F"/>
    <w:rsid w:val="00531B0D"/>
    <w:rsid w:val="00532DC8"/>
    <w:rsid w:val="00533643"/>
    <w:rsid w:val="00533CD8"/>
    <w:rsid w:val="00534028"/>
    <w:rsid w:val="0053592D"/>
    <w:rsid w:val="00535A90"/>
    <w:rsid w:val="00535BF7"/>
    <w:rsid w:val="00536200"/>
    <w:rsid w:val="00536291"/>
    <w:rsid w:val="00536566"/>
    <w:rsid w:val="00536826"/>
    <w:rsid w:val="0053694C"/>
    <w:rsid w:val="00536ECC"/>
    <w:rsid w:val="00537BDB"/>
    <w:rsid w:val="00537FBC"/>
    <w:rsid w:val="005400D1"/>
    <w:rsid w:val="00540B9A"/>
    <w:rsid w:val="005445D2"/>
    <w:rsid w:val="005447F5"/>
    <w:rsid w:val="005450A2"/>
    <w:rsid w:val="0054698B"/>
    <w:rsid w:val="00546B45"/>
    <w:rsid w:val="00547989"/>
    <w:rsid w:val="00547CCB"/>
    <w:rsid w:val="00547D63"/>
    <w:rsid w:val="00550210"/>
    <w:rsid w:val="0055042B"/>
    <w:rsid w:val="0055063D"/>
    <w:rsid w:val="0055068F"/>
    <w:rsid w:val="00550EDE"/>
    <w:rsid w:val="00551027"/>
    <w:rsid w:val="00551364"/>
    <w:rsid w:val="00552055"/>
    <w:rsid w:val="00552309"/>
    <w:rsid w:val="0055250D"/>
    <w:rsid w:val="005525A4"/>
    <w:rsid w:val="00553792"/>
    <w:rsid w:val="00554134"/>
    <w:rsid w:val="00554FB1"/>
    <w:rsid w:val="0055505A"/>
    <w:rsid w:val="00555B8D"/>
    <w:rsid w:val="005565A5"/>
    <w:rsid w:val="00556B84"/>
    <w:rsid w:val="005576F8"/>
    <w:rsid w:val="0055783C"/>
    <w:rsid w:val="0056031F"/>
    <w:rsid w:val="00560BDA"/>
    <w:rsid w:val="00560C10"/>
    <w:rsid w:val="00560C89"/>
    <w:rsid w:val="00560D6D"/>
    <w:rsid w:val="005619E2"/>
    <w:rsid w:val="00561AC6"/>
    <w:rsid w:val="005625C4"/>
    <w:rsid w:val="00562877"/>
    <w:rsid w:val="00562BDC"/>
    <w:rsid w:val="00562F5E"/>
    <w:rsid w:val="00563D27"/>
    <w:rsid w:val="005640E9"/>
    <w:rsid w:val="00564610"/>
    <w:rsid w:val="00564C97"/>
    <w:rsid w:val="00565203"/>
    <w:rsid w:val="00566951"/>
    <w:rsid w:val="00566BF1"/>
    <w:rsid w:val="00567743"/>
    <w:rsid w:val="005704BC"/>
    <w:rsid w:val="00570B3D"/>
    <w:rsid w:val="005710CF"/>
    <w:rsid w:val="005712E2"/>
    <w:rsid w:val="00572252"/>
    <w:rsid w:val="00572AF6"/>
    <w:rsid w:val="00572DAD"/>
    <w:rsid w:val="00573395"/>
    <w:rsid w:val="005733E3"/>
    <w:rsid w:val="00573831"/>
    <w:rsid w:val="00573B1A"/>
    <w:rsid w:val="00574757"/>
    <w:rsid w:val="005750B6"/>
    <w:rsid w:val="005753FA"/>
    <w:rsid w:val="00580C06"/>
    <w:rsid w:val="00580E4F"/>
    <w:rsid w:val="00581277"/>
    <w:rsid w:val="00581FF9"/>
    <w:rsid w:val="00583C68"/>
    <w:rsid w:val="00583D6D"/>
    <w:rsid w:val="0058420D"/>
    <w:rsid w:val="0058476F"/>
    <w:rsid w:val="00585465"/>
    <w:rsid w:val="0058574A"/>
    <w:rsid w:val="00586C17"/>
    <w:rsid w:val="005873FE"/>
    <w:rsid w:val="005918F5"/>
    <w:rsid w:val="00591B11"/>
    <w:rsid w:val="00591D77"/>
    <w:rsid w:val="005928A6"/>
    <w:rsid w:val="00592AB8"/>
    <w:rsid w:val="00592CE8"/>
    <w:rsid w:val="00593488"/>
    <w:rsid w:val="005937D5"/>
    <w:rsid w:val="00593906"/>
    <w:rsid w:val="00594E49"/>
    <w:rsid w:val="00594F54"/>
    <w:rsid w:val="00595C42"/>
    <w:rsid w:val="005960F3"/>
    <w:rsid w:val="005963DD"/>
    <w:rsid w:val="00596766"/>
    <w:rsid w:val="00596C20"/>
    <w:rsid w:val="00596DF8"/>
    <w:rsid w:val="005977B3"/>
    <w:rsid w:val="0059799B"/>
    <w:rsid w:val="00597F57"/>
    <w:rsid w:val="005A0AD1"/>
    <w:rsid w:val="005A10D7"/>
    <w:rsid w:val="005A1833"/>
    <w:rsid w:val="005A1910"/>
    <w:rsid w:val="005A30A4"/>
    <w:rsid w:val="005A32A1"/>
    <w:rsid w:val="005A337E"/>
    <w:rsid w:val="005A348A"/>
    <w:rsid w:val="005A3C84"/>
    <w:rsid w:val="005A482A"/>
    <w:rsid w:val="005A59C2"/>
    <w:rsid w:val="005A5AE8"/>
    <w:rsid w:val="005A5CF8"/>
    <w:rsid w:val="005A6324"/>
    <w:rsid w:val="005A7065"/>
    <w:rsid w:val="005A78FA"/>
    <w:rsid w:val="005B02C7"/>
    <w:rsid w:val="005B034E"/>
    <w:rsid w:val="005B106F"/>
    <w:rsid w:val="005B19D8"/>
    <w:rsid w:val="005B202A"/>
    <w:rsid w:val="005B2126"/>
    <w:rsid w:val="005B256B"/>
    <w:rsid w:val="005B2655"/>
    <w:rsid w:val="005B2865"/>
    <w:rsid w:val="005B30CA"/>
    <w:rsid w:val="005B36C6"/>
    <w:rsid w:val="005B3837"/>
    <w:rsid w:val="005B38E2"/>
    <w:rsid w:val="005B438F"/>
    <w:rsid w:val="005B54BB"/>
    <w:rsid w:val="005B5AB1"/>
    <w:rsid w:val="005B66CC"/>
    <w:rsid w:val="005C006F"/>
    <w:rsid w:val="005C060A"/>
    <w:rsid w:val="005C08AC"/>
    <w:rsid w:val="005C09D9"/>
    <w:rsid w:val="005C1926"/>
    <w:rsid w:val="005C2637"/>
    <w:rsid w:val="005C2715"/>
    <w:rsid w:val="005C3012"/>
    <w:rsid w:val="005C354F"/>
    <w:rsid w:val="005C3E9D"/>
    <w:rsid w:val="005C436E"/>
    <w:rsid w:val="005C4F87"/>
    <w:rsid w:val="005C6AF4"/>
    <w:rsid w:val="005C6D48"/>
    <w:rsid w:val="005C6EC5"/>
    <w:rsid w:val="005C7058"/>
    <w:rsid w:val="005C722F"/>
    <w:rsid w:val="005C757C"/>
    <w:rsid w:val="005D02F5"/>
    <w:rsid w:val="005D0420"/>
    <w:rsid w:val="005D0E4E"/>
    <w:rsid w:val="005D105C"/>
    <w:rsid w:val="005D1061"/>
    <w:rsid w:val="005D13CF"/>
    <w:rsid w:val="005D1500"/>
    <w:rsid w:val="005D1C14"/>
    <w:rsid w:val="005D2452"/>
    <w:rsid w:val="005D246B"/>
    <w:rsid w:val="005D24C2"/>
    <w:rsid w:val="005D2ABE"/>
    <w:rsid w:val="005D2F9E"/>
    <w:rsid w:val="005D2FAA"/>
    <w:rsid w:val="005D32B4"/>
    <w:rsid w:val="005D355E"/>
    <w:rsid w:val="005D3B39"/>
    <w:rsid w:val="005D3CCB"/>
    <w:rsid w:val="005D5850"/>
    <w:rsid w:val="005D5F64"/>
    <w:rsid w:val="005D68D7"/>
    <w:rsid w:val="005D73D9"/>
    <w:rsid w:val="005D7623"/>
    <w:rsid w:val="005D79F0"/>
    <w:rsid w:val="005E0634"/>
    <w:rsid w:val="005E0FFD"/>
    <w:rsid w:val="005E1D1F"/>
    <w:rsid w:val="005E249F"/>
    <w:rsid w:val="005E31BB"/>
    <w:rsid w:val="005E419E"/>
    <w:rsid w:val="005E447A"/>
    <w:rsid w:val="005E4A0F"/>
    <w:rsid w:val="005E5103"/>
    <w:rsid w:val="005E56BB"/>
    <w:rsid w:val="005E5F50"/>
    <w:rsid w:val="005E60B9"/>
    <w:rsid w:val="005E61AF"/>
    <w:rsid w:val="005E63CD"/>
    <w:rsid w:val="005E697F"/>
    <w:rsid w:val="005E6CAB"/>
    <w:rsid w:val="005E7491"/>
    <w:rsid w:val="005E7AA5"/>
    <w:rsid w:val="005F0199"/>
    <w:rsid w:val="005F025E"/>
    <w:rsid w:val="005F0303"/>
    <w:rsid w:val="005F09FD"/>
    <w:rsid w:val="005F0D75"/>
    <w:rsid w:val="005F103F"/>
    <w:rsid w:val="005F14E3"/>
    <w:rsid w:val="005F1DF8"/>
    <w:rsid w:val="005F2579"/>
    <w:rsid w:val="005F273C"/>
    <w:rsid w:val="005F27BF"/>
    <w:rsid w:val="005F33F1"/>
    <w:rsid w:val="005F3F24"/>
    <w:rsid w:val="005F52B3"/>
    <w:rsid w:val="005F6630"/>
    <w:rsid w:val="005F6A34"/>
    <w:rsid w:val="005F7B50"/>
    <w:rsid w:val="006004F8"/>
    <w:rsid w:val="00601351"/>
    <w:rsid w:val="00601352"/>
    <w:rsid w:val="00602375"/>
    <w:rsid w:val="00602883"/>
    <w:rsid w:val="006028B0"/>
    <w:rsid w:val="00602A52"/>
    <w:rsid w:val="006030C8"/>
    <w:rsid w:val="00603EA5"/>
    <w:rsid w:val="006043F8"/>
    <w:rsid w:val="0060442E"/>
    <w:rsid w:val="0060445B"/>
    <w:rsid w:val="0060490D"/>
    <w:rsid w:val="00604B6B"/>
    <w:rsid w:val="00604E5D"/>
    <w:rsid w:val="006051C8"/>
    <w:rsid w:val="006055F8"/>
    <w:rsid w:val="00605FE3"/>
    <w:rsid w:val="00606564"/>
    <w:rsid w:val="0060675D"/>
    <w:rsid w:val="00606B68"/>
    <w:rsid w:val="00606C09"/>
    <w:rsid w:val="00606D81"/>
    <w:rsid w:val="006070AD"/>
    <w:rsid w:val="006070B6"/>
    <w:rsid w:val="00607775"/>
    <w:rsid w:val="00610520"/>
    <w:rsid w:val="00610A40"/>
    <w:rsid w:val="00610A8E"/>
    <w:rsid w:val="00610C3D"/>
    <w:rsid w:val="00610CDB"/>
    <w:rsid w:val="00610DBC"/>
    <w:rsid w:val="00611B61"/>
    <w:rsid w:val="00612065"/>
    <w:rsid w:val="00613181"/>
    <w:rsid w:val="006131EA"/>
    <w:rsid w:val="00613C92"/>
    <w:rsid w:val="0061477C"/>
    <w:rsid w:val="0061572E"/>
    <w:rsid w:val="00615D5A"/>
    <w:rsid w:val="006161A4"/>
    <w:rsid w:val="00616470"/>
    <w:rsid w:val="006166B2"/>
    <w:rsid w:val="00617074"/>
    <w:rsid w:val="00617235"/>
    <w:rsid w:val="0061727D"/>
    <w:rsid w:val="00617CEB"/>
    <w:rsid w:val="00617F32"/>
    <w:rsid w:val="006205C1"/>
    <w:rsid w:val="006206F2"/>
    <w:rsid w:val="00620C29"/>
    <w:rsid w:val="00620C2F"/>
    <w:rsid w:val="0062135B"/>
    <w:rsid w:val="006216E0"/>
    <w:rsid w:val="00622277"/>
    <w:rsid w:val="0062245A"/>
    <w:rsid w:val="0062296E"/>
    <w:rsid w:val="0062307E"/>
    <w:rsid w:val="00623142"/>
    <w:rsid w:val="00623E27"/>
    <w:rsid w:val="006262D5"/>
    <w:rsid w:val="0062641D"/>
    <w:rsid w:val="00627922"/>
    <w:rsid w:val="00627C8A"/>
    <w:rsid w:val="0063111E"/>
    <w:rsid w:val="00631219"/>
    <w:rsid w:val="00631516"/>
    <w:rsid w:val="0063187F"/>
    <w:rsid w:val="00631C01"/>
    <w:rsid w:val="006322C0"/>
    <w:rsid w:val="006323A3"/>
    <w:rsid w:val="00632F9D"/>
    <w:rsid w:val="00633A96"/>
    <w:rsid w:val="00634085"/>
    <w:rsid w:val="00634770"/>
    <w:rsid w:val="006348C5"/>
    <w:rsid w:val="00634DA6"/>
    <w:rsid w:val="00635BB6"/>
    <w:rsid w:val="00635DA1"/>
    <w:rsid w:val="00636EB0"/>
    <w:rsid w:val="00637251"/>
    <w:rsid w:val="00637AE4"/>
    <w:rsid w:val="00637D17"/>
    <w:rsid w:val="0064124D"/>
    <w:rsid w:val="00643422"/>
    <w:rsid w:val="00643F4F"/>
    <w:rsid w:val="00644692"/>
    <w:rsid w:val="00644860"/>
    <w:rsid w:val="00644AAA"/>
    <w:rsid w:val="00644FC8"/>
    <w:rsid w:val="0064558D"/>
    <w:rsid w:val="00645DD7"/>
    <w:rsid w:val="006466DA"/>
    <w:rsid w:val="006475CE"/>
    <w:rsid w:val="0064765E"/>
    <w:rsid w:val="00647D04"/>
    <w:rsid w:val="00647D08"/>
    <w:rsid w:val="00647FAB"/>
    <w:rsid w:val="0065008E"/>
    <w:rsid w:val="006506BD"/>
    <w:rsid w:val="00650819"/>
    <w:rsid w:val="00651292"/>
    <w:rsid w:val="006519A3"/>
    <w:rsid w:val="00652752"/>
    <w:rsid w:val="0065362E"/>
    <w:rsid w:val="00653F37"/>
    <w:rsid w:val="006541C5"/>
    <w:rsid w:val="006553BC"/>
    <w:rsid w:val="006555B4"/>
    <w:rsid w:val="00655DFF"/>
    <w:rsid w:val="00656117"/>
    <w:rsid w:val="00656F4F"/>
    <w:rsid w:val="00657D94"/>
    <w:rsid w:val="00660213"/>
    <w:rsid w:val="00660342"/>
    <w:rsid w:val="00660A9C"/>
    <w:rsid w:val="00660B61"/>
    <w:rsid w:val="006611F9"/>
    <w:rsid w:val="00661324"/>
    <w:rsid w:val="00661385"/>
    <w:rsid w:val="00661702"/>
    <w:rsid w:val="006627CB"/>
    <w:rsid w:val="00662EFC"/>
    <w:rsid w:val="00662F4B"/>
    <w:rsid w:val="0066310A"/>
    <w:rsid w:val="00664190"/>
    <w:rsid w:val="00665017"/>
    <w:rsid w:val="0066509E"/>
    <w:rsid w:val="006650DF"/>
    <w:rsid w:val="00665871"/>
    <w:rsid w:val="00665BAF"/>
    <w:rsid w:val="00665DDB"/>
    <w:rsid w:val="00666631"/>
    <w:rsid w:val="00666673"/>
    <w:rsid w:val="006674A7"/>
    <w:rsid w:val="00667636"/>
    <w:rsid w:val="006706A9"/>
    <w:rsid w:val="00670E5A"/>
    <w:rsid w:val="00670E63"/>
    <w:rsid w:val="00671171"/>
    <w:rsid w:val="006717A7"/>
    <w:rsid w:val="00671B0A"/>
    <w:rsid w:val="00671CD4"/>
    <w:rsid w:val="00671F77"/>
    <w:rsid w:val="00672ADF"/>
    <w:rsid w:val="006735F6"/>
    <w:rsid w:val="00675455"/>
    <w:rsid w:val="006754D6"/>
    <w:rsid w:val="0067785F"/>
    <w:rsid w:val="00677A81"/>
    <w:rsid w:val="00677CA4"/>
    <w:rsid w:val="00680749"/>
    <w:rsid w:val="00680E35"/>
    <w:rsid w:val="0068151B"/>
    <w:rsid w:val="0068165E"/>
    <w:rsid w:val="00681820"/>
    <w:rsid w:val="00681A41"/>
    <w:rsid w:val="00681C5F"/>
    <w:rsid w:val="00681D06"/>
    <w:rsid w:val="0068227A"/>
    <w:rsid w:val="00682EA6"/>
    <w:rsid w:val="00683A16"/>
    <w:rsid w:val="00683CA8"/>
    <w:rsid w:val="00684AF1"/>
    <w:rsid w:val="00684C7B"/>
    <w:rsid w:val="00685415"/>
    <w:rsid w:val="00685590"/>
    <w:rsid w:val="0068563F"/>
    <w:rsid w:val="0068574D"/>
    <w:rsid w:val="00685C6F"/>
    <w:rsid w:val="00686977"/>
    <w:rsid w:val="00686AAE"/>
    <w:rsid w:val="00686CB0"/>
    <w:rsid w:val="006871C2"/>
    <w:rsid w:val="006872FD"/>
    <w:rsid w:val="006878A5"/>
    <w:rsid w:val="006901BF"/>
    <w:rsid w:val="00690485"/>
    <w:rsid w:val="00690986"/>
    <w:rsid w:val="00690ECD"/>
    <w:rsid w:val="00691204"/>
    <w:rsid w:val="00692A88"/>
    <w:rsid w:val="00692D61"/>
    <w:rsid w:val="006948DF"/>
    <w:rsid w:val="006952DD"/>
    <w:rsid w:val="0069555C"/>
    <w:rsid w:val="00696007"/>
    <w:rsid w:val="00696C5A"/>
    <w:rsid w:val="00697A46"/>
    <w:rsid w:val="00697CB8"/>
    <w:rsid w:val="00697FBD"/>
    <w:rsid w:val="006A01D7"/>
    <w:rsid w:val="006A03CC"/>
    <w:rsid w:val="006A06BC"/>
    <w:rsid w:val="006A08F6"/>
    <w:rsid w:val="006A1108"/>
    <w:rsid w:val="006A1CC0"/>
    <w:rsid w:val="006A1EA1"/>
    <w:rsid w:val="006A2D58"/>
    <w:rsid w:val="006A3A42"/>
    <w:rsid w:val="006A3BD0"/>
    <w:rsid w:val="006A4B76"/>
    <w:rsid w:val="006A4BB2"/>
    <w:rsid w:val="006A4D61"/>
    <w:rsid w:val="006A4DF2"/>
    <w:rsid w:val="006A55C3"/>
    <w:rsid w:val="006A6B42"/>
    <w:rsid w:val="006B07CB"/>
    <w:rsid w:val="006B0B8A"/>
    <w:rsid w:val="006B16F9"/>
    <w:rsid w:val="006B1AFA"/>
    <w:rsid w:val="006B1E16"/>
    <w:rsid w:val="006B21CA"/>
    <w:rsid w:val="006B23D8"/>
    <w:rsid w:val="006B2817"/>
    <w:rsid w:val="006B2A1D"/>
    <w:rsid w:val="006B2F4E"/>
    <w:rsid w:val="006B3367"/>
    <w:rsid w:val="006B3BBF"/>
    <w:rsid w:val="006B40C4"/>
    <w:rsid w:val="006B4161"/>
    <w:rsid w:val="006B431E"/>
    <w:rsid w:val="006B4961"/>
    <w:rsid w:val="006B4E0E"/>
    <w:rsid w:val="006B4FE1"/>
    <w:rsid w:val="006B51F5"/>
    <w:rsid w:val="006B5C90"/>
    <w:rsid w:val="006B5E44"/>
    <w:rsid w:val="006B6854"/>
    <w:rsid w:val="006B71EA"/>
    <w:rsid w:val="006B73AB"/>
    <w:rsid w:val="006B763A"/>
    <w:rsid w:val="006B79B0"/>
    <w:rsid w:val="006C08A7"/>
    <w:rsid w:val="006C1547"/>
    <w:rsid w:val="006C220E"/>
    <w:rsid w:val="006C2ECA"/>
    <w:rsid w:val="006C335A"/>
    <w:rsid w:val="006C3EDE"/>
    <w:rsid w:val="006C3F87"/>
    <w:rsid w:val="006C477D"/>
    <w:rsid w:val="006C5268"/>
    <w:rsid w:val="006C52BC"/>
    <w:rsid w:val="006C56E6"/>
    <w:rsid w:val="006C6552"/>
    <w:rsid w:val="006C6EDD"/>
    <w:rsid w:val="006C6F0C"/>
    <w:rsid w:val="006C74BF"/>
    <w:rsid w:val="006D0DDF"/>
    <w:rsid w:val="006D1563"/>
    <w:rsid w:val="006D1B4C"/>
    <w:rsid w:val="006D1D97"/>
    <w:rsid w:val="006D2222"/>
    <w:rsid w:val="006D26CF"/>
    <w:rsid w:val="006D2727"/>
    <w:rsid w:val="006D2DA1"/>
    <w:rsid w:val="006D34FB"/>
    <w:rsid w:val="006D3B64"/>
    <w:rsid w:val="006D4626"/>
    <w:rsid w:val="006D6205"/>
    <w:rsid w:val="006D6295"/>
    <w:rsid w:val="006D6627"/>
    <w:rsid w:val="006D6A67"/>
    <w:rsid w:val="006D7532"/>
    <w:rsid w:val="006D7A97"/>
    <w:rsid w:val="006E1270"/>
    <w:rsid w:val="006E1470"/>
    <w:rsid w:val="006E151D"/>
    <w:rsid w:val="006E1E31"/>
    <w:rsid w:val="006E1FA7"/>
    <w:rsid w:val="006E27AC"/>
    <w:rsid w:val="006E286C"/>
    <w:rsid w:val="006E2E40"/>
    <w:rsid w:val="006E31BF"/>
    <w:rsid w:val="006E41FA"/>
    <w:rsid w:val="006E4674"/>
    <w:rsid w:val="006E4CB2"/>
    <w:rsid w:val="006E4E19"/>
    <w:rsid w:val="006E513F"/>
    <w:rsid w:val="006E516C"/>
    <w:rsid w:val="006E523E"/>
    <w:rsid w:val="006E5736"/>
    <w:rsid w:val="006E5DF9"/>
    <w:rsid w:val="006E739E"/>
    <w:rsid w:val="006F0316"/>
    <w:rsid w:val="006F061A"/>
    <w:rsid w:val="006F0B79"/>
    <w:rsid w:val="006F0BE5"/>
    <w:rsid w:val="006F1A4F"/>
    <w:rsid w:val="006F1B03"/>
    <w:rsid w:val="006F1D1C"/>
    <w:rsid w:val="006F2320"/>
    <w:rsid w:val="006F239E"/>
    <w:rsid w:val="006F24EA"/>
    <w:rsid w:val="006F2B98"/>
    <w:rsid w:val="006F30BC"/>
    <w:rsid w:val="006F4719"/>
    <w:rsid w:val="006F4CEA"/>
    <w:rsid w:val="006F4E3C"/>
    <w:rsid w:val="006F52D5"/>
    <w:rsid w:val="006F5408"/>
    <w:rsid w:val="006F5E61"/>
    <w:rsid w:val="006F5F23"/>
    <w:rsid w:val="006F66B9"/>
    <w:rsid w:val="006F6EED"/>
    <w:rsid w:val="00700391"/>
    <w:rsid w:val="0070065A"/>
    <w:rsid w:val="00701518"/>
    <w:rsid w:val="00701DE9"/>
    <w:rsid w:val="007022DA"/>
    <w:rsid w:val="00702B7C"/>
    <w:rsid w:val="00702E18"/>
    <w:rsid w:val="00703347"/>
    <w:rsid w:val="00703383"/>
    <w:rsid w:val="00703989"/>
    <w:rsid w:val="00703A08"/>
    <w:rsid w:val="00703F62"/>
    <w:rsid w:val="00705B99"/>
    <w:rsid w:val="007065BD"/>
    <w:rsid w:val="007066DA"/>
    <w:rsid w:val="00707593"/>
    <w:rsid w:val="00707739"/>
    <w:rsid w:val="007078A4"/>
    <w:rsid w:val="00707C72"/>
    <w:rsid w:val="00710515"/>
    <w:rsid w:val="00710B5B"/>
    <w:rsid w:val="007111F9"/>
    <w:rsid w:val="0071172C"/>
    <w:rsid w:val="00711A72"/>
    <w:rsid w:val="00712333"/>
    <w:rsid w:val="0071269D"/>
    <w:rsid w:val="0071395D"/>
    <w:rsid w:val="00713B4E"/>
    <w:rsid w:val="00713D41"/>
    <w:rsid w:val="00713E47"/>
    <w:rsid w:val="00714354"/>
    <w:rsid w:val="00714FA5"/>
    <w:rsid w:val="0071599E"/>
    <w:rsid w:val="00716135"/>
    <w:rsid w:val="007168F1"/>
    <w:rsid w:val="00716BA4"/>
    <w:rsid w:val="00716C06"/>
    <w:rsid w:val="007201E6"/>
    <w:rsid w:val="007202FD"/>
    <w:rsid w:val="00720ACD"/>
    <w:rsid w:val="0072129B"/>
    <w:rsid w:val="00721E39"/>
    <w:rsid w:val="007230FD"/>
    <w:rsid w:val="007239B9"/>
    <w:rsid w:val="007242AD"/>
    <w:rsid w:val="00724504"/>
    <w:rsid w:val="00724EA4"/>
    <w:rsid w:val="00725ACE"/>
    <w:rsid w:val="0072602C"/>
    <w:rsid w:val="007263B5"/>
    <w:rsid w:val="00726450"/>
    <w:rsid w:val="007264C2"/>
    <w:rsid w:val="007276A7"/>
    <w:rsid w:val="0073049A"/>
    <w:rsid w:val="00730D82"/>
    <w:rsid w:val="0073133C"/>
    <w:rsid w:val="007313A0"/>
    <w:rsid w:val="007315F2"/>
    <w:rsid w:val="007333F2"/>
    <w:rsid w:val="007342B2"/>
    <w:rsid w:val="007348C9"/>
    <w:rsid w:val="00734DAF"/>
    <w:rsid w:val="007351F1"/>
    <w:rsid w:val="007359EF"/>
    <w:rsid w:val="00735F10"/>
    <w:rsid w:val="007360CC"/>
    <w:rsid w:val="00736647"/>
    <w:rsid w:val="00736A2A"/>
    <w:rsid w:val="00740068"/>
    <w:rsid w:val="0074097E"/>
    <w:rsid w:val="00740ABD"/>
    <w:rsid w:val="00741063"/>
    <w:rsid w:val="00741126"/>
    <w:rsid w:val="00741914"/>
    <w:rsid w:val="00741A13"/>
    <w:rsid w:val="00741B67"/>
    <w:rsid w:val="0074244C"/>
    <w:rsid w:val="0074288A"/>
    <w:rsid w:val="00742D34"/>
    <w:rsid w:val="0074309E"/>
    <w:rsid w:val="007449EB"/>
    <w:rsid w:val="00744AE1"/>
    <w:rsid w:val="0074527F"/>
    <w:rsid w:val="0074538D"/>
    <w:rsid w:val="00745AEA"/>
    <w:rsid w:val="00745CEF"/>
    <w:rsid w:val="00746EBC"/>
    <w:rsid w:val="007471F0"/>
    <w:rsid w:val="0074757A"/>
    <w:rsid w:val="00747AAF"/>
    <w:rsid w:val="00750140"/>
    <w:rsid w:val="007503F1"/>
    <w:rsid w:val="00750E19"/>
    <w:rsid w:val="007510C8"/>
    <w:rsid w:val="00751FD6"/>
    <w:rsid w:val="00752F11"/>
    <w:rsid w:val="00753632"/>
    <w:rsid w:val="007547AA"/>
    <w:rsid w:val="00754860"/>
    <w:rsid w:val="007552F6"/>
    <w:rsid w:val="00755687"/>
    <w:rsid w:val="007556F7"/>
    <w:rsid w:val="00755DA2"/>
    <w:rsid w:val="00755DD7"/>
    <w:rsid w:val="00756BFF"/>
    <w:rsid w:val="0075759D"/>
    <w:rsid w:val="007577DC"/>
    <w:rsid w:val="007579EB"/>
    <w:rsid w:val="00757BA3"/>
    <w:rsid w:val="00760297"/>
    <w:rsid w:val="00760342"/>
    <w:rsid w:val="00760E60"/>
    <w:rsid w:val="00761A28"/>
    <w:rsid w:val="00761C02"/>
    <w:rsid w:val="00762984"/>
    <w:rsid w:val="00762DA7"/>
    <w:rsid w:val="007630B8"/>
    <w:rsid w:val="007633FD"/>
    <w:rsid w:val="0076346D"/>
    <w:rsid w:val="00763510"/>
    <w:rsid w:val="007639F3"/>
    <w:rsid w:val="00763ED5"/>
    <w:rsid w:val="007642E4"/>
    <w:rsid w:val="007649CC"/>
    <w:rsid w:val="00765168"/>
    <w:rsid w:val="00765D7D"/>
    <w:rsid w:val="00765DBC"/>
    <w:rsid w:val="00765FD5"/>
    <w:rsid w:val="007668D7"/>
    <w:rsid w:val="007675B7"/>
    <w:rsid w:val="00770035"/>
    <w:rsid w:val="00770310"/>
    <w:rsid w:val="0077071A"/>
    <w:rsid w:val="00771001"/>
    <w:rsid w:val="00771176"/>
    <w:rsid w:val="007712A8"/>
    <w:rsid w:val="007712CE"/>
    <w:rsid w:val="007718B0"/>
    <w:rsid w:val="0077193F"/>
    <w:rsid w:val="007724DA"/>
    <w:rsid w:val="00772CD2"/>
    <w:rsid w:val="00774163"/>
    <w:rsid w:val="007745F2"/>
    <w:rsid w:val="00774925"/>
    <w:rsid w:val="00774D56"/>
    <w:rsid w:val="00774E8E"/>
    <w:rsid w:val="007753EC"/>
    <w:rsid w:val="0077549D"/>
    <w:rsid w:val="00776584"/>
    <w:rsid w:val="00777096"/>
    <w:rsid w:val="00777943"/>
    <w:rsid w:val="00777CE0"/>
    <w:rsid w:val="0078029C"/>
    <w:rsid w:val="00780F84"/>
    <w:rsid w:val="00781C79"/>
    <w:rsid w:val="00782238"/>
    <w:rsid w:val="00782258"/>
    <w:rsid w:val="0078246F"/>
    <w:rsid w:val="007827B2"/>
    <w:rsid w:val="007828D2"/>
    <w:rsid w:val="00782D44"/>
    <w:rsid w:val="007836F0"/>
    <w:rsid w:val="00783B64"/>
    <w:rsid w:val="00783DB7"/>
    <w:rsid w:val="00784658"/>
    <w:rsid w:val="00784B73"/>
    <w:rsid w:val="007851A7"/>
    <w:rsid w:val="00785D90"/>
    <w:rsid w:val="0078687C"/>
    <w:rsid w:val="00786B10"/>
    <w:rsid w:val="00787B54"/>
    <w:rsid w:val="00787B7F"/>
    <w:rsid w:val="007929BC"/>
    <w:rsid w:val="00792D1D"/>
    <w:rsid w:val="00792EB2"/>
    <w:rsid w:val="00793572"/>
    <w:rsid w:val="007939B0"/>
    <w:rsid w:val="00793BB3"/>
    <w:rsid w:val="007942CB"/>
    <w:rsid w:val="00794981"/>
    <w:rsid w:val="007949C6"/>
    <w:rsid w:val="00794A32"/>
    <w:rsid w:val="00794ADE"/>
    <w:rsid w:val="007952E0"/>
    <w:rsid w:val="00796FEF"/>
    <w:rsid w:val="007971F7"/>
    <w:rsid w:val="00797579"/>
    <w:rsid w:val="00797678"/>
    <w:rsid w:val="007976B1"/>
    <w:rsid w:val="0079799F"/>
    <w:rsid w:val="00797AA9"/>
    <w:rsid w:val="007A01D2"/>
    <w:rsid w:val="007A04E4"/>
    <w:rsid w:val="007A1A70"/>
    <w:rsid w:val="007A2C68"/>
    <w:rsid w:val="007A4412"/>
    <w:rsid w:val="007A4EF4"/>
    <w:rsid w:val="007A57CE"/>
    <w:rsid w:val="007A5E03"/>
    <w:rsid w:val="007A66BB"/>
    <w:rsid w:val="007A6C34"/>
    <w:rsid w:val="007A6F48"/>
    <w:rsid w:val="007A7CE4"/>
    <w:rsid w:val="007B09EC"/>
    <w:rsid w:val="007B0B86"/>
    <w:rsid w:val="007B14AE"/>
    <w:rsid w:val="007B15B6"/>
    <w:rsid w:val="007B1A7D"/>
    <w:rsid w:val="007B1B7A"/>
    <w:rsid w:val="007B282A"/>
    <w:rsid w:val="007B320C"/>
    <w:rsid w:val="007B3AFF"/>
    <w:rsid w:val="007B419A"/>
    <w:rsid w:val="007B519D"/>
    <w:rsid w:val="007B528D"/>
    <w:rsid w:val="007B5B84"/>
    <w:rsid w:val="007B5F04"/>
    <w:rsid w:val="007B6C2F"/>
    <w:rsid w:val="007B7A1E"/>
    <w:rsid w:val="007C042B"/>
    <w:rsid w:val="007C0476"/>
    <w:rsid w:val="007C0FF6"/>
    <w:rsid w:val="007C1D54"/>
    <w:rsid w:val="007C1F2D"/>
    <w:rsid w:val="007C2146"/>
    <w:rsid w:val="007C21EF"/>
    <w:rsid w:val="007C26E9"/>
    <w:rsid w:val="007C2D5E"/>
    <w:rsid w:val="007C3046"/>
    <w:rsid w:val="007C3799"/>
    <w:rsid w:val="007C3DA7"/>
    <w:rsid w:val="007C3EC9"/>
    <w:rsid w:val="007C404F"/>
    <w:rsid w:val="007C42A0"/>
    <w:rsid w:val="007C4F83"/>
    <w:rsid w:val="007C56FB"/>
    <w:rsid w:val="007C5A68"/>
    <w:rsid w:val="007C5B89"/>
    <w:rsid w:val="007C5BE6"/>
    <w:rsid w:val="007C6048"/>
    <w:rsid w:val="007C7095"/>
    <w:rsid w:val="007C720A"/>
    <w:rsid w:val="007C74E2"/>
    <w:rsid w:val="007C75C8"/>
    <w:rsid w:val="007C7E1A"/>
    <w:rsid w:val="007D02D0"/>
    <w:rsid w:val="007D0AA5"/>
    <w:rsid w:val="007D0E92"/>
    <w:rsid w:val="007D173E"/>
    <w:rsid w:val="007D1778"/>
    <w:rsid w:val="007D2B52"/>
    <w:rsid w:val="007D3C91"/>
    <w:rsid w:val="007D429E"/>
    <w:rsid w:val="007D439B"/>
    <w:rsid w:val="007D461E"/>
    <w:rsid w:val="007D483D"/>
    <w:rsid w:val="007D57C1"/>
    <w:rsid w:val="007D5C34"/>
    <w:rsid w:val="007D5E3F"/>
    <w:rsid w:val="007D6460"/>
    <w:rsid w:val="007D688A"/>
    <w:rsid w:val="007D7377"/>
    <w:rsid w:val="007D7A25"/>
    <w:rsid w:val="007D7EB9"/>
    <w:rsid w:val="007D7FC1"/>
    <w:rsid w:val="007E091C"/>
    <w:rsid w:val="007E0C16"/>
    <w:rsid w:val="007E0E7D"/>
    <w:rsid w:val="007E0EFC"/>
    <w:rsid w:val="007E14D5"/>
    <w:rsid w:val="007E1849"/>
    <w:rsid w:val="007E18F9"/>
    <w:rsid w:val="007E1A08"/>
    <w:rsid w:val="007E1DD1"/>
    <w:rsid w:val="007E30D0"/>
    <w:rsid w:val="007E4549"/>
    <w:rsid w:val="007E4581"/>
    <w:rsid w:val="007E48C6"/>
    <w:rsid w:val="007E5340"/>
    <w:rsid w:val="007E5B84"/>
    <w:rsid w:val="007E652A"/>
    <w:rsid w:val="007E6585"/>
    <w:rsid w:val="007F07D4"/>
    <w:rsid w:val="007F15E0"/>
    <w:rsid w:val="007F1D4C"/>
    <w:rsid w:val="007F2501"/>
    <w:rsid w:val="007F27EC"/>
    <w:rsid w:val="007F29A9"/>
    <w:rsid w:val="007F2E8A"/>
    <w:rsid w:val="007F2EF3"/>
    <w:rsid w:val="007F3264"/>
    <w:rsid w:val="007F3726"/>
    <w:rsid w:val="007F37EA"/>
    <w:rsid w:val="007F39A0"/>
    <w:rsid w:val="007F39B1"/>
    <w:rsid w:val="007F3ED0"/>
    <w:rsid w:val="007F4512"/>
    <w:rsid w:val="007F4FD3"/>
    <w:rsid w:val="007F5025"/>
    <w:rsid w:val="007F6E28"/>
    <w:rsid w:val="007F7A7A"/>
    <w:rsid w:val="007F7D4C"/>
    <w:rsid w:val="007F7F1C"/>
    <w:rsid w:val="008000F0"/>
    <w:rsid w:val="00800341"/>
    <w:rsid w:val="0080089C"/>
    <w:rsid w:val="00800EE7"/>
    <w:rsid w:val="00800EF2"/>
    <w:rsid w:val="00801872"/>
    <w:rsid w:val="00801C59"/>
    <w:rsid w:val="008027A7"/>
    <w:rsid w:val="00802B39"/>
    <w:rsid w:val="00802BC9"/>
    <w:rsid w:val="008045B6"/>
    <w:rsid w:val="00804672"/>
    <w:rsid w:val="008047C5"/>
    <w:rsid w:val="00804BEB"/>
    <w:rsid w:val="00805A93"/>
    <w:rsid w:val="0080608C"/>
    <w:rsid w:val="008066C1"/>
    <w:rsid w:val="0080742B"/>
    <w:rsid w:val="0080780F"/>
    <w:rsid w:val="008078C6"/>
    <w:rsid w:val="00807971"/>
    <w:rsid w:val="008107D3"/>
    <w:rsid w:val="00810B6D"/>
    <w:rsid w:val="00810DA7"/>
    <w:rsid w:val="008110B3"/>
    <w:rsid w:val="008111FC"/>
    <w:rsid w:val="008113BC"/>
    <w:rsid w:val="008117AF"/>
    <w:rsid w:val="008126B8"/>
    <w:rsid w:val="00813045"/>
    <w:rsid w:val="00813D03"/>
    <w:rsid w:val="00814192"/>
    <w:rsid w:val="008147D3"/>
    <w:rsid w:val="008149BC"/>
    <w:rsid w:val="008152F1"/>
    <w:rsid w:val="00815926"/>
    <w:rsid w:val="00817800"/>
    <w:rsid w:val="0082055A"/>
    <w:rsid w:val="00820642"/>
    <w:rsid w:val="008209B6"/>
    <w:rsid w:val="00820C4E"/>
    <w:rsid w:val="00822D03"/>
    <w:rsid w:val="00823575"/>
    <w:rsid w:val="00824417"/>
    <w:rsid w:val="008245B4"/>
    <w:rsid w:val="00824C9F"/>
    <w:rsid w:val="0082508A"/>
    <w:rsid w:val="008252FC"/>
    <w:rsid w:val="008269DE"/>
    <w:rsid w:val="00826D69"/>
    <w:rsid w:val="008275E5"/>
    <w:rsid w:val="00827B37"/>
    <w:rsid w:val="00830051"/>
    <w:rsid w:val="008311C7"/>
    <w:rsid w:val="0083164D"/>
    <w:rsid w:val="00832642"/>
    <w:rsid w:val="00832EEE"/>
    <w:rsid w:val="008338AA"/>
    <w:rsid w:val="00833CDB"/>
    <w:rsid w:val="0083427B"/>
    <w:rsid w:val="008346A5"/>
    <w:rsid w:val="00834743"/>
    <w:rsid w:val="00834EE1"/>
    <w:rsid w:val="00834F0C"/>
    <w:rsid w:val="008351CE"/>
    <w:rsid w:val="00835B13"/>
    <w:rsid w:val="00836145"/>
    <w:rsid w:val="00836796"/>
    <w:rsid w:val="0083688D"/>
    <w:rsid w:val="008377BA"/>
    <w:rsid w:val="00837874"/>
    <w:rsid w:val="008379AE"/>
    <w:rsid w:val="00840406"/>
    <w:rsid w:val="008409C1"/>
    <w:rsid w:val="00841B55"/>
    <w:rsid w:val="0084265F"/>
    <w:rsid w:val="00844338"/>
    <w:rsid w:val="008449DE"/>
    <w:rsid w:val="00845DB2"/>
    <w:rsid w:val="0084665B"/>
    <w:rsid w:val="008469F7"/>
    <w:rsid w:val="00847783"/>
    <w:rsid w:val="0085052A"/>
    <w:rsid w:val="00850562"/>
    <w:rsid w:val="00851CD2"/>
    <w:rsid w:val="00853049"/>
    <w:rsid w:val="00853202"/>
    <w:rsid w:val="008534EC"/>
    <w:rsid w:val="0085471F"/>
    <w:rsid w:val="0085502A"/>
    <w:rsid w:val="00855695"/>
    <w:rsid w:val="008561D7"/>
    <w:rsid w:val="008561EC"/>
    <w:rsid w:val="00856281"/>
    <w:rsid w:val="0085649D"/>
    <w:rsid w:val="00856AD9"/>
    <w:rsid w:val="00856CE5"/>
    <w:rsid w:val="00856DB6"/>
    <w:rsid w:val="00856FF2"/>
    <w:rsid w:val="0085797E"/>
    <w:rsid w:val="00857E36"/>
    <w:rsid w:val="00860035"/>
    <w:rsid w:val="00860506"/>
    <w:rsid w:val="00860DCD"/>
    <w:rsid w:val="00860E34"/>
    <w:rsid w:val="008612E5"/>
    <w:rsid w:val="008624FD"/>
    <w:rsid w:val="008629E5"/>
    <w:rsid w:val="00863598"/>
    <w:rsid w:val="00863619"/>
    <w:rsid w:val="008649BA"/>
    <w:rsid w:val="0086585A"/>
    <w:rsid w:val="00866252"/>
    <w:rsid w:val="00866361"/>
    <w:rsid w:val="008665BD"/>
    <w:rsid w:val="00866F9D"/>
    <w:rsid w:val="00867491"/>
    <w:rsid w:val="008704A6"/>
    <w:rsid w:val="00870A8F"/>
    <w:rsid w:val="00871221"/>
    <w:rsid w:val="0087247E"/>
    <w:rsid w:val="00872820"/>
    <w:rsid w:val="00872AC2"/>
    <w:rsid w:val="008730C1"/>
    <w:rsid w:val="008735AF"/>
    <w:rsid w:val="00874061"/>
    <w:rsid w:val="00875B74"/>
    <w:rsid w:val="00875C60"/>
    <w:rsid w:val="00875DEC"/>
    <w:rsid w:val="00875F2C"/>
    <w:rsid w:val="00876245"/>
    <w:rsid w:val="00876257"/>
    <w:rsid w:val="00876273"/>
    <w:rsid w:val="00876802"/>
    <w:rsid w:val="00876A92"/>
    <w:rsid w:val="00877306"/>
    <w:rsid w:val="008774AC"/>
    <w:rsid w:val="0087752D"/>
    <w:rsid w:val="00877DC0"/>
    <w:rsid w:val="00880572"/>
    <w:rsid w:val="00881863"/>
    <w:rsid w:val="008820A2"/>
    <w:rsid w:val="00882558"/>
    <w:rsid w:val="0088269D"/>
    <w:rsid w:val="00882B16"/>
    <w:rsid w:val="0088509A"/>
    <w:rsid w:val="00885731"/>
    <w:rsid w:val="00885759"/>
    <w:rsid w:val="00885D83"/>
    <w:rsid w:val="00886A0E"/>
    <w:rsid w:val="00887114"/>
    <w:rsid w:val="0088729A"/>
    <w:rsid w:val="00887B5F"/>
    <w:rsid w:val="008907A0"/>
    <w:rsid w:val="008909E3"/>
    <w:rsid w:val="00891321"/>
    <w:rsid w:val="00891CE0"/>
    <w:rsid w:val="00891D3E"/>
    <w:rsid w:val="008920F1"/>
    <w:rsid w:val="0089287E"/>
    <w:rsid w:val="00893CD4"/>
    <w:rsid w:val="00893D46"/>
    <w:rsid w:val="00893F1D"/>
    <w:rsid w:val="00894760"/>
    <w:rsid w:val="008954C5"/>
    <w:rsid w:val="00895F51"/>
    <w:rsid w:val="00895F82"/>
    <w:rsid w:val="00896EE8"/>
    <w:rsid w:val="008974C6"/>
    <w:rsid w:val="00897BB1"/>
    <w:rsid w:val="008A07D8"/>
    <w:rsid w:val="008A0FA3"/>
    <w:rsid w:val="008A1193"/>
    <w:rsid w:val="008A1854"/>
    <w:rsid w:val="008A1C42"/>
    <w:rsid w:val="008A2445"/>
    <w:rsid w:val="008A34D9"/>
    <w:rsid w:val="008A3C79"/>
    <w:rsid w:val="008A3EA4"/>
    <w:rsid w:val="008A4631"/>
    <w:rsid w:val="008A53E0"/>
    <w:rsid w:val="008A5623"/>
    <w:rsid w:val="008A5D35"/>
    <w:rsid w:val="008A5F8A"/>
    <w:rsid w:val="008A60AC"/>
    <w:rsid w:val="008A6B6D"/>
    <w:rsid w:val="008A6BE7"/>
    <w:rsid w:val="008A7C64"/>
    <w:rsid w:val="008B0423"/>
    <w:rsid w:val="008B1017"/>
    <w:rsid w:val="008B1266"/>
    <w:rsid w:val="008B21AD"/>
    <w:rsid w:val="008B2243"/>
    <w:rsid w:val="008B28B0"/>
    <w:rsid w:val="008B2E50"/>
    <w:rsid w:val="008B3DB8"/>
    <w:rsid w:val="008B40C3"/>
    <w:rsid w:val="008B420B"/>
    <w:rsid w:val="008B47A5"/>
    <w:rsid w:val="008B6084"/>
    <w:rsid w:val="008B61B0"/>
    <w:rsid w:val="008B63CB"/>
    <w:rsid w:val="008B661C"/>
    <w:rsid w:val="008B75F6"/>
    <w:rsid w:val="008C0C46"/>
    <w:rsid w:val="008C0DFA"/>
    <w:rsid w:val="008C0FC6"/>
    <w:rsid w:val="008C1081"/>
    <w:rsid w:val="008C1A12"/>
    <w:rsid w:val="008C1CB1"/>
    <w:rsid w:val="008C20D7"/>
    <w:rsid w:val="008C2AB1"/>
    <w:rsid w:val="008C30D7"/>
    <w:rsid w:val="008C34EE"/>
    <w:rsid w:val="008C3A18"/>
    <w:rsid w:val="008C3E9A"/>
    <w:rsid w:val="008C49DD"/>
    <w:rsid w:val="008C4A26"/>
    <w:rsid w:val="008C4DC4"/>
    <w:rsid w:val="008C5378"/>
    <w:rsid w:val="008C5429"/>
    <w:rsid w:val="008C56D2"/>
    <w:rsid w:val="008C6EA7"/>
    <w:rsid w:val="008C6F4F"/>
    <w:rsid w:val="008C73CB"/>
    <w:rsid w:val="008C77A4"/>
    <w:rsid w:val="008C7FAF"/>
    <w:rsid w:val="008D0C16"/>
    <w:rsid w:val="008D1011"/>
    <w:rsid w:val="008D1112"/>
    <w:rsid w:val="008D1327"/>
    <w:rsid w:val="008D1C17"/>
    <w:rsid w:val="008D1FA6"/>
    <w:rsid w:val="008D3252"/>
    <w:rsid w:val="008D3493"/>
    <w:rsid w:val="008D4294"/>
    <w:rsid w:val="008D4490"/>
    <w:rsid w:val="008D4CDF"/>
    <w:rsid w:val="008D4FCA"/>
    <w:rsid w:val="008D58FD"/>
    <w:rsid w:val="008D593D"/>
    <w:rsid w:val="008D5A4F"/>
    <w:rsid w:val="008D6312"/>
    <w:rsid w:val="008D6370"/>
    <w:rsid w:val="008D6AB0"/>
    <w:rsid w:val="008D6EAC"/>
    <w:rsid w:val="008D6F91"/>
    <w:rsid w:val="008D7853"/>
    <w:rsid w:val="008E0719"/>
    <w:rsid w:val="008E09E8"/>
    <w:rsid w:val="008E10EA"/>
    <w:rsid w:val="008E19A4"/>
    <w:rsid w:val="008E1AA6"/>
    <w:rsid w:val="008E1E67"/>
    <w:rsid w:val="008E234C"/>
    <w:rsid w:val="008E282C"/>
    <w:rsid w:val="008E4855"/>
    <w:rsid w:val="008E4FDA"/>
    <w:rsid w:val="008E50A8"/>
    <w:rsid w:val="008E6336"/>
    <w:rsid w:val="008E661B"/>
    <w:rsid w:val="008E76D2"/>
    <w:rsid w:val="008E7DE0"/>
    <w:rsid w:val="008F110D"/>
    <w:rsid w:val="008F1560"/>
    <w:rsid w:val="008F15C9"/>
    <w:rsid w:val="008F19EC"/>
    <w:rsid w:val="008F1AB2"/>
    <w:rsid w:val="008F237A"/>
    <w:rsid w:val="008F28A1"/>
    <w:rsid w:val="008F2CE6"/>
    <w:rsid w:val="008F2F58"/>
    <w:rsid w:val="008F3C65"/>
    <w:rsid w:val="008F3CDE"/>
    <w:rsid w:val="008F3FE4"/>
    <w:rsid w:val="008F558E"/>
    <w:rsid w:val="008F57ED"/>
    <w:rsid w:val="008F5FF6"/>
    <w:rsid w:val="008F6918"/>
    <w:rsid w:val="00900062"/>
    <w:rsid w:val="00900E8D"/>
    <w:rsid w:val="0090128D"/>
    <w:rsid w:val="009015DD"/>
    <w:rsid w:val="009019CA"/>
    <w:rsid w:val="00901BC6"/>
    <w:rsid w:val="009020A5"/>
    <w:rsid w:val="009023BD"/>
    <w:rsid w:val="009023BE"/>
    <w:rsid w:val="00902608"/>
    <w:rsid w:val="009027F4"/>
    <w:rsid w:val="009035D2"/>
    <w:rsid w:val="00903935"/>
    <w:rsid w:val="00904AC6"/>
    <w:rsid w:val="00904C74"/>
    <w:rsid w:val="009062BF"/>
    <w:rsid w:val="00906B9B"/>
    <w:rsid w:val="009079D8"/>
    <w:rsid w:val="009100EB"/>
    <w:rsid w:val="0091012A"/>
    <w:rsid w:val="00910284"/>
    <w:rsid w:val="00910306"/>
    <w:rsid w:val="0091082D"/>
    <w:rsid w:val="00910DE7"/>
    <w:rsid w:val="00910DFB"/>
    <w:rsid w:val="00911E5B"/>
    <w:rsid w:val="00911EB4"/>
    <w:rsid w:val="00912F21"/>
    <w:rsid w:val="009131C2"/>
    <w:rsid w:val="00913673"/>
    <w:rsid w:val="0091534C"/>
    <w:rsid w:val="00916D56"/>
    <w:rsid w:val="00916E81"/>
    <w:rsid w:val="00917139"/>
    <w:rsid w:val="009173AE"/>
    <w:rsid w:val="00917DCD"/>
    <w:rsid w:val="00920D42"/>
    <w:rsid w:val="009218F3"/>
    <w:rsid w:val="00921931"/>
    <w:rsid w:val="00921986"/>
    <w:rsid w:val="00921DE7"/>
    <w:rsid w:val="009220EB"/>
    <w:rsid w:val="009228E4"/>
    <w:rsid w:val="00922BC6"/>
    <w:rsid w:val="00924C96"/>
    <w:rsid w:val="009252FC"/>
    <w:rsid w:val="00925346"/>
    <w:rsid w:val="009256DC"/>
    <w:rsid w:val="009266F2"/>
    <w:rsid w:val="00926ABC"/>
    <w:rsid w:val="00927D63"/>
    <w:rsid w:val="009302AD"/>
    <w:rsid w:val="00930A16"/>
    <w:rsid w:val="00930E43"/>
    <w:rsid w:val="00930ED4"/>
    <w:rsid w:val="00930F88"/>
    <w:rsid w:val="00931835"/>
    <w:rsid w:val="00931DB6"/>
    <w:rsid w:val="00932291"/>
    <w:rsid w:val="00932319"/>
    <w:rsid w:val="00932866"/>
    <w:rsid w:val="00932CAA"/>
    <w:rsid w:val="0093329B"/>
    <w:rsid w:val="009332AF"/>
    <w:rsid w:val="0093343C"/>
    <w:rsid w:val="00933DF2"/>
    <w:rsid w:val="00933FAD"/>
    <w:rsid w:val="00935D05"/>
    <w:rsid w:val="0093615C"/>
    <w:rsid w:val="0093717F"/>
    <w:rsid w:val="009373B4"/>
    <w:rsid w:val="00937AB6"/>
    <w:rsid w:val="00937D99"/>
    <w:rsid w:val="009407D3"/>
    <w:rsid w:val="009409DE"/>
    <w:rsid w:val="00940F08"/>
    <w:rsid w:val="0094144B"/>
    <w:rsid w:val="009416D6"/>
    <w:rsid w:val="00942279"/>
    <w:rsid w:val="00942BD8"/>
    <w:rsid w:val="00942E24"/>
    <w:rsid w:val="00943136"/>
    <w:rsid w:val="0094367A"/>
    <w:rsid w:val="00944226"/>
    <w:rsid w:val="00944337"/>
    <w:rsid w:val="00944D4E"/>
    <w:rsid w:val="00944F54"/>
    <w:rsid w:val="00945904"/>
    <w:rsid w:val="00945A6B"/>
    <w:rsid w:val="00945DB5"/>
    <w:rsid w:val="00946196"/>
    <w:rsid w:val="009467F1"/>
    <w:rsid w:val="0094687D"/>
    <w:rsid w:val="00946FE0"/>
    <w:rsid w:val="00947408"/>
    <w:rsid w:val="009502CD"/>
    <w:rsid w:val="0095042A"/>
    <w:rsid w:val="00950F3A"/>
    <w:rsid w:val="00951BD4"/>
    <w:rsid w:val="00951E73"/>
    <w:rsid w:val="009527D0"/>
    <w:rsid w:val="00952C58"/>
    <w:rsid w:val="00952DAA"/>
    <w:rsid w:val="00952EC7"/>
    <w:rsid w:val="00954165"/>
    <w:rsid w:val="009541BF"/>
    <w:rsid w:val="009542DF"/>
    <w:rsid w:val="0095490D"/>
    <w:rsid w:val="00954EAD"/>
    <w:rsid w:val="0095510E"/>
    <w:rsid w:val="009553A3"/>
    <w:rsid w:val="00956E9C"/>
    <w:rsid w:val="009572EA"/>
    <w:rsid w:val="00960440"/>
    <w:rsid w:val="00960A1A"/>
    <w:rsid w:val="009618C1"/>
    <w:rsid w:val="00961ED6"/>
    <w:rsid w:val="00961F93"/>
    <w:rsid w:val="00961FA2"/>
    <w:rsid w:val="0096217E"/>
    <w:rsid w:val="00962301"/>
    <w:rsid w:val="009623F4"/>
    <w:rsid w:val="009637D4"/>
    <w:rsid w:val="0096395C"/>
    <w:rsid w:val="0096430A"/>
    <w:rsid w:val="009643A5"/>
    <w:rsid w:val="00964527"/>
    <w:rsid w:val="0096491B"/>
    <w:rsid w:val="00964C79"/>
    <w:rsid w:val="00965752"/>
    <w:rsid w:val="009657C4"/>
    <w:rsid w:val="009659FF"/>
    <w:rsid w:val="00965F4F"/>
    <w:rsid w:val="0096613A"/>
    <w:rsid w:val="00966283"/>
    <w:rsid w:val="00966496"/>
    <w:rsid w:val="0096695F"/>
    <w:rsid w:val="00966B06"/>
    <w:rsid w:val="009677E3"/>
    <w:rsid w:val="00967868"/>
    <w:rsid w:val="00967BE6"/>
    <w:rsid w:val="00967C01"/>
    <w:rsid w:val="009711A6"/>
    <w:rsid w:val="00971CF2"/>
    <w:rsid w:val="0097229E"/>
    <w:rsid w:val="00972402"/>
    <w:rsid w:val="00972557"/>
    <w:rsid w:val="00972AD3"/>
    <w:rsid w:val="00973849"/>
    <w:rsid w:val="00973AB6"/>
    <w:rsid w:val="00974011"/>
    <w:rsid w:val="009741A2"/>
    <w:rsid w:val="00974D6F"/>
    <w:rsid w:val="00975004"/>
    <w:rsid w:val="0097555A"/>
    <w:rsid w:val="009757B0"/>
    <w:rsid w:val="009758C4"/>
    <w:rsid w:val="00975B81"/>
    <w:rsid w:val="0097781F"/>
    <w:rsid w:val="00977876"/>
    <w:rsid w:val="00977F42"/>
    <w:rsid w:val="00980019"/>
    <w:rsid w:val="00981C07"/>
    <w:rsid w:val="009824C2"/>
    <w:rsid w:val="00982A9C"/>
    <w:rsid w:val="009833EE"/>
    <w:rsid w:val="00983788"/>
    <w:rsid w:val="00983F58"/>
    <w:rsid w:val="009841F9"/>
    <w:rsid w:val="009843A9"/>
    <w:rsid w:val="0098461D"/>
    <w:rsid w:val="00984BF8"/>
    <w:rsid w:val="00984C49"/>
    <w:rsid w:val="00984F1D"/>
    <w:rsid w:val="00985C3E"/>
    <w:rsid w:val="00986881"/>
    <w:rsid w:val="00986A85"/>
    <w:rsid w:val="00986B81"/>
    <w:rsid w:val="00986C7C"/>
    <w:rsid w:val="00986E3B"/>
    <w:rsid w:val="00987203"/>
    <w:rsid w:val="00987B85"/>
    <w:rsid w:val="00987E76"/>
    <w:rsid w:val="00990605"/>
    <w:rsid w:val="009914E4"/>
    <w:rsid w:val="00991C80"/>
    <w:rsid w:val="00992E4F"/>
    <w:rsid w:val="00993074"/>
    <w:rsid w:val="009934E9"/>
    <w:rsid w:val="009935BF"/>
    <w:rsid w:val="00993B2E"/>
    <w:rsid w:val="009941F9"/>
    <w:rsid w:val="00994EDE"/>
    <w:rsid w:val="00995EDA"/>
    <w:rsid w:val="00996445"/>
    <w:rsid w:val="00996768"/>
    <w:rsid w:val="00996FF1"/>
    <w:rsid w:val="009A0E35"/>
    <w:rsid w:val="009A1101"/>
    <w:rsid w:val="009A12DF"/>
    <w:rsid w:val="009A1440"/>
    <w:rsid w:val="009A1DCE"/>
    <w:rsid w:val="009A2051"/>
    <w:rsid w:val="009A2353"/>
    <w:rsid w:val="009A2FCB"/>
    <w:rsid w:val="009A37B1"/>
    <w:rsid w:val="009A3F13"/>
    <w:rsid w:val="009A3F7D"/>
    <w:rsid w:val="009A44AA"/>
    <w:rsid w:val="009A4B01"/>
    <w:rsid w:val="009A52FE"/>
    <w:rsid w:val="009A6227"/>
    <w:rsid w:val="009A634C"/>
    <w:rsid w:val="009A67F2"/>
    <w:rsid w:val="009A688E"/>
    <w:rsid w:val="009A6974"/>
    <w:rsid w:val="009A6D55"/>
    <w:rsid w:val="009B0590"/>
    <w:rsid w:val="009B089D"/>
    <w:rsid w:val="009B3715"/>
    <w:rsid w:val="009B3B4D"/>
    <w:rsid w:val="009B40D8"/>
    <w:rsid w:val="009B4198"/>
    <w:rsid w:val="009B4262"/>
    <w:rsid w:val="009B47EA"/>
    <w:rsid w:val="009B604E"/>
    <w:rsid w:val="009B6960"/>
    <w:rsid w:val="009B71BC"/>
    <w:rsid w:val="009B74D4"/>
    <w:rsid w:val="009B7F2C"/>
    <w:rsid w:val="009C094C"/>
    <w:rsid w:val="009C0FED"/>
    <w:rsid w:val="009C1280"/>
    <w:rsid w:val="009C16DC"/>
    <w:rsid w:val="009C2904"/>
    <w:rsid w:val="009C2AC2"/>
    <w:rsid w:val="009C2CFB"/>
    <w:rsid w:val="009C34DC"/>
    <w:rsid w:val="009C3B0A"/>
    <w:rsid w:val="009C4B7B"/>
    <w:rsid w:val="009C5099"/>
    <w:rsid w:val="009C566A"/>
    <w:rsid w:val="009C6074"/>
    <w:rsid w:val="009C6256"/>
    <w:rsid w:val="009C6899"/>
    <w:rsid w:val="009C6BB9"/>
    <w:rsid w:val="009C7319"/>
    <w:rsid w:val="009D0DB0"/>
    <w:rsid w:val="009D182D"/>
    <w:rsid w:val="009D1F1C"/>
    <w:rsid w:val="009D24BF"/>
    <w:rsid w:val="009D29DC"/>
    <w:rsid w:val="009D2C28"/>
    <w:rsid w:val="009D2E60"/>
    <w:rsid w:val="009D300C"/>
    <w:rsid w:val="009D3909"/>
    <w:rsid w:val="009D3DF4"/>
    <w:rsid w:val="009D40AC"/>
    <w:rsid w:val="009D4B30"/>
    <w:rsid w:val="009D4EF0"/>
    <w:rsid w:val="009D4F05"/>
    <w:rsid w:val="009D533A"/>
    <w:rsid w:val="009D7592"/>
    <w:rsid w:val="009D7A1D"/>
    <w:rsid w:val="009D7BCE"/>
    <w:rsid w:val="009D7C8D"/>
    <w:rsid w:val="009E0769"/>
    <w:rsid w:val="009E1243"/>
    <w:rsid w:val="009E213C"/>
    <w:rsid w:val="009E2633"/>
    <w:rsid w:val="009E3027"/>
    <w:rsid w:val="009E3A40"/>
    <w:rsid w:val="009E4546"/>
    <w:rsid w:val="009E4DAE"/>
    <w:rsid w:val="009E55F1"/>
    <w:rsid w:val="009E5C1D"/>
    <w:rsid w:val="009E5F20"/>
    <w:rsid w:val="009E71D5"/>
    <w:rsid w:val="009E72E7"/>
    <w:rsid w:val="009F0590"/>
    <w:rsid w:val="009F11D8"/>
    <w:rsid w:val="009F13E6"/>
    <w:rsid w:val="009F1A5A"/>
    <w:rsid w:val="009F1C6C"/>
    <w:rsid w:val="009F1D29"/>
    <w:rsid w:val="009F2691"/>
    <w:rsid w:val="009F29DB"/>
    <w:rsid w:val="009F313A"/>
    <w:rsid w:val="009F4A80"/>
    <w:rsid w:val="009F4F5E"/>
    <w:rsid w:val="009F541E"/>
    <w:rsid w:val="009F5A2F"/>
    <w:rsid w:val="009F5D3E"/>
    <w:rsid w:val="009F66E9"/>
    <w:rsid w:val="009F6B53"/>
    <w:rsid w:val="009F70CE"/>
    <w:rsid w:val="009F70ED"/>
    <w:rsid w:val="009F7A8A"/>
    <w:rsid w:val="00A010AC"/>
    <w:rsid w:val="00A0146A"/>
    <w:rsid w:val="00A01977"/>
    <w:rsid w:val="00A01AC0"/>
    <w:rsid w:val="00A01BCC"/>
    <w:rsid w:val="00A0254A"/>
    <w:rsid w:val="00A02616"/>
    <w:rsid w:val="00A02CDE"/>
    <w:rsid w:val="00A0373C"/>
    <w:rsid w:val="00A03886"/>
    <w:rsid w:val="00A03BA4"/>
    <w:rsid w:val="00A0476F"/>
    <w:rsid w:val="00A048A6"/>
    <w:rsid w:val="00A053CE"/>
    <w:rsid w:val="00A05BC2"/>
    <w:rsid w:val="00A063C3"/>
    <w:rsid w:val="00A063C7"/>
    <w:rsid w:val="00A06AB6"/>
    <w:rsid w:val="00A06E53"/>
    <w:rsid w:val="00A07041"/>
    <w:rsid w:val="00A07319"/>
    <w:rsid w:val="00A07955"/>
    <w:rsid w:val="00A07C86"/>
    <w:rsid w:val="00A07FD7"/>
    <w:rsid w:val="00A102BD"/>
    <w:rsid w:val="00A105B3"/>
    <w:rsid w:val="00A10C2E"/>
    <w:rsid w:val="00A115ED"/>
    <w:rsid w:val="00A11DEF"/>
    <w:rsid w:val="00A12104"/>
    <w:rsid w:val="00A12C93"/>
    <w:rsid w:val="00A131B2"/>
    <w:rsid w:val="00A13C36"/>
    <w:rsid w:val="00A146F4"/>
    <w:rsid w:val="00A14B85"/>
    <w:rsid w:val="00A14D9F"/>
    <w:rsid w:val="00A14DDF"/>
    <w:rsid w:val="00A1551E"/>
    <w:rsid w:val="00A15A72"/>
    <w:rsid w:val="00A16048"/>
    <w:rsid w:val="00A16D7C"/>
    <w:rsid w:val="00A17028"/>
    <w:rsid w:val="00A173BF"/>
    <w:rsid w:val="00A17ACC"/>
    <w:rsid w:val="00A203A6"/>
    <w:rsid w:val="00A20864"/>
    <w:rsid w:val="00A20992"/>
    <w:rsid w:val="00A20A5B"/>
    <w:rsid w:val="00A20BED"/>
    <w:rsid w:val="00A22CBE"/>
    <w:rsid w:val="00A24BB0"/>
    <w:rsid w:val="00A25178"/>
    <w:rsid w:val="00A2531A"/>
    <w:rsid w:val="00A25385"/>
    <w:rsid w:val="00A254A7"/>
    <w:rsid w:val="00A25AA7"/>
    <w:rsid w:val="00A2616F"/>
    <w:rsid w:val="00A27110"/>
    <w:rsid w:val="00A2743B"/>
    <w:rsid w:val="00A30573"/>
    <w:rsid w:val="00A3124C"/>
    <w:rsid w:val="00A31823"/>
    <w:rsid w:val="00A31A6B"/>
    <w:rsid w:val="00A31C21"/>
    <w:rsid w:val="00A3211D"/>
    <w:rsid w:val="00A3329B"/>
    <w:rsid w:val="00A336E7"/>
    <w:rsid w:val="00A3399C"/>
    <w:rsid w:val="00A34D9F"/>
    <w:rsid w:val="00A34FDF"/>
    <w:rsid w:val="00A3501F"/>
    <w:rsid w:val="00A352D7"/>
    <w:rsid w:val="00A35BA3"/>
    <w:rsid w:val="00A360F2"/>
    <w:rsid w:val="00A362B4"/>
    <w:rsid w:val="00A373DE"/>
    <w:rsid w:val="00A37812"/>
    <w:rsid w:val="00A37930"/>
    <w:rsid w:val="00A40988"/>
    <w:rsid w:val="00A41591"/>
    <w:rsid w:val="00A416F7"/>
    <w:rsid w:val="00A41AEA"/>
    <w:rsid w:val="00A41C67"/>
    <w:rsid w:val="00A42111"/>
    <w:rsid w:val="00A4258F"/>
    <w:rsid w:val="00A42AB8"/>
    <w:rsid w:val="00A42BB2"/>
    <w:rsid w:val="00A42D53"/>
    <w:rsid w:val="00A42E08"/>
    <w:rsid w:val="00A4301F"/>
    <w:rsid w:val="00A43205"/>
    <w:rsid w:val="00A432A3"/>
    <w:rsid w:val="00A439AB"/>
    <w:rsid w:val="00A439C1"/>
    <w:rsid w:val="00A43C4A"/>
    <w:rsid w:val="00A44750"/>
    <w:rsid w:val="00A44DD7"/>
    <w:rsid w:val="00A4536F"/>
    <w:rsid w:val="00A45C59"/>
    <w:rsid w:val="00A45FD4"/>
    <w:rsid w:val="00A45FE0"/>
    <w:rsid w:val="00A47CD4"/>
    <w:rsid w:val="00A50C0D"/>
    <w:rsid w:val="00A516B6"/>
    <w:rsid w:val="00A51956"/>
    <w:rsid w:val="00A52E6A"/>
    <w:rsid w:val="00A53E04"/>
    <w:rsid w:val="00A54105"/>
    <w:rsid w:val="00A54B33"/>
    <w:rsid w:val="00A550B0"/>
    <w:rsid w:val="00A5558F"/>
    <w:rsid w:val="00A55B30"/>
    <w:rsid w:val="00A55C00"/>
    <w:rsid w:val="00A56014"/>
    <w:rsid w:val="00A563F6"/>
    <w:rsid w:val="00A56DA5"/>
    <w:rsid w:val="00A57590"/>
    <w:rsid w:val="00A575C7"/>
    <w:rsid w:val="00A57696"/>
    <w:rsid w:val="00A57FA8"/>
    <w:rsid w:val="00A6070D"/>
    <w:rsid w:val="00A60C57"/>
    <w:rsid w:val="00A60CD8"/>
    <w:rsid w:val="00A6190E"/>
    <w:rsid w:val="00A61E39"/>
    <w:rsid w:val="00A61E9E"/>
    <w:rsid w:val="00A61EF9"/>
    <w:rsid w:val="00A62530"/>
    <w:rsid w:val="00A640D7"/>
    <w:rsid w:val="00A6431E"/>
    <w:rsid w:val="00A647D7"/>
    <w:rsid w:val="00A64882"/>
    <w:rsid w:val="00A652B3"/>
    <w:rsid w:val="00A653D1"/>
    <w:rsid w:val="00A65666"/>
    <w:rsid w:val="00A666ED"/>
    <w:rsid w:val="00A67CB9"/>
    <w:rsid w:val="00A70100"/>
    <w:rsid w:val="00A7048B"/>
    <w:rsid w:val="00A707CB"/>
    <w:rsid w:val="00A70D2F"/>
    <w:rsid w:val="00A70F20"/>
    <w:rsid w:val="00A71358"/>
    <w:rsid w:val="00A7144A"/>
    <w:rsid w:val="00A71727"/>
    <w:rsid w:val="00A729BC"/>
    <w:rsid w:val="00A72BFB"/>
    <w:rsid w:val="00A736E6"/>
    <w:rsid w:val="00A746E6"/>
    <w:rsid w:val="00A7591C"/>
    <w:rsid w:val="00A75BEB"/>
    <w:rsid w:val="00A75C2A"/>
    <w:rsid w:val="00A76E87"/>
    <w:rsid w:val="00A7781E"/>
    <w:rsid w:val="00A77933"/>
    <w:rsid w:val="00A77ACF"/>
    <w:rsid w:val="00A8012B"/>
    <w:rsid w:val="00A806C8"/>
    <w:rsid w:val="00A80AC4"/>
    <w:rsid w:val="00A811C9"/>
    <w:rsid w:val="00A81718"/>
    <w:rsid w:val="00A823AD"/>
    <w:rsid w:val="00A825D5"/>
    <w:rsid w:val="00A82D79"/>
    <w:rsid w:val="00A83609"/>
    <w:rsid w:val="00A8393E"/>
    <w:rsid w:val="00A83F9C"/>
    <w:rsid w:val="00A85BD2"/>
    <w:rsid w:val="00A863C3"/>
    <w:rsid w:val="00A869C8"/>
    <w:rsid w:val="00A86CFB"/>
    <w:rsid w:val="00A86E79"/>
    <w:rsid w:val="00A875B9"/>
    <w:rsid w:val="00A87657"/>
    <w:rsid w:val="00A900B8"/>
    <w:rsid w:val="00A9034F"/>
    <w:rsid w:val="00A90C0C"/>
    <w:rsid w:val="00A910E4"/>
    <w:rsid w:val="00A9141B"/>
    <w:rsid w:val="00A92C4F"/>
    <w:rsid w:val="00A93793"/>
    <w:rsid w:val="00A94438"/>
    <w:rsid w:val="00A944E5"/>
    <w:rsid w:val="00A949F3"/>
    <w:rsid w:val="00A94A29"/>
    <w:rsid w:val="00A95ABF"/>
    <w:rsid w:val="00A95B3F"/>
    <w:rsid w:val="00A96006"/>
    <w:rsid w:val="00A962C1"/>
    <w:rsid w:val="00A964D5"/>
    <w:rsid w:val="00A970AD"/>
    <w:rsid w:val="00AA07F3"/>
    <w:rsid w:val="00AA0B6D"/>
    <w:rsid w:val="00AA0BD6"/>
    <w:rsid w:val="00AA0C05"/>
    <w:rsid w:val="00AA0C27"/>
    <w:rsid w:val="00AA0CB3"/>
    <w:rsid w:val="00AA0F09"/>
    <w:rsid w:val="00AA1956"/>
    <w:rsid w:val="00AA1B15"/>
    <w:rsid w:val="00AA2337"/>
    <w:rsid w:val="00AA23AE"/>
    <w:rsid w:val="00AA2564"/>
    <w:rsid w:val="00AA27C9"/>
    <w:rsid w:val="00AA30CA"/>
    <w:rsid w:val="00AA32FF"/>
    <w:rsid w:val="00AA3C0D"/>
    <w:rsid w:val="00AA522F"/>
    <w:rsid w:val="00AA5C0C"/>
    <w:rsid w:val="00AA687E"/>
    <w:rsid w:val="00AA770A"/>
    <w:rsid w:val="00AA7783"/>
    <w:rsid w:val="00AA7C50"/>
    <w:rsid w:val="00AB0213"/>
    <w:rsid w:val="00AB0460"/>
    <w:rsid w:val="00AB062D"/>
    <w:rsid w:val="00AB09D0"/>
    <w:rsid w:val="00AB1307"/>
    <w:rsid w:val="00AB2CAD"/>
    <w:rsid w:val="00AB2D2C"/>
    <w:rsid w:val="00AB2D50"/>
    <w:rsid w:val="00AB37D4"/>
    <w:rsid w:val="00AB41AC"/>
    <w:rsid w:val="00AB47AF"/>
    <w:rsid w:val="00AB5181"/>
    <w:rsid w:val="00AB5583"/>
    <w:rsid w:val="00AB59A2"/>
    <w:rsid w:val="00AB5EB0"/>
    <w:rsid w:val="00AC0760"/>
    <w:rsid w:val="00AC0A50"/>
    <w:rsid w:val="00AC0BA7"/>
    <w:rsid w:val="00AC1DAA"/>
    <w:rsid w:val="00AC1E03"/>
    <w:rsid w:val="00AC2ABE"/>
    <w:rsid w:val="00AC3038"/>
    <w:rsid w:val="00AC36B5"/>
    <w:rsid w:val="00AC3714"/>
    <w:rsid w:val="00AC393C"/>
    <w:rsid w:val="00AC3E88"/>
    <w:rsid w:val="00AC450F"/>
    <w:rsid w:val="00AC4606"/>
    <w:rsid w:val="00AC4866"/>
    <w:rsid w:val="00AC4B92"/>
    <w:rsid w:val="00AC5620"/>
    <w:rsid w:val="00AC69C4"/>
    <w:rsid w:val="00AC7002"/>
    <w:rsid w:val="00AC7DB2"/>
    <w:rsid w:val="00AD02EA"/>
    <w:rsid w:val="00AD0A5B"/>
    <w:rsid w:val="00AD139F"/>
    <w:rsid w:val="00AD1756"/>
    <w:rsid w:val="00AD1924"/>
    <w:rsid w:val="00AD1CBD"/>
    <w:rsid w:val="00AD2404"/>
    <w:rsid w:val="00AD2E1B"/>
    <w:rsid w:val="00AD3066"/>
    <w:rsid w:val="00AD3C51"/>
    <w:rsid w:val="00AD3E82"/>
    <w:rsid w:val="00AD42A9"/>
    <w:rsid w:val="00AD4312"/>
    <w:rsid w:val="00AD44CF"/>
    <w:rsid w:val="00AD50B8"/>
    <w:rsid w:val="00AD618F"/>
    <w:rsid w:val="00AD673B"/>
    <w:rsid w:val="00AD6B8D"/>
    <w:rsid w:val="00AD6D1D"/>
    <w:rsid w:val="00AD7D69"/>
    <w:rsid w:val="00AE0AD0"/>
    <w:rsid w:val="00AE10B0"/>
    <w:rsid w:val="00AE11D0"/>
    <w:rsid w:val="00AE2660"/>
    <w:rsid w:val="00AE26D5"/>
    <w:rsid w:val="00AE32EA"/>
    <w:rsid w:val="00AE3413"/>
    <w:rsid w:val="00AE41D8"/>
    <w:rsid w:val="00AE4347"/>
    <w:rsid w:val="00AE46BC"/>
    <w:rsid w:val="00AE4707"/>
    <w:rsid w:val="00AE498D"/>
    <w:rsid w:val="00AE4B95"/>
    <w:rsid w:val="00AE4D66"/>
    <w:rsid w:val="00AE5EB9"/>
    <w:rsid w:val="00AE60F5"/>
    <w:rsid w:val="00AE6307"/>
    <w:rsid w:val="00AE6554"/>
    <w:rsid w:val="00AE6ABA"/>
    <w:rsid w:val="00AF0016"/>
    <w:rsid w:val="00AF22E0"/>
    <w:rsid w:val="00AF237A"/>
    <w:rsid w:val="00AF2635"/>
    <w:rsid w:val="00AF304C"/>
    <w:rsid w:val="00AF3E26"/>
    <w:rsid w:val="00AF3F15"/>
    <w:rsid w:val="00AF4C3A"/>
    <w:rsid w:val="00AF5171"/>
    <w:rsid w:val="00AF51BC"/>
    <w:rsid w:val="00AF5323"/>
    <w:rsid w:val="00AF551C"/>
    <w:rsid w:val="00AF5F3E"/>
    <w:rsid w:val="00AF6601"/>
    <w:rsid w:val="00AF666B"/>
    <w:rsid w:val="00AF6759"/>
    <w:rsid w:val="00AF6940"/>
    <w:rsid w:val="00AF69A6"/>
    <w:rsid w:val="00AF6B92"/>
    <w:rsid w:val="00AF7B3F"/>
    <w:rsid w:val="00AF7C9E"/>
    <w:rsid w:val="00B002EB"/>
    <w:rsid w:val="00B010FA"/>
    <w:rsid w:val="00B01293"/>
    <w:rsid w:val="00B012C8"/>
    <w:rsid w:val="00B01804"/>
    <w:rsid w:val="00B01EA0"/>
    <w:rsid w:val="00B0213C"/>
    <w:rsid w:val="00B0226D"/>
    <w:rsid w:val="00B02352"/>
    <w:rsid w:val="00B027EA"/>
    <w:rsid w:val="00B03F19"/>
    <w:rsid w:val="00B04C4D"/>
    <w:rsid w:val="00B04FA9"/>
    <w:rsid w:val="00B051A7"/>
    <w:rsid w:val="00B0553C"/>
    <w:rsid w:val="00B068A1"/>
    <w:rsid w:val="00B0764C"/>
    <w:rsid w:val="00B07FD3"/>
    <w:rsid w:val="00B10271"/>
    <w:rsid w:val="00B11391"/>
    <w:rsid w:val="00B1187B"/>
    <w:rsid w:val="00B1224A"/>
    <w:rsid w:val="00B13F44"/>
    <w:rsid w:val="00B14977"/>
    <w:rsid w:val="00B149B4"/>
    <w:rsid w:val="00B14FB2"/>
    <w:rsid w:val="00B15CED"/>
    <w:rsid w:val="00B15FC6"/>
    <w:rsid w:val="00B16615"/>
    <w:rsid w:val="00B173BD"/>
    <w:rsid w:val="00B17573"/>
    <w:rsid w:val="00B17BB6"/>
    <w:rsid w:val="00B206FA"/>
    <w:rsid w:val="00B20E4B"/>
    <w:rsid w:val="00B20E66"/>
    <w:rsid w:val="00B20FD9"/>
    <w:rsid w:val="00B2146A"/>
    <w:rsid w:val="00B217B4"/>
    <w:rsid w:val="00B21D6B"/>
    <w:rsid w:val="00B220FC"/>
    <w:rsid w:val="00B22141"/>
    <w:rsid w:val="00B22308"/>
    <w:rsid w:val="00B25114"/>
    <w:rsid w:val="00B2531B"/>
    <w:rsid w:val="00B258ED"/>
    <w:rsid w:val="00B26B19"/>
    <w:rsid w:val="00B27308"/>
    <w:rsid w:val="00B27CAB"/>
    <w:rsid w:val="00B27F9A"/>
    <w:rsid w:val="00B27FDA"/>
    <w:rsid w:val="00B3000C"/>
    <w:rsid w:val="00B30723"/>
    <w:rsid w:val="00B30C97"/>
    <w:rsid w:val="00B3108A"/>
    <w:rsid w:val="00B320C6"/>
    <w:rsid w:val="00B323CF"/>
    <w:rsid w:val="00B32B16"/>
    <w:rsid w:val="00B33430"/>
    <w:rsid w:val="00B34AEA"/>
    <w:rsid w:val="00B351DE"/>
    <w:rsid w:val="00B35214"/>
    <w:rsid w:val="00B35228"/>
    <w:rsid w:val="00B353D6"/>
    <w:rsid w:val="00B3550C"/>
    <w:rsid w:val="00B35FE0"/>
    <w:rsid w:val="00B36306"/>
    <w:rsid w:val="00B36828"/>
    <w:rsid w:val="00B36AE9"/>
    <w:rsid w:val="00B36C05"/>
    <w:rsid w:val="00B36DF4"/>
    <w:rsid w:val="00B36F46"/>
    <w:rsid w:val="00B36FC1"/>
    <w:rsid w:val="00B3791C"/>
    <w:rsid w:val="00B37BD2"/>
    <w:rsid w:val="00B40489"/>
    <w:rsid w:val="00B40A7E"/>
    <w:rsid w:val="00B40D75"/>
    <w:rsid w:val="00B40ED4"/>
    <w:rsid w:val="00B410E0"/>
    <w:rsid w:val="00B419AE"/>
    <w:rsid w:val="00B419EB"/>
    <w:rsid w:val="00B41D54"/>
    <w:rsid w:val="00B427FF"/>
    <w:rsid w:val="00B444CD"/>
    <w:rsid w:val="00B44E2A"/>
    <w:rsid w:val="00B45352"/>
    <w:rsid w:val="00B45C21"/>
    <w:rsid w:val="00B465BB"/>
    <w:rsid w:val="00B46954"/>
    <w:rsid w:val="00B46A55"/>
    <w:rsid w:val="00B471FE"/>
    <w:rsid w:val="00B4735E"/>
    <w:rsid w:val="00B474BB"/>
    <w:rsid w:val="00B5087C"/>
    <w:rsid w:val="00B5172A"/>
    <w:rsid w:val="00B51E25"/>
    <w:rsid w:val="00B52B18"/>
    <w:rsid w:val="00B52CDF"/>
    <w:rsid w:val="00B53915"/>
    <w:rsid w:val="00B539E7"/>
    <w:rsid w:val="00B53CA0"/>
    <w:rsid w:val="00B53F34"/>
    <w:rsid w:val="00B55D10"/>
    <w:rsid w:val="00B55DEB"/>
    <w:rsid w:val="00B56426"/>
    <w:rsid w:val="00B57003"/>
    <w:rsid w:val="00B6007E"/>
    <w:rsid w:val="00B602CD"/>
    <w:rsid w:val="00B606C2"/>
    <w:rsid w:val="00B60EAE"/>
    <w:rsid w:val="00B60EBC"/>
    <w:rsid w:val="00B61A45"/>
    <w:rsid w:val="00B625F8"/>
    <w:rsid w:val="00B6276F"/>
    <w:rsid w:val="00B62957"/>
    <w:rsid w:val="00B6332F"/>
    <w:rsid w:val="00B63717"/>
    <w:rsid w:val="00B63C41"/>
    <w:rsid w:val="00B63F0E"/>
    <w:rsid w:val="00B6480F"/>
    <w:rsid w:val="00B64A48"/>
    <w:rsid w:val="00B64D57"/>
    <w:rsid w:val="00B6583B"/>
    <w:rsid w:val="00B65B7F"/>
    <w:rsid w:val="00B66728"/>
    <w:rsid w:val="00B66FF8"/>
    <w:rsid w:val="00B671BA"/>
    <w:rsid w:val="00B673B4"/>
    <w:rsid w:val="00B67EC3"/>
    <w:rsid w:val="00B70809"/>
    <w:rsid w:val="00B71BD4"/>
    <w:rsid w:val="00B72176"/>
    <w:rsid w:val="00B72200"/>
    <w:rsid w:val="00B733EF"/>
    <w:rsid w:val="00B73614"/>
    <w:rsid w:val="00B73A27"/>
    <w:rsid w:val="00B74176"/>
    <w:rsid w:val="00B7492A"/>
    <w:rsid w:val="00B74F4F"/>
    <w:rsid w:val="00B75180"/>
    <w:rsid w:val="00B756F6"/>
    <w:rsid w:val="00B757D6"/>
    <w:rsid w:val="00B76483"/>
    <w:rsid w:val="00B765AF"/>
    <w:rsid w:val="00B766F1"/>
    <w:rsid w:val="00B7693A"/>
    <w:rsid w:val="00B76E77"/>
    <w:rsid w:val="00B77ADC"/>
    <w:rsid w:val="00B803D9"/>
    <w:rsid w:val="00B80DFA"/>
    <w:rsid w:val="00B81B4D"/>
    <w:rsid w:val="00B82180"/>
    <w:rsid w:val="00B82E20"/>
    <w:rsid w:val="00B831D9"/>
    <w:rsid w:val="00B848C3"/>
    <w:rsid w:val="00B84F99"/>
    <w:rsid w:val="00B8565F"/>
    <w:rsid w:val="00B85692"/>
    <w:rsid w:val="00B85A9B"/>
    <w:rsid w:val="00B874A1"/>
    <w:rsid w:val="00B87FE4"/>
    <w:rsid w:val="00B90358"/>
    <w:rsid w:val="00B90A95"/>
    <w:rsid w:val="00B90E97"/>
    <w:rsid w:val="00B9101C"/>
    <w:rsid w:val="00B91A21"/>
    <w:rsid w:val="00B91E11"/>
    <w:rsid w:val="00B92DBC"/>
    <w:rsid w:val="00B9304F"/>
    <w:rsid w:val="00B939DA"/>
    <w:rsid w:val="00B93D83"/>
    <w:rsid w:val="00B94248"/>
    <w:rsid w:val="00B94C58"/>
    <w:rsid w:val="00B94C9F"/>
    <w:rsid w:val="00B94D36"/>
    <w:rsid w:val="00B951AB"/>
    <w:rsid w:val="00B951AF"/>
    <w:rsid w:val="00B95672"/>
    <w:rsid w:val="00B964D0"/>
    <w:rsid w:val="00B977C8"/>
    <w:rsid w:val="00B97BC4"/>
    <w:rsid w:val="00BA04BF"/>
    <w:rsid w:val="00BA0C8A"/>
    <w:rsid w:val="00BA2B3D"/>
    <w:rsid w:val="00BA3017"/>
    <w:rsid w:val="00BA3759"/>
    <w:rsid w:val="00BA39EF"/>
    <w:rsid w:val="00BA5596"/>
    <w:rsid w:val="00BA570C"/>
    <w:rsid w:val="00BA57EB"/>
    <w:rsid w:val="00BA5A9C"/>
    <w:rsid w:val="00BA5AAD"/>
    <w:rsid w:val="00BA63AB"/>
    <w:rsid w:val="00BA6442"/>
    <w:rsid w:val="00BA686C"/>
    <w:rsid w:val="00BA710D"/>
    <w:rsid w:val="00BA7513"/>
    <w:rsid w:val="00BA758A"/>
    <w:rsid w:val="00BA7A63"/>
    <w:rsid w:val="00BA7F01"/>
    <w:rsid w:val="00BB0547"/>
    <w:rsid w:val="00BB096D"/>
    <w:rsid w:val="00BB128A"/>
    <w:rsid w:val="00BB1753"/>
    <w:rsid w:val="00BB28ED"/>
    <w:rsid w:val="00BB3CD0"/>
    <w:rsid w:val="00BB437B"/>
    <w:rsid w:val="00BB47DC"/>
    <w:rsid w:val="00BB5541"/>
    <w:rsid w:val="00BB7318"/>
    <w:rsid w:val="00BB746D"/>
    <w:rsid w:val="00BB7843"/>
    <w:rsid w:val="00BB7A76"/>
    <w:rsid w:val="00BB7E53"/>
    <w:rsid w:val="00BC05FB"/>
    <w:rsid w:val="00BC0D76"/>
    <w:rsid w:val="00BC10A3"/>
    <w:rsid w:val="00BC213D"/>
    <w:rsid w:val="00BC2613"/>
    <w:rsid w:val="00BC3154"/>
    <w:rsid w:val="00BC33DE"/>
    <w:rsid w:val="00BC3612"/>
    <w:rsid w:val="00BC36EE"/>
    <w:rsid w:val="00BC3B93"/>
    <w:rsid w:val="00BC423C"/>
    <w:rsid w:val="00BC4C8F"/>
    <w:rsid w:val="00BC4CD4"/>
    <w:rsid w:val="00BC5233"/>
    <w:rsid w:val="00BC575D"/>
    <w:rsid w:val="00BC58EF"/>
    <w:rsid w:val="00BC6349"/>
    <w:rsid w:val="00BC682B"/>
    <w:rsid w:val="00BC7212"/>
    <w:rsid w:val="00BC75AB"/>
    <w:rsid w:val="00BD0558"/>
    <w:rsid w:val="00BD19CA"/>
    <w:rsid w:val="00BD2054"/>
    <w:rsid w:val="00BD21AD"/>
    <w:rsid w:val="00BD27F5"/>
    <w:rsid w:val="00BD2D94"/>
    <w:rsid w:val="00BD2EA8"/>
    <w:rsid w:val="00BD3898"/>
    <w:rsid w:val="00BD3AE8"/>
    <w:rsid w:val="00BD3B2E"/>
    <w:rsid w:val="00BD51C2"/>
    <w:rsid w:val="00BD521D"/>
    <w:rsid w:val="00BD53B2"/>
    <w:rsid w:val="00BD5837"/>
    <w:rsid w:val="00BD5879"/>
    <w:rsid w:val="00BD5C41"/>
    <w:rsid w:val="00BD5E1D"/>
    <w:rsid w:val="00BD68AA"/>
    <w:rsid w:val="00BD6DB6"/>
    <w:rsid w:val="00BE00A1"/>
    <w:rsid w:val="00BE0811"/>
    <w:rsid w:val="00BE0A82"/>
    <w:rsid w:val="00BE1A1B"/>
    <w:rsid w:val="00BE3C37"/>
    <w:rsid w:val="00BE451C"/>
    <w:rsid w:val="00BE5CE3"/>
    <w:rsid w:val="00BE5DA5"/>
    <w:rsid w:val="00BE5E78"/>
    <w:rsid w:val="00BE6A7D"/>
    <w:rsid w:val="00BE7192"/>
    <w:rsid w:val="00BE79CF"/>
    <w:rsid w:val="00BF08C4"/>
    <w:rsid w:val="00BF0970"/>
    <w:rsid w:val="00BF0EFB"/>
    <w:rsid w:val="00BF171A"/>
    <w:rsid w:val="00BF1C6A"/>
    <w:rsid w:val="00BF2021"/>
    <w:rsid w:val="00BF271B"/>
    <w:rsid w:val="00BF2B44"/>
    <w:rsid w:val="00BF3638"/>
    <w:rsid w:val="00BF36EF"/>
    <w:rsid w:val="00BF3953"/>
    <w:rsid w:val="00BF48C3"/>
    <w:rsid w:val="00BF4E08"/>
    <w:rsid w:val="00BF6170"/>
    <w:rsid w:val="00BF6554"/>
    <w:rsid w:val="00C007BC"/>
    <w:rsid w:val="00C00D6F"/>
    <w:rsid w:val="00C019E7"/>
    <w:rsid w:val="00C01C50"/>
    <w:rsid w:val="00C03DAC"/>
    <w:rsid w:val="00C04912"/>
    <w:rsid w:val="00C05162"/>
    <w:rsid w:val="00C05B71"/>
    <w:rsid w:val="00C05C69"/>
    <w:rsid w:val="00C05E89"/>
    <w:rsid w:val="00C0670F"/>
    <w:rsid w:val="00C06AF8"/>
    <w:rsid w:val="00C071BA"/>
    <w:rsid w:val="00C0741A"/>
    <w:rsid w:val="00C079BF"/>
    <w:rsid w:val="00C104D3"/>
    <w:rsid w:val="00C105DB"/>
    <w:rsid w:val="00C10709"/>
    <w:rsid w:val="00C10C5C"/>
    <w:rsid w:val="00C11A09"/>
    <w:rsid w:val="00C11DA1"/>
    <w:rsid w:val="00C11FDE"/>
    <w:rsid w:val="00C123A7"/>
    <w:rsid w:val="00C12A9A"/>
    <w:rsid w:val="00C13687"/>
    <w:rsid w:val="00C13DA1"/>
    <w:rsid w:val="00C140B7"/>
    <w:rsid w:val="00C14311"/>
    <w:rsid w:val="00C14E48"/>
    <w:rsid w:val="00C1519D"/>
    <w:rsid w:val="00C154F4"/>
    <w:rsid w:val="00C15C28"/>
    <w:rsid w:val="00C166B7"/>
    <w:rsid w:val="00C17022"/>
    <w:rsid w:val="00C17573"/>
    <w:rsid w:val="00C17A59"/>
    <w:rsid w:val="00C2151A"/>
    <w:rsid w:val="00C21C7F"/>
    <w:rsid w:val="00C21D9F"/>
    <w:rsid w:val="00C2203D"/>
    <w:rsid w:val="00C22348"/>
    <w:rsid w:val="00C22E7B"/>
    <w:rsid w:val="00C247E1"/>
    <w:rsid w:val="00C24882"/>
    <w:rsid w:val="00C259E4"/>
    <w:rsid w:val="00C25FDC"/>
    <w:rsid w:val="00C26B4D"/>
    <w:rsid w:val="00C26B77"/>
    <w:rsid w:val="00C273F9"/>
    <w:rsid w:val="00C27B49"/>
    <w:rsid w:val="00C27E2A"/>
    <w:rsid w:val="00C31AC1"/>
    <w:rsid w:val="00C321EE"/>
    <w:rsid w:val="00C322DA"/>
    <w:rsid w:val="00C32A15"/>
    <w:rsid w:val="00C32A69"/>
    <w:rsid w:val="00C3449C"/>
    <w:rsid w:val="00C34F5E"/>
    <w:rsid w:val="00C35511"/>
    <w:rsid w:val="00C35B46"/>
    <w:rsid w:val="00C35F05"/>
    <w:rsid w:val="00C36255"/>
    <w:rsid w:val="00C379B3"/>
    <w:rsid w:val="00C40679"/>
    <w:rsid w:val="00C407E7"/>
    <w:rsid w:val="00C40AEF"/>
    <w:rsid w:val="00C41514"/>
    <w:rsid w:val="00C41925"/>
    <w:rsid w:val="00C42135"/>
    <w:rsid w:val="00C422F4"/>
    <w:rsid w:val="00C42EA2"/>
    <w:rsid w:val="00C43768"/>
    <w:rsid w:val="00C4410C"/>
    <w:rsid w:val="00C449D8"/>
    <w:rsid w:val="00C455B3"/>
    <w:rsid w:val="00C45AA4"/>
    <w:rsid w:val="00C45EB2"/>
    <w:rsid w:val="00C45FB4"/>
    <w:rsid w:val="00C4687F"/>
    <w:rsid w:val="00C46DED"/>
    <w:rsid w:val="00C471BE"/>
    <w:rsid w:val="00C47250"/>
    <w:rsid w:val="00C47C18"/>
    <w:rsid w:val="00C5093A"/>
    <w:rsid w:val="00C51DAF"/>
    <w:rsid w:val="00C5241F"/>
    <w:rsid w:val="00C52CFD"/>
    <w:rsid w:val="00C53119"/>
    <w:rsid w:val="00C5319C"/>
    <w:rsid w:val="00C53487"/>
    <w:rsid w:val="00C53E5E"/>
    <w:rsid w:val="00C542DE"/>
    <w:rsid w:val="00C54C4A"/>
    <w:rsid w:val="00C5500C"/>
    <w:rsid w:val="00C55357"/>
    <w:rsid w:val="00C5618D"/>
    <w:rsid w:val="00C565CD"/>
    <w:rsid w:val="00C5726D"/>
    <w:rsid w:val="00C57D75"/>
    <w:rsid w:val="00C60009"/>
    <w:rsid w:val="00C60592"/>
    <w:rsid w:val="00C6087C"/>
    <w:rsid w:val="00C60AC0"/>
    <w:rsid w:val="00C614B6"/>
    <w:rsid w:val="00C61F02"/>
    <w:rsid w:val="00C622E5"/>
    <w:rsid w:val="00C624DB"/>
    <w:rsid w:val="00C62B37"/>
    <w:rsid w:val="00C62D0B"/>
    <w:rsid w:val="00C6333C"/>
    <w:rsid w:val="00C63CFE"/>
    <w:rsid w:val="00C6421C"/>
    <w:rsid w:val="00C642A7"/>
    <w:rsid w:val="00C647A4"/>
    <w:rsid w:val="00C64893"/>
    <w:rsid w:val="00C65411"/>
    <w:rsid w:val="00C65487"/>
    <w:rsid w:val="00C6659D"/>
    <w:rsid w:val="00C6745E"/>
    <w:rsid w:val="00C67F94"/>
    <w:rsid w:val="00C7026E"/>
    <w:rsid w:val="00C703FF"/>
    <w:rsid w:val="00C706EE"/>
    <w:rsid w:val="00C709B4"/>
    <w:rsid w:val="00C718D6"/>
    <w:rsid w:val="00C71E9C"/>
    <w:rsid w:val="00C72310"/>
    <w:rsid w:val="00C72611"/>
    <w:rsid w:val="00C72E98"/>
    <w:rsid w:val="00C748F2"/>
    <w:rsid w:val="00C74908"/>
    <w:rsid w:val="00C74EAA"/>
    <w:rsid w:val="00C75FDF"/>
    <w:rsid w:val="00C763E2"/>
    <w:rsid w:val="00C7681B"/>
    <w:rsid w:val="00C76F3E"/>
    <w:rsid w:val="00C77616"/>
    <w:rsid w:val="00C77953"/>
    <w:rsid w:val="00C77F17"/>
    <w:rsid w:val="00C801EC"/>
    <w:rsid w:val="00C8049B"/>
    <w:rsid w:val="00C80655"/>
    <w:rsid w:val="00C80C60"/>
    <w:rsid w:val="00C818BF"/>
    <w:rsid w:val="00C819FD"/>
    <w:rsid w:val="00C81FE2"/>
    <w:rsid w:val="00C82082"/>
    <w:rsid w:val="00C826C7"/>
    <w:rsid w:val="00C827B2"/>
    <w:rsid w:val="00C82A4A"/>
    <w:rsid w:val="00C82D9A"/>
    <w:rsid w:val="00C83345"/>
    <w:rsid w:val="00C83665"/>
    <w:rsid w:val="00C85BEB"/>
    <w:rsid w:val="00C866AA"/>
    <w:rsid w:val="00C86928"/>
    <w:rsid w:val="00C8730D"/>
    <w:rsid w:val="00C8758D"/>
    <w:rsid w:val="00C87730"/>
    <w:rsid w:val="00C90137"/>
    <w:rsid w:val="00C90402"/>
    <w:rsid w:val="00C9047C"/>
    <w:rsid w:val="00C904D3"/>
    <w:rsid w:val="00C90520"/>
    <w:rsid w:val="00C91189"/>
    <w:rsid w:val="00C91610"/>
    <w:rsid w:val="00C92281"/>
    <w:rsid w:val="00C926D4"/>
    <w:rsid w:val="00C93249"/>
    <w:rsid w:val="00C93ACB"/>
    <w:rsid w:val="00C943D6"/>
    <w:rsid w:val="00C95043"/>
    <w:rsid w:val="00C956E6"/>
    <w:rsid w:val="00C958CC"/>
    <w:rsid w:val="00C95AA5"/>
    <w:rsid w:val="00C95AC2"/>
    <w:rsid w:val="00C95CA9"/>
    <w:rsid w:val="00C95D48"/>
    <w:rsid w:val="00C95F02"/>
    <w:rsid w:val="00C96080"/>
    <w:rsid w:val="00C961FF"/>
    <w:rsid w:val="00C965D8"/>
    <w:rsid w:val="00C967B1"/>
    <w:rsid w:val="00CA0FC1"/>
    <w:rsid w:val="00CA15AB"/>
    <w:rsid w:val="00CA2035"/>
    <w:rsid w:val="00CA2477"/>
    <w:rsid w:val="00CA2C4B"/>
    <w:rsid w:val="00CA35D2"/>
    <w:rsid w:val="00CA36C7"/>
    <w:rsid w:val="00CA3867"/>
    <w:rsid w:val="00CA4A78"/>
    <w:rsid w:val="00CA4DD8"/>
    <w:rsid w:val="00CA5A46"/>
    <w:rsid w:val="00CA7044"/>
    <w:rsid w:val="00CA72C8"/>
    <w:rsid w:val="00CA7549"/>
    <w:rsid w:val="00CA7715"/>
    <w:rsid w:val="00CA7A91"/>
    <w:rsid w:val="00CA7F36"/>
    <w:rsid w:val="00CB0125"/>
    <w:rsid w:val="00CB0EE4"/>
    <w:rsid w:val="00CB1290"/>
    <w:rsid w:val="00CB1AD0"/>
    <w:rsid w:val="00CB21A5"/>
    <w:rsid w:val="00CB31AD"/>
    <w:rsid w:val="00CB3895"/>
    <w:rsid w:val="00CB3BFA"/>
    <w:rsid w:val="00CB3F08"/>
    <w:rsid w:val="00CB421C"/>
    <w:rsid w:val="00CB4246"/>
    <w:rsid w:val="00CB465C"/>
    <w:rsid w:val="00CB50CE"/>
    <w:rsid w:val="00CB5C0C"/>
    <w:rsid w:val="00CB5DB3"/>
    <w:rsid w:val="00CB716A"/>
    <w:rsid w:val="00CB732B"/>
    <w:rsid w:val="00CB746A"/>
    <w:rsid w:val="00CB785D"/>
    <w:rsid w:val="00CB7D5F"/>
    <w:rsid w:val="00CB7FBB"/>
    <w:rsid w:val="00CC0776"/>
    <w:rsid w:val="00CC2F5B"/>
    <w:rsid w:val="00CC414F"/>
    <w:rsid w:val="00CC46E4"/>
    <w:rsid w:val="00CC4B16"/>
    <w:rsid w:val="00CC720D"/>
    <w:rsid w:val="00CD1115"/>
    <w:rsid w:val="00CD23E4"/>
    <w:rsid w:val="00CD3712"/>
    <w:rsid w:val="00CD381F"/>
    <w:rsid w:val="00CD3882"/>
    <w:rsid w:val="00CD3CBE"/>
    <w:rsid w:val="00CD466F"/>
    <w:rsid w:val="00CD5312"/>
    <w:rsid w:val="00CD575E"/>
    <w:rsid w:val="00CD5DE8"/>
    <w:rsid w:val="00CD6497"/>
    <w:rsid w:val="00CD697F"/>
    <w:rsid w:val="00CD7C3E"/>
    <w:rsid w:val="00CE099B"/>
    <w:rsid w:val="00CE1288"/>
    <w:rsid w:val="00CE16C8"/>
    <w:rsid w:val="00CE1CD4"/>
    <w:rsid w:val="00CE28DB"/>
    <w:rsid w:val="00CE40B4"/>
    <w:rsid w:val="00CE4B83"/>
    <w:rsid w:val="00CE4E8C"/>
    <w:rsid w:val="00CE5880"/>
    <w:rsid w:val="00CE5A71"/>
    <w:rsid w:val="00CE5ACA"/>
    <w:rsid w:val="00CE68FE"/>
    <w:rsid w:val="00CE7A4E"/>
    <w:rsid w:val="00CE7DC2"/>
    <w:rsid w:val="00CF0AE5"/>
    <w:rsid w:val="00CF2177"/>
    <w:rsid w:val="00CF2787"/>
    <w:rsid w:val="00CF32F7"/>
    <w:rsid w:val="00CF399A"/>
    <w:rsid w:val="00CF3F1D"/>
    <w:rsid w:val="00CF4017"/>
    <w:rsid w:val="00CF4DC2"/>
    <w:rsid w:val="00CF5297"/>
    <w:rsid w:val="00CF5765"/>
    <w:rsid w:val="00CF5D64"/>
    <w:rsid w:val="00CF605C"/>
    <w:rsid w:val="00CF66AC"/>
    <w:rsid w:val="00CF7179"/>
    <w:rsid w:val="00CF7185"/>
    <w:rsid w:val="00CF730F"/>
    <w:rsid w:val="00CF7C53"/>
    <w:rsid w:val="00CF7C6C"/>
    <w:rsid w:val="00CF7E68"/>
    <w:rsid w:val="00CF7E8A"/>
    <w:rsid w:val="00CF7ECF"/>
    <w:rsid w:val="00CF7FF5"/>
    <w:rsid w:val="00D00944"/>
    <w:rsid w:val="00D00B4A"/>
    <w:rsid w:val="00D00CC2"/>
    <w:rsid w:val="00D00D1D"/>
    <w:rsid w:val="00D00E37"/>
    <w:rsid w:val="00D012F7"/>
    <w:rsid w:val="00D01D85"/>
    <w:rsid w:val="00D01E57"/>
    <w:rsid w:val="00D0212A"/>
    <w:rsid w:val="00D02232"/>
    <w:rsid w:val="00D03D75"/>
    <w:rsid w:val="00D06099"/>
    <w:rsid w:val="00D063D4"/>
    <w:rsid w:val="00D06FE8"/>
    <w:rsid w:val="00D1066D"/>
    <w:rsid w:val="00D10743"/>
    <w:rsid w:val="00D10777"/>
    <w:rsid w:val="00D10BA3"/>
    <w:rsid w:val="00D119D8"/>
    <w:rsid w:val="00D122BE"/>
    <w:rsid w:val="00D126F0"/>
    <w:rsid w:val="00D127ED"/>
    <w:rsid w:val="00D12915"/>
    <w:rsid w:val="00D1586F"/>
    <w:rsid w:val="00D15A42"/>
    <w:rsid w:val="00D160B9"/>
    <w:rsid w:val="00D165E1"/>
    <w:rsid w:val="00D16E4F"/>
    <w:rsid w:val="00D17BA1"/>
    <w:rsid w:val="00D213C7"/>
    <w:rsid w:val="00D21CF0"/>
    <w:rsid w:val="00D21D55"/>
    <w:rsid w:val="00D21FE6"/>
    <w:rsid w:val="00D22063"/>
    <w:rsid w:val="00D221E2"/>
    <w:rsid w:val="00D23CD1"/>
    <w:rsid w:val="00D241F9"/>
    <w:rsid w:val="00D243F4"/>
    <w:rsid w:val="00D24B32"/>
    <w:rsid w:val="00D24CE7"/>
    <w:rsid w:val="00D24F82"/>
    <w:rsid w:val="00D2580F"/>
    <w:rsid w:val="00D25DEA"/>
    <w:rsid w:val="00D25F34"/>
    <w:rsid w:val="00D266B9"/>
    <w:rsid w:val="00D26773"/>
    <w:rsid w:val="00D26851"/>
    <w:rsid w:val="00D26D53"/>
    <w:rsid w:val="00D276A9"/>
    <w:rsid w:val="00D27838"/>
    <w:rsid w:val="00D27A55"/>
    <w:rsid w:val="00D27AF0"/>
    <w:rsid w:val="00D27DC2"/>
    <w:rsid w:val="00D313EA"/>
    <w:rsid w:val="00D316E7"/>
    <w:rsid w:val="00D3233D"/>
    <w:rsid w:val="00D32F38"/>
    <w:rsid w:val="00D33A50"/>
    <w:rsid w:val="00D33CA1"/>
    <w:rsid w:val="00D33D6D"/>
    <w:rsid w:val="00D3477C"/>
    <w:rsid w:val="00D34862"/>
    <w:rsid w:val="00D34927"/>
    <w:rsid w:val="00D34ACF"/>
    <w:rsid w:val="00D34F23"/>
    <w:rsid w:val="00D3515E"/>
    <w:rsid w:val="00D3547F"/>
    <w:rsid w:val="00D35579"/>
    <w:rsid w:val="00D356A0"/>
    <w:rsid w:val="00D3613F"/>
    <w:rsid w:val="00D36143"/>
    <w:rsid w:val="00D36211"/>
    <w:rsid w:val="00D3628D"/>
    <w:rsid w:val="00D36674"/>
    <w:rsid w:val="00D4005E"/>
    <w:rsid w:val="00D41556"/>
    <w:rsid w:val="00D417DD"/>
    <w:rsid w:val="00D41A63"/>
    <w:rsid w:val="00D42918"/>
    <w:rsid w:val="00D432B9"/>
    <w:rsid w:val="00D436B3"/>
    <w:rsid w:val="00D439BD"/>
    <w:rsid w:val="00D440AD"/>
    <w:rsid w:val="00D443E7"/>
    <w:rsid w:val="00D44657"/>
    <w:rsid w:val="00D44759"/>
    <w:rsid w:val="00D44FE6"/>
    <w:rsid w:val="00D45146"/>
    <w:rsid w:val="00D45153"/>
    <w:rsid w:val="00D452A3"/>
    <w:rsid w:val="00D45377"/>
    <w:rsid w:val="00D459E2"/>
    <w:rsid w:val="00D462D2"/>
    <w:rsid w:val="00D46A54"/>
    <w:rsid w:val="00D47331"/>
    <w:rsid w:val="00D47439"/>
    <w:rsid w:val="00D4766B"/>
    <w:rsid w:val="00D5094F"/>
    <w:rsid w:val="00D50B3C"/>
    <w:rsid w:val="00D50F56"/>
    <w:rsid w:val="00D514CF"/>
    <w:rsid w:val="00D5161B"/>
    <w:rsid w:val="00D5232B"/>
    <w:rsid w:val="00D55E5D"/>
    <w:rsid w:val="00D5611E"/>
    <w:rsid w:val="00D57531"/>
    <w:rsid w:val="00D57792"/>
    <w:rsid w:val="00D57ED1"/>
    <w:rsid w:val="00D60245"/>
    <w:rsid w:val="00D603F1"/>
    <w:rsid w:val="00D609F5"/>
    <w:rsid w:val="00D60B1B"/>
    <w:rsid w:val="00D60C05"/>
    <w:rsid w:val="00D611A3"/>
    <w:rsid w:val="00D61715"/>
    <w:rsid w:val="00D61A90"/>
    <w:rsid w:val="00D6220D"/>
    <w:rsid w:val="00D6277B"/>
    <w:rsid w:val="00D64876"/>
    <w:rsid w:val="00D64B54"/>
    <w:rsid w:val="00D6510A"/>
    <w:rsid w:val="00D65346"/>
    <w:rsid w:val="00D654DF"/>
    <w:rsid w:val="00D657DA"/>
    <w:rsid w:val="00D66048"/>
    <w:rsid w:val="00D66056"/>
    <w:rsid w:val="00D665F4"/>
    <w:rsid w:val="00D66DAD"/>
    <w:rsid w:val="00D66FA5"/>
    <w:rsid w:val="00D67829"/>
    <w:rsid w:val="00D70896"/>
    <w:rsid w:val="00D70D21"/>
    <w:rsid w:val="00D70FB6"/>
    <w:rsid w:val="00D712EA"/>
    <w:rsid w:val="00D71A6A"/>
    <w:rsid w:val="00D71B4D"/>
    <w:rsid w:val="00D71FF3"/>
    <w:rsid w:val="00D73EFD"/>
    <w:rsid w:val="00D74083"/>
    <w:rsid w:val="00D7457B"/>
    <w:rsid w:val="00D74FAC"/>
    <w:rsid w:val="00D75A96"/>
    <w:rsid w:val="00D75EF9"/>
    <w:rsid w:val="00D7714D"/>
    <w:rsid w:val="00D800CA"/>
    <w:rsid w:val="00D80317"/>
    <w:rsid w:val="00D8107A"/>
    <w:rsid w:val="00D810DD"/>
    <w:rsid w:val="00D81237"/>
    <w:rsid w:val="00D81A73"/>
    <w:rsid w:val="00D820DA"/>
    <w:rsid w:val="00D82137"/>
    <w:rsid w:val="00D8284B"/>
    <w:rsid w:val="00D82960"/>
    <w:rsid w:val="00D82ABF"/>
    <w:rsid w:val="00D82F9E"/>
    <w:rsid w:val="00D83B36"/>
    <w:rsid w:val="00D83B82"/>
    <w:rsid w:val="00D8465D"/>
    <w:rsid w:val="00D849D1"/>
    <w:rsid w:val="00D857B6"/>
    <w:rsid w:val="00D859C0"/>
    <w:rsid w:val="00D85E55"/>
    <w:rsid w:val="00D86BF3"/>
    <w:rsid w:val="00D86F6C"/>
    <w:rsid w:val="00D874AF"/>
    <w:rsid w:val="00D879A5"/>
    <w:rsid w:val="00D900B4"/>
    <w:rsid w:val="00D9092C"/>
    <w:rsid w:val="00D912EF"/>
    <w:rsid w:val="00D91536"/>
    <w:rsid w:val="00D91A57"/>
    <w:rsid w:val="00D91DC9"/>
    <w:rsid w:val="00D91E9C"/>
    <w:rsid w:val="00D91EED"/>
    <w:rsid w:val="00D9231F"/>
    <w:rsid w:val="00D92B35"/>
    <w:rsid w:val="00D92C5B"/>
    <w:rsid w:val="00D9326F"/>
    <w:rsid w:val="00D9359C"/>
    <w:rsid w:val="00D94B8B"/>
    <w:rsid w:val="00D94C9B"/>
    <w:rsid w:val="00D9585F"/>
    <w:rsid w:val="00D95C9A"/>
    <w:rsid w:val="00D96771"/>
    <w:rsid w:val="00D96E31"/>
    <w:rsid w:val="00D971C8"/>
    <w:rsid w:val="00D97B0D"/>
    <w:rsid w:val="00DA0061"/>
    <w:rsid w:val="00DA0BF5"/>
    <w:rsid w:val="00DA0DC2"/>
    <w:rsid w:val="00DA0DC9"/>
    <w:rsid w:val="00DA1169"/>
    <w:rsid w:val="00DA14C0"/>
    <w:rsid w:val="00DA16D2"/>
    <w:rsid w:val="00DA1838"/>
    <w:rsid w:val="00DA1B6B"/>
    <w:rsid w:val="00DA3933"/>
    <w:rsid w:val="00DA3B56"/>
    <w:rsid w:val="00DA4256"/>
    <w:rsid w:val="00DA5005"/>
    <w:rsid w:val="00DA553D"/>
    <w:rsid w:val="00DA5EB8"/>
    <w:rsid w:val="00DA622C"/>
    <w:rsid w:val="00DA6968"/>
    <w:rsid w:val="00DA6A6A"/>
    <w:rsid w:val="00DA6CED"/>
    <w:rsid w:val="00DA73D3"/>
    <w:rsid w:val="00DA742D"/>
    <w:rsid w:val="00DA791B"/>
    <w:rsid w:val="00DA7ADA"/>
    <w:rsid w:val="00DB033E"/>
    <w:rsid w:val="00DB0D0A"/>
    <w:rsid w:val="00DB1182"/>
    <w:rsid w:val="00DB11E6"/>
    <w:rsid w:val="00DB1AB2"/>
    <w:rsid w:val="00DB1AFE"/>
    <w:rsid w:val="00DB24B5"/>
    <w:rsid w:val="00DB2598"/>
    <w:rsid w:val="00DB33FC"/>
    <w:rsid w:val="00DB3730"/>
    <w:rsid w:val="00DB3C40"/>
    <w:rsid w:val="00DB4375"/>
    <w:rsid w:val="00DB44F2"/>
    <w:rsid w:val="00DB56E4"/>
    <w:rsid w:val="00DB5B87"/>
    <w:rsid w:val="00DB784E"/>
    <w:rsid w:val="00DB7BAC"/>
    <w:rsid w:val="00DB7CE9"/>
    <w:rsid w:val="00DC0135"/>
    <w:rsid w:val="00DC0CF2"/>
    <w:rsid w:val="00DC1148"/>
    <w:rsid w:val="00DC1AF9"/>
    <w:rsid w:val="00DC2661"/>
    <w:rsid w:val="00DC2F9C"/>
    <w:rsid w:val="00DC31EB"/>
    <w:rsid w:val="00DC4047"/>
    <w:rsid w:val="00DC49E0"/>
    <w:rsid w:val="00DC5C09"/>
    <w:rsid w:val="00DC5F37"/>
    <w:rsid w:val="00DC5FD6"/>
    <w:rsid w:val="00DC60E2"/>
    <w:rsid w:val="00DC6860"/>
    <w:rsid w:val="00DC6F34"/>
    <w:rsid w:val="00DC7181"/>
    <w:rsid w:val="00DC76CA"/>
    <w:rsid w:val="00DC7862"/>
    <w:rsid w:val="00DC7BD1"/>
    <w:rsid w:val="00DD08D0"/>
    <w:rsid w:val="00DD1177"/>
    <w:rsid w:val="00DD1C3F"/>
    <w:rsid w:val="00DD28DA"/>
    <w:rsid w:val="00DD2936"/>
    <w:rsid w:val="00DD2E49"/>
    <w:rsid w:val="00DD315F"/>
    <w:rsid w:val="00DD31F4"/>
    <w:rsid w:val="00DD41DE"/>
    <w:rsid w:val="00DD4A05"/>
    <w:rsid w:val="00DD5006"/>
    <w:rsid w:val="00DD5BCA"/>
    <w:rsid w:val="00DD5D89"/>
    <w:rsid w:val="00DD67DB"/>
    <w:rsid w:val="00DD7066"/>
    <w:rsid w:val="00DE21C3"/>
    <w:rsid w:val="00DE37CD"/>
    <w:rsid w:val="00DE5031"/>
    <w:rsid w:val="00DE511D"/>
    <w:rsid w:val="00DE549E"/>
    <w:rsid w:val="00DE5853"/>
    <w:rsid w:val="00DE586E"/>
    <w:rsid w:val="00DE6323"/>
    <w:rsid w:val="00DE65EE"/>
    <w:rsid w:val="00DE6A02"/>
    <w:rsid w:val="00DE6EAE"/>
    <w:rsid w:val="00DE7524"/>
    <w:rsid w:val="00DF165C"/>
    <w:rsid w:val="00DF1CD6"/>
    <w:rsid w:val="00DF1E55"/>
    <w:rsid w:val="00DF1EC2"/>
    <w:rsid w:val="00DF1F36"/>
    <w:rsid w:val="00DF2356"/>
    <w:rsid w:val="00DF3E81"/>
    <w:rsid w:val="00DF3F03"/>
    <w:rsid w:val="00DF426C"/>
    <w:rsid w:val="00DF46D4"/>
    <w:rsid w:val="00DF4F95"/>
    <w:rsid w:val="00DF5407"/>
    <w:rsid w:val="00DF596A"/>
    <w:rsid w:val="00DF5BEC"/>
    <w:rsid w:val="00E0023D"/>
    <w:rsid w:val="00E007B0"/>
    <w:rsid w:val="00E0124B"/>
    <w:rsid w:val="00E01843"/>
    <w:rsid w:val="00E01B93"/>
    <w:rsid w:val="00E01B99"/>
    <w:rsid w:val="00E01EC2"/>
    <w:rsid w:val="00E01F03"/>
    <w:rsid w:val="00E01F7F"/>
    <w:rsid w:val="00E02EBD"/>
    <w:rsid w:val="00E02FDD"/>
    <w:rsid w:val="00E035A6"/>
    <w:rsid w:val="00E03EF7"/>
    <w:rsid w:val="00E0470B"/>
    <w:rsid w:val="00E04DC7"/>
    <w:rsid w:val="00E04DCA"/>
    <w:rsid w:val="00E04DE4"/>
    <w:rsid w:val="00E052D8"/>
    <w:rsid w:val="00E062C6"/>
    <w:rsid w:val="00E06FE4"/>
    <w:rsid w:val="00E071CF"/>
    <w:rsid w:val="00E1037F"/>
    <w:rsid w:val="00E10A48"/>
    <w:rsid w:val="00E10E83"/>
    <w:rsid w:val="00E11554"/>
    <w:rsid w:val="00E11AC8"/>
    <w:rsid w:val="00E11FDD"/>
    <w:rsid w:val="00E12582"/>
    <w:rsid w:val="00E125AE"/>
    <w:rsid w:val="00E12AF1"/>
    <w:rsid w:val="00E12F06"/>
    <w:rsid w:val="00E13A45"/>
    <w:rsid w:val="00E13C86"/>
    <w:rsid w:val="00E13F55"/>
    <w:rsid w:val="00E1407C"/>
    <w:rsid w:val="00E14092"/>
    <w:rsid w:val="00E140A8"/>
    <w:rsid w:val="00E14D6B"/>
    <w:rsid w:val="00E14DB1"/>
    <w:rsid w:val="00E14E8F"/>
    <w:rsid w:val="00E1505E"/>
    <w:rsid w:val="00E15683"/>
    <w:rsid w:val="00E16225"/>
    <w:rsid w:val="00E16A59"/>
    <w:rsid w:val="00E20036"/>
    <w:rsid w:val="00E20506"/>
    <w:rsid w:val="00E208A6"/>
    <w:rsid w:val="00E20AA8"/>
    <w:rsid w:val="00E20B2D"/>
    <w:rsid w:val="00E219B4"/>
    <w:rsid w:val="00E22451"/>
    <w:rsid w:val="00E23670"/>
    <w:rsid w:val="00E23CC3"/>
    <w:rsid w:val="00E23EB9"/>
    <w:rsid w:val="00E2403B"/>
    <w:rsid w:val="00E24C4F"/>
    <w:rsid w:val="00E24FF3"/>
    <w:rsid w:val="00E260A1"/>
    <w:rsid w:val="00E26327"/>
    <w:rsid w:val="00E27820"/>
    <w:rsid w:val="00E278F1"/>
    <w:rsid w:val="00E27A72"/>
    <w:rsid w:val="00E27D1E"/>
    <w:rsid w:val="00E301CA"/>
    <w:rsid w:val="00E30581"/>
    <w:rsid w:val="00E31667"/>
    <w:rsid w:val="00E317E4"/>
    <w:rsid w:val="00E31F8B"/>
    <w:rsid w:val="00E3230C"/>
    <w:rsid w:val="00E32680"/>
    <w:rsid w:val="00E32B00"/>
    <w:rsid w:val="00E330BF"/>
    <w:rsid w:val="00E33B67"/>
    <w:rsid w:val="00E34151"/>
    <w:rsid w:val="00E3479D"/>
    <w:rsid w:val="00E35C1A"/>
    <w:rsid w:val="00E35E9D"/>
    <w:rsid w:val="00E361F0"/>
    <w:rsid w:val="00E36925"/>
    <w:rsid w:val="00E36D5D"/>
    <w:rsid w:val="00E3761E"/>
    <w:rsid w:val="00E37C21"/>
    <w:rsid w:val="00E40590"/>
    <w:rsid w:val="00E41555"/>
    <w:rsid w:val="00E41EFB"/>
    <w:rsid w:val="00E4251E"/>
    <w:rsid w:val="00E4282D"/>
    <w:rsid w:val="00E428E8"/>
    <w:rsid w:val="00E4501A"/>
    <w:rsid w:val="00E450BA"/>
    <w:rsid w:val="00E45450"/>
    <w:rsid w:val="00E454C8"/>
    <w:rsid w:val="00E457B9"/>
    <w:rsid w:val="00E46159"/>
    <w:rsid w:val="00E462D3"/>
    <w:rsid w:val="00E46AA1"/>
    <w:rsid w:val="00E4719A"/>
    <w:rsid w:val="00E47FAE"/>
    <w:rsid w:val="00E5023B"/>
    <w:rsid w:val="00E50400"/>
    <w:rsid w:val="00E5071D"/>
    <w:rsid w:val="00E50748"/>
    <w:rsid w:val="00E51230"/>
    <w:rsid w:val="00E51720"/>
    <w:rsid w:val="00E5172F"/>
    <w:rsid w:val="00E520C4"/>
    <w:rsid w:val="00E5218B"/>
    <w:rsid w:val="00E529E0"/>
    <w:rsid w:val="00E52D34"/>
    <w:rsid w:val="00E52FE3"/>
    <w:rsid w:val="00E5309E"/>
    <w:rsid w:val="00E53641"/>
    <w:rsid w:val="00E53FE1"/>
    <w:rsid w:val="00E54167"/>
    <w:rsid w:val="00E54CCD"/>
    <w:rsid w:val="00E55402"/>
    <w:rsid w:val="00E558F1"/>
    <w:rsid w:val="00E56601"/>
    <w:rsid w:val="00E57091"/>
    <w:rsid w:val="00E579BD"/>
    <w:rsid w:val="00E57D69"/>
    <w:rsid w:val="00E600E8"/>
    <w:rsid w:val="00E60AC2"/>
    <w:rsid w:val="00E60F64"/>
    <w:rsid w:val="00E61FBF"/>
    <w:rsid w:val="00E62FDD"/>
    <w:rsid w:val="00E63F62"/>
    <w:rsid w:val="00E64040"/>
    <w:rsid w:val="00E6409F"/>
    <w:rsid w:val="00E64313"/>
    <w:rsid w:val="00E64836"/>
    <w:rsid w:val="00E64BF9"/>
    <w:rsid w:val="00E65268"/>
    <w:rsid w:val="00E65353"/>
    <w:rsid w:val="00E65B5B"/>
    <w:rsid w:val="00E65C09"/>
    <w:rsid w:val="00E65C34"/>
    <w:rsid w:val="00E6600D"/>
    <w:rsid w:val="00E666A9"/>
    <w:rsid w:val="00E67141"/>
    <w:rsid w:val="00E67305"/>
    <w:rsid w:val="00E67394"/>
    <w:rsid w:val="00E67C41"/>
    <w:rsid w:val="00E704E7"/>
    <w:rsid w:val="00E709F9"/>
    <w:rsid w:val="00E713CF"/>
    <w:rsid w:val="00E71FE2"/>
    <w:rsid w:val="00E7234D"/>
    <w:rsid w:val="00E72559"/>
    <w:rsid w:val="00E72DA2"/>
    <w:rsid w:val="00E72F5B"/>
    <w:rsid w:val="00E7358B"/>
    <w:rsid w:val="00E74118"/>
    <w:rsid w:val="00E74548"/>
    <w:rsid w:val="00E74E82"/>
    <w:rsid w:val="00E7608E"/>
    <w:rsid w:val="00E762C2"/>
    <w:rsid w:val="00E777CB"/>
    <w:rsid w:val="00E80E44"/>
    <w:rsid w:val="00E82295"/>
    <w:rsid w:val="00E82989"/>
    <w:rsid w:val="00E8348F"/>
    <w:rsid w:val="00E83665"/>
    <w:rsid w:val="00E839D5"/>
    <w:rsid w:val="00E83A52"/>
    <w:rsid w:val="00E83A94"/>
    <w:rsid w:val="00E83D42"/>
    <w:rsid w:val="00E83D49"/>
    <w:rsid w:val="00E84688"/>
    <w:rsid w:val="00E84822"/>
    <w:rsid w:val="00E84DE8"/>
    <w:rsid w:val="00E865F0"/>
    <w:rsid w:val="00E86C89"/>
    <w:rsid w:val="00E87022"/>
    <w:rsid w:val="00E87647"/>
    <w:rsid w:val="00E87919"/>
    <w:rsid w:val="00E87A22"/>
    <w:rsid w:val="00E87B99"/>
    <w:rsid w:val="00E87CB8"/>
    <w:rsid w:val="00E91C4C"/>
    <w:rsid w:val="00E921C0"/>
    <w:rsid w:val="00E9259E"/>
    <w:rsid w:val="00E92783"/>
    <w:rsid w:val="00E930BF"/>
    <w:rsid w:val="00E93B02"/>
    <w:rsid w:val="00E9426A"/>
    <w:rsid w:val="00E942E2"/>
    <w:rsid w:val="00E9461B"/>
    <w:rsid w:val="00E9470D"/>
    <w:rsid w:val="00E94F51"/>
    <w:rsid w:val="00E950C4"/>
    <w:rsid w:val="00E9599D"/>
    <w:rsid w:val="00E9779F"/>
    <w:rsid w:val="00EA04C0"/>
    <w:rsid w:val="00EA05A9"/>
    <w:rsid w:val="00EA0624"/>
    <w:rsid w:val="00EA07C1"/>
    <w:rsid w:val="00EA0F31"/>
    <w:rsid w:val="00EA0FA5"/>
    <w:rsid w:val="00EA2404"/>
    <w:rsid w:val="00EA2996"/>
    <w:rsid w:val="00EA338E"/>
    <w:rsid w:val="00EA33F9"/>
    <w:rsid w:val="00EA368C"/>
    <w:rsid w:val="00EA4210"/>
    <w:rsid w:val="00EA440F"/>
    <w:rsid w:val="00EA49F5"/>
    <w:rsid w:val="00EA4D6E"/>
    <w:rsid w:val="00EA4DDE"/>
    <w:rsid w:val="00EA522E"/>
    <w:rsid w:val="00EA57A8"/>
    <w:rsid w:val="00EA5F9A"/>
    <w:rsid w:val="00EA607A"/>
    <w:rsid w:val="00EA60E7"/>
    <w:rsid w:val="00EA63A3"/>
    <w:rsid w:val="00EA676D"/>
    <w:rsid w:val="00EA78E4"/>
    <w:rsid w:val="00EA7DEF"/>
    <w:rsid w:val="00EA7E13"/>
    <w:rsid w:val="00EB1311"/>
    <w:rsid w:val="00EB14E1"/>
    <w:rsid w:val="00EB195B"/>
    <w:rsid w:val="00EB1980"/>
    <w:rsid w:val="00EB2393"/>
    <w:rsid w:val="00EB2B71"/>
    <w:rsid w:val="00EB426E"/>
    <w:rsid w:val="00EB4F57"/>
    <w:rsid w:val="00EB54FB"/>
    <w:rsid w:val="00EB5E99"/>
    <w:rsid w:val="00EB5FC2"/>
    <w:rsid w:val="00EB6428"/>
    <w:rsid w:val="00EB6BBE"/>
    <w:rsid w:val="00EC0581"/>
    <w:rsid w:val="00EC1F4A"/>
    <w:rsid w:val="00EC224C"/>
    <w:rsid w:val="00EC3830"/>
    <w:rsid w:val="00EC46D9"/>
    <w:rsid w:val="00EC491D"/>
    <w:rsid w:val="00EC4B71"/>
    <w:rsid w:val="00EC4F45"/>
    <w:rsid w:val="00EC5264"/>
    <w:rsid w:val="00EC5FAB"/>
    <w:rsid w:val="00EC5FB3"/>
    <w:rsid w:val="00EC6A3A"/>
    <w:rsid w:val="00EC71E2"/>
    <w:rsid w:val="00ED0176"/>
    <w:rsid w:val="00ED0553"/>
    <w:rsid w:val="00ED091F"/>
    <w:rsid w:val="00ED2D38"/>
    <w:rsid w:val="00ED2FC0"/>
    <w:rsid w:val="00ED3023"/>
    <w:rsid w:val="00ED4C91"/>
    <w:rsid w:val="00ED4E10"/>
    <w:rsid w:val="00ED4E7A"/>
    <w:rsid w:val="00ED561C"/>
    <w:rsid w:val="00ED5764"/>
    <w:rsid w:val="00ED5D2A"/>
    <w:rsid w:val="00ED6815"/>
    <w:rsid w:val="00ED6A96"/>
    <w:rsid w:val="00ED7149"/>
    <w:rsid w:val="00ED729D"/>
    <w:rsid w:val="00ED742D"/>
    <w:rsid w:val="00ED7507"/>
    <w:rsid w:val="00ED76A2"/>
    <w:rsid w:val="00ED790A"/>
    <w:rsid w:val="00EE0548"/>
    <w:rsid w:val="00EE0983"/>
    <w:rsid w:val="00EE1413"/>
    <w:rsid w:val="00EE1896"/>
    <w:rsid w:val="00EE1F98"/>
    <w:rsid w:val="00EE2D59"/>
    <w:rsid w:val="00EE4330"/>
    <w:rsid w:val="00EE4376"/>
    <w:rsid w:val="00EE465A"/>
    <w:rsid w:val="00EE4661"/>
    <w:rsid w:val="00EE4E5A"/>
    <w:rsid w:val="00EE567F"/>
    <w:rsid w:val="00EE56B6"/>
    <w:rsid w:val="00EE5CD2"/>
    <w:rsid w:val="00EE5DC0"/>
    <w:rsid w:val="00EE6084"/>
    <w:rsid w:val="00EE62E3"/>
    <w:rsid w:val="00EE640B"/>
    <w:rsid w:val="00EF07C1"/>
    <w:rsid w:val="00EF12BB"/>
    <w:rsid w:val="00EF199B"/>
    <w:rsid w:val="00EF20C5"/>
    <w:rsid w:val="00EF2340"/>
    <w:rsid w:val="00EF2A66"/>
    <w:rsid w:val="00EF301D"/>
    <w:rsid w:val="00EF3385"/>
    <w:rsid w:val="00EF372E"/>
    <w:rsid w:val="00EF4209"/>
    <w:rsid w:val="00EF465C"/>
    <w:rsid w:val="00EF48AA"/>
    <w:rsid w:val="00EF4ADD"/>
    <w:rsid w:val="00EF53DB"/>
    <w:rsid w:val="00EF5B99"/>
    <w:rsid w:val="00EF5F0B"/>
    <w:rsid w:val="00EF680B"/>
    <w:rsid w:val="00F001FD"/>
    <w:rsid w:val="00F00563"/>
    <w:rsid w:val="00F00945"/>
    <w:rsid w:val="00F013EC"/>
    <w:rsid w:val="00F015E1"/>
    <w:rsid w:val="00F01A36"/>
    <w:rsid w:val="00F01D07"/>
    <w:rsid w:val="00F01D2B"/>
    <w:rsid w:val="00F01FD8"/>
    <w:rsid w:val="00F02171"/>
    <w:rsid w:val="00F02873"/>
    <w:rsid w:val="00F033FF"/>
    <w:rsid w:val="00F042C1"/>
    <w:rsid w:val="00F04E2F"/>
    <w:rsid w:val="00F04F1F"/>
    <w:rsid w:val="00F05388"/>
    <w:rsid w:val="00F058F0"/>
    <w:rsid w:val="00F05C09"/>
    <w:rsid w:val="00F05E28"/>
    <w:rsid w:val="00F06598"/>
    <w:rsid w:val="00F06991"/>
    <w:rsid w:val="00F06D40"/>
    <w:rsid w:val="00F06F83"/>
    <w:rsid w:val="00F06FC2"/>
    <w:rsid w:val="00F07057"/>
    <w:rsid w:val="00F07119"/>
    <w:rsid w:val="00F07424"/>
    <w:rsid w:val="00F077DC"/>
    <w:rsid w:val="00F07C82"/>
    <w:rsid w:val="00F07E26"/>
    <w:rsid w:val="00F10BC6"/>
    <w:rsid w:val="00F10EA3"/>
    <w:rsid w:val="00F113B3"/>
    <w:rsid w:val="00F113BF"/>
    <w:rsid w:val="00F11B7E"/>
    <w:rsid w:val="00F126F6"/>
    <w:rsid w:val="00F127BE"/>
    <w:rsid w:val="00F12C54"/>
    <w:rsid w:val="00F1322E"/>
    <w:rsid w:val="00F136F1"/>
    <w:rsid w:val="00F13D04"/>
    <w:rsid w:val="00F13DFA"/>
    <w:rsid w:val="00F14324"/>
    <w:rsid w:val="00F145F7"/>
    <w:rsid w:val="00F166E2"/>
    <w:rsid w:val="00F16F3E"/>
    <w:rsid w:val="00F17585"/>
    <w:rsid w:val="00F176B0"/>
    <w:rsid w:val="00F20AD9"/>
    <w:rsid w:val="00F20D59"/>
    <w:rsid w:val="00F22424"/>
    <w:rsid w:val="00F22515"/>
    <w:rsid w:val="00F2319D"/>
    <w:rsid w:val="00F23545"/>
    <w:rsid w:val="00F235B0"/>
    <w:rsid w:val="00F237CF"/>
    <w:rsid w:val="00F237F4"/>
    <w:rsid w:val="00F23FC1"/>
    <w:rsid w:val="00F246CE"/>
    <w:rsid w:val="00F25101"/>
    <w:rsid w:val="00F254B9"/>
    <w:rsid w:val="00F25B45"/>
    <w:rsid w:val="00F25E1F"/>
    <w:rsid w:val="00F25FD6"/>
    <w:rsid w:val="00F26081"/>
    <w:rsid w:val="00F264AC"/>
    <w:rsid w:val="00F26802"/>
    <w:rsid w:val="00F2712D"/>
    <w:rsid w:val="00F2752D"/>
    <w:rsid w:val="00F278A7"/>
    <w:rsid w:val="00F27A98"/>
    <w:rsid w:val="00F27BC8"/>
    <w:rsid w:val="00F30000"/>
    <w:rsid w:val="00F30158"/>
    <w:rsid w:val="00F31BFE"/>
    <w:rsid w:val="00F32229"/>
    <w:rsid w:val="00F32237"/>
    <w:rsid w:val="00F32314"/>
    <w:rsid w:val="00F32848"/>
    <w:rsid w:val="00F32B5F"/>
    <w:rsid w:val="00F32EE2"/>
    <w:rsid w:val="00F33100"/>
    <w:rsid w:val="00F33327"/>
    <w:rsid w:val="00F33DD8"/>
    <w:rsid w:val="00F34052"/>
    <w:rsid w:val="00F34374"/>
    <w:rsid w:val="00F34E70"/>
    <w:rsid w:val="00F353D4"/>
    <w:rsid w:val="00F35634"/>
    <w:rsid w:val="00F35B0E"/>
    <w:rsid w:val="00F3601C"/>
    <w:rsid w:val="00F3689F"/>
    <w:rsid w:val="00F36CD6"/>
    <w:rsid w:val="00F371A2"/>
    <w:rsid w:val="00F374F1"/>
    <w:rsid w:val="00F40240"/>
    <w:rsid w:val="00F41A02"/>
    <w:rsid w:val="00F41C2B"/>
    <w:rsid w:val="00F41DBF"/>
    <w:rsid w:val="00F42338"/>
    <w:rsid w:val="00F42597"/>
    <w:rsid w:val="00F4268D"/>
    <w:rsid w:val="00F427DC"/>
    <w:rsid w:val="00F43372"/>
    <w:rsid w:val="00F43812"/>
    <w:rsid w:val="00F438BC"/>
    <w:rsid w:val="00F438F5"/>
    <w:rsid w:val="00F43B91"/>
    <w:rsid w:val="00F44945"/>
    <w:rsid w:val="00F4548E"/>
    <w:rsid w:val="00F45E9A"/>
    <w:rsid w:val="00F45FC2"/>
    <w:rsid w:val="00F462E7"/>
    <w:rsid w:val="00F46A88"/>
    <w:rsid w:val="00F47448"/>
    <w:rsid w:val="00F47477"/>
    <w:rsid w:val="00F4762D"/>
    <w:rsid w:val="00F502AA"/>
    <w:rsid w:val="00F50FA4"/>
    <w:rsid w:val="00F51445"/>
    <w:rsid w:val="00F514D1"/>
    <w:rsid w:val="00F523C1"/>
    <w:rsid w:val="00F529B1"/>
    <w:rsid w:val="00F536BB"/>
    <w:rsid w:val="00F545B0"/>
    <w:rsid w:val="00F54DDB"/>
    <w:rsid w:val="00F5544B"/>
    <w:rsid w:val="00F5587C"/>
    <w:rsid w:val="00F55FCE"/>
    <w:rsid w:val="00F56170"/>
    <w:rsid w:val="00F56D33"/>
    <w:rsid w:val="00F575B7"/>
    <w:rsid w:val="00F578CA"/>
    <w:rsid w:val="00F57AA3"/>
    <w:rsid w:val="00F57D43"/>
    <w:rsid w:val="00F6012D"/>
    <w:rsid w:val="00F60438"/>
    <w:rsid w:val="00F608B2"/>
    <w:rsid w:val="00F60A05"/>
    <w:rsid w:val="00F6136E"/>
    <w:rsid w:val="00F61483"/>
    <w:rsid w:val="00F61ACF"/>
    <w:rsid w:val="00F6217A"/>
    <w:rsid w:val="00F62244"/>
    <w:rsid w:val="00F62413"/>
    <w:rsid w:val="00F62B32"/>
    <w:rsid w:val="00F63ABC"/>
    <w:rsid w:val="00F644AE"/>
    <w:rsid w:val="00F65840"/>
    <w:rsid w:val="00F6586E"/>
    <w:rsid w:val="00F65A51"/>
    <w:rsid w:val="00F65E71"/>
    <w:rsid w:val="00F65FF7"/>
    <w:rsid w:val="00F66069"/>
    <w:rsid w:val="00F660C0"/>
    <w:rsid w:val="00F664B3"/>
    <w:rsid w:val="00F666A3"/>
    <w:rsid w:val="00F668D3"/>
    <w:rsid w:val="00F66BC2"/>
    <w:rsid w:val="00F66C62"/>
    <w:rsid w:val="00F6709B"/>
    <w:rsid w:val="00F67155"/>
    <w:rsid w:val="00F67302"/>
    <w:rsid w:val="00F705E8"/>
    <w:rsid w:val="00F70B26"/>
    <w:rsid w:val="00F71435"/>
    <w:rsid w:val="00F71891"/>
    <w:rsid w:val="00F719CD"/>
    <w:rsid w:val="00F72288"/>
    <w:rsid w:val="00F72435"/>
    <w:rsid w:val="00F7435B"/>
    <w:rsid w:val="00F743BE"/>
    <w:rsid w:val="00F74521"/>
    <w:rsid w:val="00F75437"/>
    <w:rsid w:val="00F75971"/>
    <w:rsid w:val="00F75A58"/>
    <w:rsid w:val="00F75E18"/>
    <w:rsid w:val="00F75E7B"/>
    <w:rsid w:val="00F764DC"/>
    <w:rsid w:val="00F76AF9"/>
    <w:rsid w:val="00F77D76"/>
    <w:rsid w:val="00F77EB4"/>
    <w:rsid w:val="00F77F5F"/>
    <w:rsid w:val="00F800AA"/>
    <w:rsid w:val="00F80B8C"/>
    <w:rsid w:val="00F81206"/>
    <w:rsid w:val="00F81A25"/>
    <w:rsid w:val="00F81CD6"/>
    <w:rsid w:val="00F82E0D"/>
    <w:rsid w:val="00F830D8"/>
    <w:rsid w:val="00F84B7D"/>
    <w:rsid w:val="00F84E8D"/>
    <w:rsid w:val="00F8538A"/>
    <w:rsid w:val="00F8593D"/>
    <w:rsid w:val="00F8657F"/>
    <w:rsid w:val="00F86602"/>
    <w:rsid w:val="00F86DCD"/>
    <w:rsid w:val="00F8767B"/>
    <w:rsid w:val="00F90069"/>
    <w:rsid w:val="00F9019A"/>
    <w:rsid w:val="00F90514"/>
    <w:rsid w:val="00F90EBB"/>
    <w:rsid w:val="00F90EEE"/>
    <w:rsid w:val="00F917B6"/>
    <w:rsid w:val="00F92AC1"/>
    <w:rsid w:val="00F933DD"/>
    <w:rsid w:val="00F93584"/>
    <w:rsid w:val="00F94671"/>
    <w:rsid w:val="00F94823"/>
    <w:rsid w:val="00F94986"/>
    <w:rsid w:val="00F95D80"/>
    <w:rsid w:val="00F966BD"/>
    <w:rsid w:val="00F96743"/>
    <w:rsid w:val="00F968B6"/>
    <w:rsid w:val="00F96DA8"/>
    <w:rsid w:val="00F97B71"/>
    <w:rsid w:val="00FA169C"/>
    <w:rsid w:val="00FA1F0B"/>
    <w:rsid w:val="00FA2839"/>
    <w:rsid w:val="00FA2B41"/>
    <w:rsid w:val="00FA37BA"/>
    <w:rsid w:val="00FA3888"/>
    <w:rsid w:val="00FA4453"/>
    <w:rsid w:val="00FA49E1"/>
    <w:rsid w:val="00FA49FF"/>
    <w:rsid w:val="00FA4F91"/>
    <w:rsid w:val="00FA50CB"/>
    <w:rsid w:val="00FA52F6"/>
    <w:rsid w:val="00FA5DDD"/>
    <w:rsid w:val="00FA65AE"/>
    <w:rsid w:val="00FA6765"/>
    <w:rsid w:val="00FA6C5C"/>
    <w:rsid w:val="00FA6FAE"/>
    <w:rsid w:val="00FA7324"/>
    <w:rsid w:val="00FA7B0F"/>
    <w:rsid w:val="00FB1D24"/>
    <w:rsid w:val="00FB241D"/>
    <w:rsid w:val="00FB26E1"/>
    <w:rsid w:val="00FB2FA9"/>
    <w:rsid w:val="00FB38B1"/>
    <w:rsid w:val="00FB4DBC"/>
    <w:rsid w:val="00FB577A"/>
    <w:rsid w:val="00FB6C24"/>
    <w:rsid w:val="00FB7056"/>
    <w:rsid w:val="00FB7735"/>
    <w:rsid w:val="00FC12F3"/>
    <w:rsid w:val="00FC141E"/>
    <w:rsid w:val="00FC2191"/>
    <w:rsid w:val="00FC30F6"/>
    <w:rsid w:val="00FC3F7C"/>
    <w:rsid w:val="00FC5492"/>
    <w:rsid w:val="00FC5964"/>
    <w:rsid w:val="00FC5AB9"/>
    <w:rsid w:val="00FC5E7C"/>
    <w:rsid w:val="00FC60EE"/>
    <w:rsid w:val="00FC6277"/>
    <w:rsid w:val="00FC63D2"/>
    <w:rsid w:val="00FC73F6"/>
    <w:rsid w:val="00FD0F76"/>
    <w:rsid w:val="00FD1602"/>
    <w:rsid w:val="00FD1680"/>
    <w:rsid w:val="00FD17F3"/>
    <w:rsid w:val="00FD232C"/>
    <w:rsid w:val="00FD2517"/>
    <w:rsid w:val="00FD2B2B"/>
    <w:rsid w:val="00FD3102"/>
    <w:rsid w:val="00FD31B4"/>
    <w:rsid w:val="00FD3498"/>
    <w:rsid w:val="00FD3749"/>
    <w:rsid w:val="00FD4BAA"/>
    <w:rsid w:val="00FD4E0C"/>
    <w:rsid w:val="00FD50F6"/>
    <w:rsid w:val="00FD574B"/>
    <w:rsid w:val="00FD5DBA"/>
    <w:rsid w:val="00FD6764"/>
    <w:rsid w:val="00FD6C7F"/>
    <w:rsid w:val="00FD7110"/>
    <w:rsid w:val="00FD7179"/>
    <w:rsid w:val="00FD73D1"/>
    <w:rsid w:val="00FD7775"/>
    <w:rsid w:val="00FD7B81"/>
    <w:rsid w:val="00FD7CFD"/>
    <w:rsid w:val="00FD7DD6"/>
    <w:rsid w:val="00FD7E24"/>
    <w:rsid w:val="00FD7E2B"/>
    <w:rsid w:val="00FE0146"/>
    <w:rsid w:val="00FE0735"/>
    <w:rsid w:val="00FE0AFC"/>
    <w:rsid w:val="00FE1027"/>
    <w:rsid w:val="00FE115C"/>
    <w:rsid w:val="00FE130C"/>
    <w:rsid w:val="00FE14C2"/>
    <w:rsid w:val="00FE170C"/>
    <w:rsid w:val="00FE2013"/>
    <w:rsid w:val="00FE219E"/>
    <w:rsid w:val="00FE2CCB"/>
    <w:rsid w:val="00FE2E47"/>
    <w:rsid w:val="00FE3710"/>
    <w:rsid w:val="00FE3A52"/>
    <w:rsid w:val="00FE46AC"/>
    <w:rsid w:val="00FE4A76"/>
    <w:rsid w:val="00FE4A89"/>
    <w:rsid w:val="00FE4FF0"/>
    <w:rsid w:val="00FE534C"/>
    <w:rsid w:val="00FE581F"/>
    <w:rsid w:val="00FE69A0"/>
    <w:rsid w:val="00FE7D9E"/>
    <w:rsid w:val="00FF0262"/>
    <w:rsid w:val="00FF06A2"/>
    <w:rsid w:val="00FF0938"/>
    <w:rsid w:val="00FF0E53"/>
    <w:rsid w:val="00FF1018"/>
    <w:rsid w:val="00FF13C9"/>
    <w:rsid w:val="00FF1A32"/>
    <w:rsid w:val="00FF1D37"/>
    <w:rsid w:val="00FF21B8"/>
    <w:rsid w:val="00FF28A0"/>
    <w:rsid w:val="00FF30CC"/>
    <w:rsid w:val="00FF363C"/>
    <w:rsid w:val="00FF4032"/>
    <w:rsid w:val="00FF4094"/>
    <w:rsid w:val="00FF455F"/>
    <w:rsid w:val="00FF5175"/>
    <w:rsid w:val="00FF54EA"/>
    <w:rsid w:val="00FF5A15"/>
    <w:rsid w:val="00FF62D3"/>
    <w:rsid w:val="00FF6E87"/>
    <w:rsid w:val="00FF6FD4"/>
    <w:rsid w:val="00FF703E"/>
    <w:rsid w:val="00FF7F65"/>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D9326F"/>
    <w:pPr>
      <w:spacing w:line="360" w:lineRule="auto"/>
      <w:jc w:val="both"/>
    </w:pPr>
    <w:rPr>
      <w:rFonts w:ascii="Times New Roman" w:hAnsi="Times New Roman"/>
      <w:sz w:val="24"/>
      <w:lang w:eastAsia="en-US"/>
    </w:rPr>
  </w:style>
  <w:style w:type="paragraph" w:styleId="Heading1">
    <w:name w:val="heading 1"/>
    <w:aliases w:val="Bolum_Basliklari_Sau,Baslık 1."/>
    <w:basedOn w:val="Normal"/>
    <w:next w:val="Normal"/>
    <w:link w:val="Heading1Char"/>
    <w:uiPriority w:val="99"/>
    <w:qFormat/>
    <w:rsid w:val="00AD7D69"/>
    <w:pPr>
      <w:numPr>
        <w:numId w:val="5"/>
      </w:numPr>
      <w:spacing w:line="240" w:lineRule="auto"/>
      <w:outlineLvl w:val="0"/>
    </w:pPr>
    <w:rPr>
      <w:b/>
      <w:sz w:val="28"/>
      <w:szCs w:val="28"/>
      <w:lang w:eastAsia="tr-TR"/>
    </w:rPr>
  </w:style>
  <w:style w:type="paragraph" w:styleId="Heading2">
    <w:name w:val="heading 2"/>
    <w:basedOn w:val="Normal"/>
    <w:next w:val="Normal"/>
    <w:link w:val="Heading2Char"/>
    <w:uiPriority w:val="99"/>
    <w:qFormat/>
    <w:rsid w:val="0002698D"/>
    <w:pPr>
      <w:keepNext/>
      <w:keepLines/>
      <w:spacing w:before="200"/>
      <w:outlineLvl w:val="1"/>
    </w:pPr>
    <w:rPr>
      <w:rFonts w:eastAsia="Times New Roman"/>
      <w:b/>
      <w:bCs/>
      <w:szCs w:val="26"/>
    </w:rPr>
  </w:style>
  <w:style w:type="paragraph" w:styleId="Heading3">
    <w:name w:val="heading 3"/>
    <w:basedOn w:val="Normal"/>
    <w:next w:val="Normal"/>
    <w:link w:val="Heading3Char"/>
    <w:uiPriority w:val="99"/>
    <w:qFormat/>
    <w:rsid w:val="009E1243"/>
    <w:pPr>
      <w:keepNext/>
      <w:keepLines/>
      <w:spacing w:line="240" w:lineRule="auto"/>
      <w:outlineLvl w:val="2"/>
    </w:pPr>
    <w:rPr>
      <w:rFonts w:eastAsia="Times New Roman"/>
      <w:b/>
      <w:bCs/>
    </w:rPr>
  </w:style>
  <w:style w:type="paragraph" w:styleId="Heading4">
    <w:name w:val="heading 4"/>
    <w:basedOn w:val="Normal"/>
    <w:next w:val="Normal"/>
    <w:link w:val="Heading4Char"/>
    <w:uiPriority w:val="99"/>
    <w:qFormat/>
    <w:rsid w:val="006A01D7"/>
    <w:pPr>
      <w:keepNext/>
      <w:keepLines/>
      <w:spacing w:before="40"/>
      <w:outlineLvl w:val="3"/>
    </w:pPr>
    <w:rPr>
      <w:rFonts w:eastAsia="Times New Roman"/>
      <w:b/>
      <w:i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olum_Basliklari_Sau Char,Baslık 1. Char"/>
    <w:basedOn w:val="DefaultParagraphFont"/>
    <w:link w:val="Heading1"/>
    <w:uiPriority w:val="99"/>
    <w:locked/>
    <w:rsid w:val="00AD7D69"/>
    <w:rPr>
      <w:rFonts w:ascii="Times New Roman" w:eastAsia="Times New Roman" w:hAnsi="Times New Roman"/>
      <w:b/>
      <w:sz w:val="28"/>
      <w:lang w:eastAsia="tr-TR"/>
    </w:rPr>
  </w:style>
  <w:style w:type="character" w:customStyle="1" w:styleId="Heading2Char">
    <w:name w:val="Heading 2 Char"/>
    <w:basedOn w:val="DefaultParagraphFont"/>
    <w:link w:val="Heading2"/>
    <w:uiPriority w:val="99"/>
    <w:locked/>
    <w:rsid w:val="0002698D"/>
    <w:rPr>
      <w:rFonts w:ascii="Times New Roman" w:hAnsi="Times New Roman" w:cs="Times New Roman"/>
      <w:b/>
      <w:bCs/>
      <w:sz w:val="26"/>
      <w:szCs w:val="26"/>
    </w:rPr>
  </w:style>
  <w:style w:type="character" w:customStyle="1" w:styleId="Heading3Char">
    <w:name w:val="Heading 3 Char"/>
    <w:basedOn w:val="DefaultParagraphFont"/>
    <w:link w:val="Heading3"/>
    <w:uiPriority w:val="99"/>
    <w:locked/>
    <w:rsid w:val="009E1243"/>
    <w:rPr>
      <w:rFonts w:ascii="Times New Roman" w:hAnsi="Times New Roman" w:cs="Times New Roman"/>
      <w:b/>
      <w:bCs/>
      <w:sz w:val="24"/>
    </w:rPr>
  </w:style>
  <w:style w:type="character" w:customStyle="1" w:styleId="Heading4Char">
    <w:name w:val="Heading 4 Char"/>
    <w:basedOn w:val="DefaultParagraphFont"/>
    <w:link w:val="Heading4"/>
    <w:uiPriority w:val="99"/>
    <w:locked/>
    <w:rsid w:val="006A01D7"/>
    <w:rPr>
      <w:rFonts w:ascii="Times New Roman" w:hAnsi="Times New Roman" w:cs="Times New Roman"/>
      <w:b/>
      <w:iCs/>
      <w:sz w:val="24"/>
    </w:rPr>
  </w:style>
  <w:style w:type="paragraph" w:styleId="NoSpacing">
    <w:name w:val="No Spacing"/>
    <w:uiPriority w:val="99"/>
    <w:qFormat/>
    <w:rsid w:val="00555B8D"/>
    <w:pPr>
      <w:spacing w:line="360" w:lineRule="auto"/>
      <w:jc w:val="both"/>
    </w:pPr>
    <w:rPr>
      <w:rFonts w:ascii="Times New Roman" w:hAnsi="Times New Roman"/>
      <w:sz w:val="20"/>
      <w:lang w:eastAsia="en-US"/>
    </w:rPr>
  </w:style>
  <w:style w:type="paragraph" w:styleId="ListParagraph">
    <w:name w:val="List Paragraph"/>
    <w:basedOn w:val="Normal"/>
    <w:uiPriority w:val="99"/>
    <w:qFormat/>
    <w:rsid w:val="00DA0DC2"/>
    <w:pPr>
      <w:ind w:left="720"/>
      <w:contextualSpacing/>
    </w:pPr>
  </w:style>
  <w:style w:type="paragraph" w:styleId="BalloonText">
    <w:name w:val="Balloon Text"/>
    <w:basedOn w:val="Normal"/>
    <w:link w:val="BalloonTextChar"/>
    <w:uiPriority w:val="99"/>
    <w:semiHidden/>
    <w:rsid w:val="002F327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F3271"/>
    <w:rPr>
      <w:rFonts w:ascii="Tahoma" w:hAnsi="Tahoma" w:cs="Tahoma"/>
      <w:sz w:val="16"/>
      <w:szCs w:val="16"/>
    </w:rPr>
  </w:style>
  <w:style w:type="paragraph" w:customStyle="1" w:styleId="BodyTextKeep">
    <w:name w:val="Body Text Keep"/>
    <w:basedOn w:val="Normal"/>
    <w:uiPriority w:val="99"/>
    <w:rsid w:val="00E01F7F"/>
    <w:pPr>
      <w:keepNext/>
      <w:spacing w:line="240" w:lineRule="auto"/>
      <w:ind w:right="45"/>
    </w:pPr>
    <w:rPr>
      <w:rFonts w:eastAsia="MS Mincho"/>
      <w:sz w:val="18"/>
      <w:szCs w:val="18"/>
    </w:rPr>
  </w:style>
  <w:style w:type="paragraph" w:customStyle="1" w:styleId="BodyTextNext">
    <w:name w:val="Body Text Next"/>
    <w:basedOn w:val="Normal"/>
    <w:uiPriority w:val="99"/>
    <w:rsid w:val="00E01F7F"/>
    <w:pPr>
      <w:spacing w:line="240" w:lineRule="auto"/>
      <w:ind w:right="45" w:firstLine="284"/>
    </w:pPr>
    <w:rPr>
      <w:rFonts w:eastAsia="MS Mincho"/>
      <w:sz w:val="18"/>
      <w:szCs w:val="18"/>
    </w:rPr>
  </w:style>
  <w:style w:type="character" w:styleId="PlaceholderText">
    <w:name w:val="Placeholder Text"/>
    <w:basedOn w:val="DefaultParagraphFont"/>
    <w:uiPriority w:val="99"/>
    <w:semiHidden/>
    <w:rsid w:val="00E01F7F"/>
    <w:rPr>
      <w:rFonts w:cs="Times New Roman"/>
      <w:color w:val="808080"/>
    </w:rPr>
  </w:style>
  <w:style w:type="character" w:customStyle="1" w:styleId="MTConvertedEquation">
    <w:name w:val="MTConvertedEquation"/>
    <w:basedOn w:val="DefaultParagraphFont"/>
    <w:uiPriority w:val="99"/>
    <w:rsid w:val="00E01F7F"/>
    <w:rPr>
      <w:rFonts w:ascii="Cambria Math" w:hAnsi="Cambria Math" w:cs="Times New Roman"/>
      <w:i/>
    </w:rPr>
  </w:style>
  <w:style w:type="paragraph" w:customStyle="1" w:styleId="MTDisplayEquation">
    <w:name w:val="MTDisplayEquation"/>
    <w:basedOn w:val="Normal"/>
    <w:next w:val="Normal"/>
    <w:link w:val="MTDisplayEquationChar"/>
    <w:uiPriority w:val="99"/>
    <w:rsid w:val="00E01F7F"/>
    <w:pPr>
      <w:tabs>
        <w:tab w:val="center" w:pos="4120"/>
        <w:tab w:val="right" w:pos="8220"/>
      </w:tabs>
      <w:spacing w:before="40"/>
    </w:pPr>
  </w:style>
  <w:style w:type="character" w:customStyle="1" w:styleId="MTDisplayEquationChar">
    <w:name w:val="MTDisplayEquation Char"/>
    <w:basedOn w:val="DefaultParagraphFont"/>
    <w:link w:val="MTDisplayEquation"/>
    <w:uiPriority w:val="99"/>
    <w:locked/>
    <w:rsid w:val="00E01F7F"/>
    <w:rPr>
      <w:rFonts w:ascii="Times New Roman" w:hAnsi="Times New Roman" w:cs="Times New Roman"/>
      <w:sz w:val="24"/>
    </w:rPr>
  </w:style>
  <w:style w:type="paragraph" w:styleId="TOCHeading">
    <w:name w:val="TOC Heading"/>
    <w:aliases w:val="Sidebar Heading"/>
    <w:basedOn w:val="Heading1"/>
    <w:next w:val="Normal"/>
    <w:uiPriority w:val="99"/>
    <w:qFormat/>
    <w:rsid w:val="00E01F7F"/>
    <w:pPr>
      <w:spacing w:line="276" w:lineRule="auto"/>
      <w:jc w:val="left"/>
      <w:outlineLvl w:val="9"/>
    </w:pPr>
    <w:rPr>
      <w:rFonts w:ascii="Cambria" w:hAnsi="Cambria"/>
      <w:color w:val="365F91"/>
    </w:rPr>
  </w:style>
  <w:style w:type="paragraph" w:styleId="TOC1">
    <w:name w:val="toc 1"/>
    <w:basedOn w:val="Normal"/>
    <w:next w:val="Normal"/>
    <w:autoRedefine/>
    <w:uiPriority w:val="99"/>
    <w:rsid w:val="00071C14"/>
    <w:pPr>
      <w:tabs>
        <w:tab w:val="right" w:leader="dot" w:pos="8222"/>
      </w:tabs>
      <w:jc w:val="left"/>
    </w:pPr>
    <w:rPr>
      <w:noProof/>
    </w:rPr>
  </w:style>
  <w:style w:type="paragraph" w:styleId="TOC2">
    <w:name w:val="toc 2"/>
    <w:basedOn w:val="Normal"/>
    <w:next w:val="Normal"/>
    <w:autoRedefine/>
    <w:uiPriority w:val="99"/>
    <w:rsid w:val="001A69D6"/>
    <w:pPr>
      <w:tabs>
        <w:tab w:val="right" w:leader="dot" w:pos="8210"/>
      </w:tabs>
      <w:spacing w:before="40" w:after="100"/>
      <w:ind w:left="1134" w:hanging="425"/>
      <w:jc w:val="left"/>
    </w:pPr>
  </w:style>
  <w:style w:type="character" w:styleId="Hyperlink">
    <w:name w:val="Hyperlink"/>
    <w:basedOn w:val="DefaultParagraphFont"/>
    <w:uiPriority w:val="99"/>
    <w:rsid w:val="00E01F7F"/>
    <w:rPr>
      <w:rFonts w:cs="Times New Roman"/>
      <w:color w:val="0000FF"/>
      <w:u w:val="single"/>
    </w:rPr>
  </w:style>
  <w:style w:type="paragraph" w:styleId="TOC3">
    <w:name w:val="toc 3"/>
    <w:basedOn w:val="Normal"/>
    <w:next w:val="Normal"/>
    <w:autoRedefine/>
    <w:uiPriority w:val="99"/>
    <w:rsid w:val="00F25FD6"/>
    <w:pPr>
      <w:tabs>
        <w:tab w:val="left" w:pos="709"/>
        <w:tab w:val="right" w:leader="dot" w:pos="8222"/>
      </w:tabs>
      <w:spacing w:before="40" w:after="100"/>
      <w:ind w:left="1843" w:hanging="709"/>
      <w:jc w:val="left"/>
    </w:pPr>
  </w:style>
  <w:style w:type="paragraph" w:styleId="Header">
    <w:name w:val="header"/>
    <w:basedOn w:val="Normal"/>
    <w:link w:val="HeaderChar"/>
    <w:uiPriority w:val="99"/>
    <w:rsid w:val="00E01F7F"/>
    <w:pPr>
      <w:tabs>
        <w:tab w:val="center" w:pos="4536"/>
        <w:tab w:val="right" w:pos="9072"/>
      </w:tabs>
      <w:spacing w:line="240" w:lineRule="auto"/>
    </w:pPr>
  </w:style>
  <w:style w:type="character" w:customStyle="1" w:styleId="HeaderChar">
    <w:name w:val="Header Char"/>
    <w:basedOn w:val="DefaultParagraphFont"/>
    <w:link w:val="Header"/>
    <w:uiPriority w:val="99"/>
    <w:locked/>
    <w:rsid w:val="00E01F7F"/>
    <w:rPr>
      <w:rFonts w:ascii="Times New Roman" w:hAnsi="Times New Roman" w:cs="Times New Roman"/>
      <w:sz w:val="24"/>
    </w:rPr>
  </w:style>
  <w:style w:type="paragraph" w:styleId="Footer">
    <w:name w:val="footer"/>
    <w:basedOn w:val="Normal"/>
    <w:link w:val="FooterChar"/>
    <w:uiPriority w:val="99"/>
    <w:rsid w:val="00E01F7F"/>
    <w:pPr>
      <w:tabs>
        <w:tab w:val="center" w:pos="4536"/>
        <w:tab w:val="right" w:pos="9072"/>
      </w:tabs>
      <w:spacing w:line="240" w:lineRule="auto"/>
    </w:pPr>
  </w:style>
  <w:style w:type="character" w:customStyle="1" w:styleId="FooterChar">
    <w:name w:val="Footer Char"/>
    <w:basedOn w:val="DefaultParagraphFont"/>
    <w:link w:val="Footer"/>
    <w:uiPriority w:val="99"/>
    <w:locked/>
    <w:rsid w:val="00E01F7F"/>
    <w:rPr>
      <w:rFonts w:ascii="Times New Roman" w:hAnsi="Times New Roman" w:cs="Times New Roman"/>
      <w:sz w:val="24"/>
    </w:rPr>
  </w:style>
  <w:style w:type="table" w:styleId="TableGrid">
    <w:name w:val="Table Grid"/>
    <w:basedOn w:val="TableNormal"/>
    <w:uiPriority w:val="99"/>
    <w:rsid w:val="00E01F7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Normal"/>
    <w:uiPriority w:val="99"/>
    <w:rsid w:val="00196693"/>
    <w:pPr>
      <w:tabs>
        <w:tab w:val="num" w:pos="360"/>
      </w:tabs>
      <w:spacing w:line="240" w:lineRule="auto"/>
      <w:ind w:left="360" w:hanging="360"/>
    </w:pPr>
    <w:rPr>
      <w:rFonts w:eastAsia="MS Mincho"/>
      <w:sz w:val="18"/>
      <w:szCs w:val="18"/>
    </w:rPr>
  </w:style>
  <w:style w:type="paragraph" w:styleId="TableofFigures">
    <w:name w:val="table of figures"/>
    <w:basedOn w:val="Normal"/>
    <w:next w:val="Normal"/>
    <w:link w:val="TableofFiguresChar"/>
    <w:uiPriority w:val="99"/>
    <w:rsid w:val="00A063C3"/>
  </w:style>
  <w:style w:type="table" w:customStyle="1" w:styleId="TabloKlavuzu1">
    <w:name w:val="Tablo Kılavuzu1"/>
    <w:uiPriority w:val="99"/>
    <w:rsid w:val="00782D4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FenBilimleriYazisiSau">
    <w:name w:val="Kapak_Fen_Bilimleri_Yazisi_Sau"/>
    <w:basedOn w:val="Normal"/>
    <w:link w:val="KapakFenBilimleriYazisiSauChar"/>
    <w:uiPriority w:val="99"/>
    <w:rsid w:val="00782D44"/>
    <w:pPr>
      <w:spacing w:line="240" w:lineRule="auto"/>
      <w:jc w:val="center"/>
    </w:pPr>
    <w:rPr>
      <w:rFonts w:eastAsia="Times New Roman"/>
      <w:b/>
      <w:sz w:val="28"/>
      <w:szCs w:val="28"/>
      <w:lang w:eastAsia="tr-TR"/>
    </w:rPr>
  </w:style>
  <w:style w:type="paragraph" w:customStyle="1" w:styleId="KapakMakaleBasligiSau">
    <w:name w:val="Kapak_Makale_Basligi_Sau"/>
    <w:basedOn w:val="Normal"/>
    <w:link w:val="KapakMakaleBasligiSauChar"/>
    <w:uiPriority w:val="99"/>
    <w:rsid w:val="00782D44"/>
    <w:pPr>
      <w:spacing w:before="6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basedOn w:val="DefaultParagraphFont"/>
    <w:link w:val="KapakFenBilimleriYazisiSau"/>
    <w:uiPriority w:val="99"/>
    <w:locked/>
    <w:rsid w:val="00782D44"/>
    <w:rPr>
      <w:rFonts w:ascii="Times New Roman" w:hAnsi="Times New Roman" w:cs="Times New Roman"/>
      <w:b/>
      <w:sz w:val="28"/>
      <w:szCs w:val="28"/>
      <w:lang w:eastAsia="tr-TR"/>
    </w:rPr>
  </w:style>
  <w:style w:type="paragraph" w:customStyle="1" w:styleId="KapakIsimSoyisim">
    <w:name w:val="Kapak_Isim_Soyisim"/>
    <w:basedOn w:val="Normal"/>
    <w:link w:val="KapakIsimSoyisimChar"/>
    <w:uiPriority w:val="99"/>
    <w:rsid w:val="00782D44"/>
    <w:pPr>
      <w:spacing w:before="220" w:line="240" w:lineRule="auto"/>
      <w:jc w:val="center"/>
    </w:pPr>
    <w:rPr>
      <w:rFonts w:ascii="Arial" w:eastAsia="Times New Roman" w:hAnsi="Arial" w:cs="Arial"/>
      <w:b/>
      <w:sz w:val="26"/>
      <w:szCs w:val="26"/>
      <w:lang w:eastAsia="tr-TR"/>
    </w:rPr>
  </w:style>
  <w:style w:type="character" w:customStyle="1" w:styleId="KapakMakaleBasligiSauChar">
    <w:name w:val="Kapak_Makale_Basligi_Sau Char"/>
    <w:basedOn w:val="DefaultParagraphFont"/>
    <w:link w:val="KapakMakaleBasligiSau"/>
    <w:uiPriority w:val="99"/>
    <w:locked/>
    <w:rsid w:val="00782D44"/>
    <w:rPr>
      <w:rFonts w:ascii="Arial" w:hAnsi="Arial" w:cs="Arial"/>
      <w:b/>
      <w:sz w:val="34"/>
      <w:szCs w:val="34"/>
      <w:lang w:eastAsia="tr-TR"/>
    </w:rPr>
  </w:style>
  <w:style w:type="paragraph" w:customStyle="1" w:styleId="KapakBoslukYaziStiliSau">
    <w:name w:val="Kapak_Bosluk_Yazi_Stili_Sau"/>
    <w:basedOn w:val="Normal"/>
    <w:link w:val="KapakBoslukYaziStiliSauChar"/>
    <w:uiPriority w:val="99"/>
    <w:rsid w:val="00782D44"/>
    <w:pPr>
      <w:spacing w:line="240" w:lineRule="auto"/>
      <w:jc w:val="center"/>
    </w:pPr>
    <w:rPr>
      <w:rFonts w:eastAsia="Times New Roman"/>
      <w:sz w:val="34"/>
      <w:szCs w:val="34"/>
      <w:lang w:eastAsia="tr-TR"/>
    </w:rPr>
  </w:style>
  <w:style w:type="character" w:customStyle="1" w:styleId="KapakIsimSoyisimChar">
    <w:name w:val="Kapak_Isim_Soyisim Char"/>
    <w:basedOn w:val="DefaultParagraphFont"/>
    <w:link w:val="KapakIsimSoyisim"/>
    <w:uiPriority w:val="99"/>
    <w:locked/>
    <w:rsid w:val="00782D44"/>
    <w:rPr>
      <w:rFonts w:ascii="Arial" w:hAnsi="Arial" w:cs="Arial"/>
      <w:b/>
      <w:sz w:val="26"/>
      <w:szCs w:val="26"/>
      <w:lang w:eastAsia="tr-TR"/>
    </w:rPr>
  </w:style>
  <w:style w:type="paragraph" w:customStyle="1" w:styleId="KapakTezYaziStiliSau">
    <w:name w:val="Kapak_Tez_Yazi_Stili_Sau"/>
    <w:basedOn w:val="Normal"/>
    <w:link w:val="KapakTezYaziStiliSauChar"/>
    <w:uiPriority w:val="99"/>
    <w:rsid w:val="00782D44"/>
    <w:pPr>
      <w:spacing w:before="320" w:line="240" w:lineRule="auto"/>
      <w:jc w:val="center"/>
    </w:pPr>
    <w:rPr>
      <w:rFonts w:eastAsia="Times New Roman"/>
      <w:b/>
      <w:sz w:val="30"/>
      <w:szCs w:val="30"/>
      <w:lang w:eastAsia="tr-TR"/>
    </w:rPr>
  </w:style>
  <w:style w:type="character" w:customStyle="1" w:styleId="KapakBoslukYaziStiliSauChar">
    <w:name w:val="Kapak_Bosluk_Yazi_Stili_Sau Char"/>
    <w:basedOn w:val="DefaultParagraphFont"/>
    <w:link w:val="KapakBoslukYaziStiliSau"/>
    <w:uiPriority w:val="99"/>
    <w:locked/>
    <w:rsid w:val="00782D44"/>
    <w:rPr>
      <w:rFonts w:ascii="Times New Roman" w:hAnsi="Times New Roman" w:cs="Times New Roman"/>
      <w:sz w:val="34"/>
      <w:szCs w:val="34"/>
      <w:lang w:eastAsia="tr-TR"/>
    </w:rPr>
  </w:style>
  <w:style w:type="character" w:customStyle="1" w:styleId="KapakTezYaziStiliSauChar">
    <w:name w:val="Kapak_Tez_Yazi_Stili_Sau Char"/>
    <w:basedOn w:val="DefaultParagraphFont"/>
    <w:link w:val="KapakTezYaziStiliSau"/>
    <w:uiPriority w:val="99"/>
    <w:locked/>
    <w:rsid w:val="00782D44"/>
    <w:rPr>
      <w:rFonts w:ascii="Times New Roman" w:hAnsi="Times New Roman" w:cs="Times New Roman"/>
      <w:b/>
      <w:sz w:val="30"/>
      <w:szCs w:val="30"/>
      <w:lang w:eastAsia="tr-TR"/>
    </w:rPr>
  </w:style>
  <w:style w:type="character" w:customStyle="1" w:styleId="KapakBilimdaliYazStiliSauChar">
    <w:name w:val="Kapak_Bilimdali_Yazı_Stili_Sau Char"/>
    <w:basedOn w:val="DefaultParagraphFont"/>
    <w:link w:val="KapakBilimdaliYazStiliSau"/>
    <w:uiPriority w:val="99"/>
    <w:locked/>
    <w:rsid w:val="00782D44"/>
    <w:rPr>
      <w:rFonts w:ascii="Times New Roman" w:hAnsi="Times New Roman" w:cs="Times New Roman"/>
      <w:b/>
      <w:sz w:val="26"/>
      <w:szCs w:val="26"/>
      <w:lang w:eastAsia="tr-TR"/>
    </w:rPr>
  </w:style>
  <w:style w:type="paragraph" w:customStyle="1" w:styleId="KapakBilimdaliYazStiliSau">
    <w:name w:val="Kapak_Bilimdali_Yazı_Stili_Sau"/>
    <w:basedOn w:val="Normal"/>
    <w:link w:val="KapakBilimdaliYazStiliSauChar"/>
    <w:autoRedefine/>
    <w:uiPriority w:val="99"/>
    <w:rsid w:val="00782D44"/>
    <w:pPr>
      <w:spacing w:line="240" w:lineRule="auto"/>
      <w:jc w:val="left"/>
    </w:pPr>
    <w:rPr>
      <w:rFonts w:eastAsia="Times New Roman"/>
      <w:b/>
      <w:sz w:val="26"/>
      <w:szCs w:val="26"/>
      <w:lang w:eastAsia="tr-TR"/>
    </w:rPr>
  </w:style>
  <w:style w:type="paragraph" w:customStyle="1" w:styleId="KapakTCYazisiSau">
    <w:name w:val="Kapak_TC_Yazisi_Sau"/>
    <w:basedOn w:val="Normal"/>
    <w:link w:val="KapakTCYazisiSauChar"/>
    <w:uiPriority w:val="99"/>
    <w:rsid w:val="005D2452"/>
    <w:pPr>
      <w:spacing w:line="240" w:lineRule="auto"/>
      <w:jc w:val="center"/>
    </w:pPr>
    <w:rPr>
      <w:rFonts w:eastAsia="Times New Roman"/>
      <w:b/>
      <w:szCs w:val="24"/>
      <w:lang w:eastAsia="tr-TR"/>
    </w:rPr>
  </w:style>
  <w:style w:type="character" w:customStyle="1" w:styleId="KapakTCYazisiSauChar">
    <w:name w:val="Kapak_TC_Yazisi_Sau Char"/>
    <w:basedOn w:val="DefaultParagraphFont"/>
    <w:link w:val="KapakTCYazisiSau"/>
    <w:uiPriority w:val="99"/>
    <w:locked/>
    <w:rsid w:val="005D2452"/>
    <w:rPr>
      <w:rFonts w:ascii="Times New Roman" w:hAnsi="Times New Roman" w:cs="Times New Roman"/>
      <w:b/>
      <w:sz w:val="24"/>
      <w:szCs w:val="24"/>
      <w:lang w:eastAsia="tr-TR"/>
    </w:rPr>
  </w:style>
  <w:style w:type="paragraph" w:customStyle="1" w:styleId="KapakOybirligiYazi-StiliSau">
    <w:name w:val="Kapak_Oybirligi_Yazi-Stili_Sau"/>
    <w:basedOn w:val="Normal"/>
    <w:link w:val="KapakOybirligiYazi-StiliSauChar"/>
    <w:uiPriority w:val="99"/>
    <w:rsid w:val="005D2452"/>
    <w:pPr>
      <w:spacing w:line="240" w:lineRule="auto"/>
    </w:pPr>
    <w:rPr>
      <w:rFonts w:eastAsia="Times New Roman"/>
      <w:b/>
      <w:szCs w:val="24"/>
      <w:lang w:eastAsia="tr-TR"/>
    </w:rPr>
  </w:style>
  <w:style w:type="character" w:customStyle="1" w:styleId="KapakOybirligiYazi-StiliSauChar">
    <w:name w:val="Kapak_Oybirligi_Yazi-Stili_Sau Char"/>
    <w:basedOn w:val="DefaultParagraphFont"/>
    <w:link w:val="KapakOybirligiYazi-StiliSau"/>
    <w:uiPriority w:val="99"/>
    <w:locked/>
    <w:rsid w:val="005D2452"/>
    <w:rPr>
      <w:rFonts w:ascii="Times New Roman" w:hAnsi="Times New Roman" w:cs="Times New Roman"/>
      <w:b/>
      <w:sz w:val="24"/>
      <w:szCs w:val="24"/>
      <w:lang w:eastAsia="tr-TR"/>
    </w:rPr>
  </w:style>
  <w:style w:type="paragraph" w:customStyle="1" w:styleId="KapakDoktoraDanismanYaziStiliSau">
    <w:name w:val="Kapak_Doktora_Danisman_Yazi_Stili_Sau"/>
    <w:basedOn w:val="Normal"/>
    <w:link w:val="KapakDoktoraDanismanYaziStiliSauChar"/>
    <w:uiPriority w:val="99"/>
    <w:rsid w:val="005D2452"/>
    <w:pPr>
      <w:spacing w:line="240" w:lineRule="auto"/>
      <w:jc w:val="center"/>
    </w:pPr>
    <w:rPr>
      <w:rFonts w:eastAsia="Times New Roman"/>
      <w:b/>
      <w:sz w:val="22"/>
      <w:lang w:eastAsia="tr-TR"/>
    </w:rPr>
  </w:style>
  <w:style w:type="character" w:customStyle="1" w:styleId="KapakDoktoraDanismanYaziStiliSauChar">
    <w:name w:val="Kapak_Doktora_Danisman_Yazi_Stili_Sau Char"/>
    <w:basedOn w:val="DefaultParagraphFont"/>
    <w:link w:val="KapakDoktoraDanismanYaziStiliSau"/>
    <w:uiPriority w:val="99"/>
    <w:locked/>
    <w:rsid w:val="005D2452"/>
    <w:rPr>
      <w:rFonts w:ascii="Times New Roman" w:hAnsi="Times New Roman" w:cs="Times New Roman"/>
      <w:b/>
      <w:lang w:eastAsia="tr-TR"/>
    </w:rPr>
  </w:style>
  <w:style w:type="paragraph" w:customStyle="1" w:styleId="DoktoraIsimSoyisimSau">
    <w:name w:val="Doktora_Isim_Soyisim_Sau"/>
    <w:basedOn w:val="KapakIsimSoyisim"/>
    <w:link w:val="DoktoraIsimSoyisimSauChar"/>
    <w:uiPriority w:val="99"/>
    <w:rsid w:val="005D2452"/>
  </w:style>
  <w:style w:type="character" w:customStyle="1" w:styleId="DoktoraIsimSoyisimSauChar">
    <w:name w:val="Doktora_Isim_Soyisim_Sau Char"/>
    <w:basedOn w:val="KapakIsimSoyisimChar"/>
    <w:link w:val="DoktoraIsimSoyisimSau"/>
    <w:uiPriority w:val="99"/>
    <w:locked/>
    <w:rsid w:val="005D2452"/>
  </w:style>
  <w:style w:type="paragraph" w:styleId="NormalWeb">
    <w:name w:val="Normal (Web)"/>
    <w:basedOn w:val="Normal"/>
    <w:uiPriority w:val="99"/>
    <w:rsid w:val="00EC5FAB"/>
    <w:pPr>
      <w:spacing w:before="100" w:beforeAutospacing="1" w:after="100" w:afterAutospacing="1" w:line="240" w:lineRule="auto"/>
      <w:jc w:val="left"/>
    </w:pPr>
    <w:rPr>
      <w:rFonts w:eastAsia="Times New Roman"/>
      <w:szCs w:val="24"/>
      <w:lang w:eastAsia="tr-TR"/>
    </w:rPr>
  </w:style>
  <w:style w:type="character" w:styleId="Strong">
    <w:name w:val="Strong"/>
    <w:basedOn w:val="DefaultParagraphFont"/>
    <w:uiPriority w:val="99"/>
    <w:qFormat/>
    <w:rsid w:val="0083164D"/>
    <w:rPr>
      <w:rFonts w:cs="Times New Roman"/>
      <w:b/>
    </w:rPr>
  </w:style>
  <w:style w:type="paragraph" w:styleId="TOC4">
    <w:name w:val="toc 4"/>
    <w:basedOn w:val="Normal"/>
    <w:next w:val="Normal"/>
    <w:autoRedefine/>
    <w:uiPriority w:val="99"/>
    <w:rsid w:val="001A69D6"/>
    <w:pPr>
      <w:tabs>
        <w:tab w:val="right" w:leader="dot" w:pos="8210"/>
      </w:tabs>
      <w:spacing w:after="100"/>
      <w:ind w:left="2410" w:hanging="709"/>
    </w:pPr>
  </w:style>
  <w:style w:type="paragraph" w:customStyle="1" w:styleId="resimyazs">
    <w:name w:val="resim yazısı"/>
    <w:basedOn w:val="Normal"/>
    <w:link w:val="resimyazsChar"/>
    <w:uiPriority w:val="99"/>
    <w:rsid w:val="003D2DFA"/>
    <w:pPr>
      <w:jc w:val="center"/>
    </w:pPr>
    <w:rPr>
      <w:sz w:val="18"/>
    </w:rPr>
  </w:style>
  <w:style w:type="paragraph" w:customStyle="1" w:styleId="tabloyazs">
    <w:name w:val="tablo yazısı"/>
    <w:basedOn w:val="Normal"/>
    <w:next w:val="resimyazs"/>
    <w:link w:val="tabloyazsChar"/>
    <w:uiPriority w:val="99"/>
    <w:rsid w:val="00160EB6"/>
    <w:pPr>
      <w:spacing w:after="200" w:line="240" w:lineRule="auto"/>
      <w:jc w:val="center"/>
    </w:pPr>
    <w:rPr>
      <w:sz w:val="18"/>
      <w:szCs w:val="20"/>
    </w:rPr>
  </w:style>
  <w:style w:type="character" w:customStyle="1" w:styleId="resimyazsChar">
    <w:name w:val="resim yazısı Char"/>
    <w:basedOn w:val="DefaultParagraphFont"/>
    <w:link w:val="resimyazs"/>
    <w:uiPriority w:val="99"/>
    <w:locked/>
    <w:rsid w:val="00126C7E"/>
    <w:rPr>
      <w:rFonts w:ascii="Times New Roman" w:hAnsi="Times New Roman" w:cs="Times New Roman"/>
      <w:sz w:val="18"/>
    </w:rPr>
  </w:style>
  <w:style w:type="character" w:customStyle="1" w:styleId="tabloyazsChar">
    <w:name w:val="tablo yazısı Char"/>
    <w:basedOn w:val="DefaultParagraphFont"/>
    <w:link w:val="tabloyazs"/>
    <w:uiPriority w:val="99"/>
    <w:locked/>
    <w:rsid w:val="00160EB6"/>
    <w:rPr>
      <w:rFonts w:ascii="Times New Roman" w:eastAsia="Times New Roman" w:hAnsi="Times New Roman" w:cs="Times New Roman"/>
      <w:sz w:val="20"/>
      <w:szCs w:val="20"/>
    </w:rPr>
  </w:style>
  <w:style w:type="paragraph" w:styleId="Caption">
    <w:name w:val="caption"/>
    <w:basedOn w:val="resimyazs"/>
    <w:next w:val="Normal"/>
    <w:link w:val="CaptionChar"/>
    <w:uiPriority w:val="99"/>
    <w:qFormat/>
    <w:rsid w:val="003421A4"/>
    <w:pPr>
      <w:spacing w:after="200" w:line="240" w:lineRule="auto"/>
      <w:jc w:val="left"/>
    </w:pPr>
    <w:rPr>
      <w:iCs/>
      <w:szCs w:val="18"/>
      <w:lang w:eastAsia="tr-TR"/>
    </w:rPr>
  </w:style>
  <w:style w:type="table" w:customStyle="1" w:styleId="PlainTable51">
    <w:name w:val="Plain Table 51"/>
    <w:uiPriority w:val="99"/>
    <w:rsid w:val="009572EA"/>
    <w:rPr>
      <w:sz w:val="20"/>
      <w:szCs w:val="20"/>
    </w:rPr>
    <w:tblPr>
      <w:tblStyleRowBandSize w:val="1"/>
      <w:tblStyleColBandSize w:val="1"/>
      <w:tblInd w:w="0" w:type="dxa"/>
      <w:tblCellMar>
        <w:top w:w="0" w:type="dxa"/>
        <w:left w:w="108" w:type="dxa"/>
        <w:bottom w:w="0" w:type="dxa"/>
        <w:right w:w="108" w:type="dxa"/>
      </w:tblCellMar>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PlainTable31">
    <w:name w:val="Plain Table 31"/>
    <w:uiPriority w:val="99"/>
    <w:rsid w:val="00D452A3"/>
    <w:rPr>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3">
    <w:name w:val="Plain Table 3"/>
    <w:uiPriority w:val="99"/>
    <w:rsid w:val="00FF21B8"/>
    <w:rPr>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2">
    <w:name w:val="Plain Table 2"/>
    <w:uiPriority w:val="99"/>
    <w:rsid w:val="00FF21B8"/>
    <w:rPr>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rFonts w:cs="Times New Roman"/>
        <w:b/>
        <w:bCs/>
      </w:rPr>
      <w:tblPr/>
      <w:tcPr>
        <w:tcBorders>
          <w:bottom w:val="single" w:sz="4" w:space="0" w:color="7F7F7F"/>
        </w:tcBorders>
      </w:tcPr>
    </w:tblStylePr>
    <w:tblStylePr w:type="lastRow">
      <w:rPr>
        <w:rFonts w:cs="Times New Roman"/>
        <w:b/>
        <w:bCs/>
      </w:rPr>
      <w:tblPr/>
      <w:tcPr>
        <w:tcBorders>
          <w:top w:val="single" w:sz="4" w:space="0" w:color="7F7F7F"/>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right w:val="single" w:sz="4" w:space="0" w:color="7F7F7F"/>
        </w:tcBorders>
      </w:tcPr>
    </w:tblStylePr>
    <w:tblStylePr w:type="band2Vert">
      <w:rPr>
        <w:rFonts w:cs="Times New Roman"/>
      </w:rPr>
      <w:tblPr/>
      <w:tcPr>
        <w:tcBorders>
          <w:left w:val="single" w:sz="4" w:space="0" w:color="7F7F7F"/>
          <w:right w:val="single" w:sz="4" w:space="0" w:color="7F7F7F"/>
        </w:tcBorders>
      </w:tcPr>
    </w:tblStylePr>
    <w:tblStylePr w:type="band1Horz">
      <w:rPr>
        <w:rFonts w:cs="Times New Roman"/>
      </w:rPr>
      <w:tblPr/>
      <w:tcPr>
        <w:tcBorders>
          <w:top w:val="single" w:sz="4" w:space="0" w:color="7F7F7F"/>
          <w:bottom w:val="single" w:sz="4" w:space="0" w:color="7F7F7F"/>
        </w:tcBorders>
      </w:tcPr>
    </w:tblStylePr>
  </w:style>
  <w:style w:type="paragraph" w:customStyle="1" w:styleId="AnaParagrafYaziStiliSau">
    <w:name w:val="Ana_Paragraf_Yazi_Stili_Sau"/>
    <w:basedOn w:val="Normal"/>
    <w:link w:val="AnaParagrafYaziStiliSauChar"/>
    <w:autoRedefine/>
    <w:uiPriority w:val="99"/>
    <w:rsid w:val="00C14E48"/>
    <w:pPr>
      <w:tabs>
        <w:tab w:val="right" w:pos="8222"/>
      </w:tabs>
      <w:spacing w:line="240" w:lineRule="auto"/>
    </w:pPr>
    <w:rPr>
      <w:szCs w:val="24"/>
      <w:lang w:val="en-US" w:eastAsia="tr-TR"/>
    </w:rPr>
  </w:style>
  <w:style w:type="character" w:customStyle="1" w:styleId="AnaParagrafYaziStiliSauChar">
    <w:name w:val="Ana_Paragraf_Yazi_Stili_Sau Char"/>
    <w:basedOn w:val="DefaultParagraphFont"/>
    <w:link w:val="AnaParagrafYaziStiliSau"/>
    <w:uiPriority w:val="99"/>
    <w:locked/>
    <w:rsid w:val="00C14E48"/>
    <w:rPr>
      <w:rFonts w:ascii="Times New Roman" w:hAnsi="Times New Roman" w:cs="Times New Roman"/>
      <w:sz w:val="24"/>
      <w:szCs w:val="24"/>
      <w:lang w:val="en-US" w:eastAsia="tr-TR"/>
    </w:rPr>
  </w:style>
  <w:style w:type="character" w:customStyle="1" w:styleId="CaptionChar">
    <w:name w:val="Caption Char"/>
    <w:link w:val="Caption"/>
    <w:uiPriority w:val="99"/>
    <w:locked/>
    <w:rsid w:val="00C14E48"/>
    <w:rPr>
      <w:rFonts w:ascii="Times New Roman" w:hAnsi="Times New Roman"/>
      <w:sz w:val="18"/>
    </w:rPr>
  </w:style>
  <w:style w:type="character" w:customStyle="1" w:styleId="apple-converted-space">
    <w:name w:val="apple-converted-space"/>
    <w:basedOn w:val="DefaultParagraphFont"/>
    <w:uiPriority w:val="99"/>
    <w:rsid w:val="00383860"/>
    <w:rPr>
      <w:rFonts w:cs="Times New Roman"/>
    </w:rPr>
  </w:style>
  <w:style w:type="paragraph" w:customStyle="1" w:styleId="IETParagraph">
    <w:name w:val="IET Paragraph"/>
    <w:basedOn w:val="Normal"/>
    <w:uiPriority w:val="99"/>
    <w:rsid w:val="00383860"/>
    <w:pPr>
      <w:ind w:firstLine="567"/>
    </w:pPr>
    <w:rPr>
      <w:rFonts w:eastAsia="SimSun"/>
      <w:szCs w:val="24"/>
      <w:lang w:val="en-AU" w:eastAsia="zh-CN"/>
    </w:rPr>
  </w:style>
  <w:style w:type="table" w:customStyle="1" w:styleId="NormalTablo1">
    <w:name w:val="Normal Tablo1"/>
    <w:uiPriority w:val="99"/>
    <w:semiHidden/>
    <w:rsid w:val="008469F7"/>
    <w:pPr>
      <w:jc w:val="both"/>
    </w:pPr>
    <w:rPr>
      <w:rFonts w:ascii="Times New Roman" w:eastAsia="Times New Roman" w:hAnsi="Times New Roman"/>
      <w:sz w:val="20"/>
      <w:szCs w:val="20"/>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uiPriority w:val="99"/>
    <w:rsid w:val="008469F7"/>
    <w:pPr>
      <w:spacing w:line="240" w:lineRule="auto"/>
      <w:outlineLvl w:val="0"/>
    </w:pPr>
    <w:rPr>
      <w:rFonts w:eastAsia="Times New Roman"/>
      <w:b/>
      <w:sz w:val="28"/>
      <w:szCs w:val="28"/>
      <w:lang w:val="de-DE" w:eastAsia="tr-TR"/>
    </w:rPr>
  </w:style>
  <w:style w:type="character" w:customStyle="1" w:styleId="TableofFiguresChar">
    <w:name w:val="Table of Figures Char"/>
    <w:basedOn w:val="AnaParagrafYaziStiliSauChar"/>
    <w:link w:val="TableofFigures"/>
    <w:uiPriority w:val="99"/>
    <w:locked/>
    <w:rsid w:val="008469F7"/>
  </w:style>
  <w:style w:type="character" w:customStyle="1" w:styleId="IlkSayfalarBasligiSauChar">
    <w:name w:val="Ilk_Sayfalar_Basligi_Sau Char"/>
    <w:basedOn w:val="DefaultParagraphFont"/>
    <w:link w:val="IlkSayfalarBasligiSau"/>
    <w:uiPriority w:val="99"/>
    <w:locked/>
    <w:rsid w:val="008469F7"/>
    <w:rPr>
      <w:rFonts w:ascii="Times New Roman" w:hAnsi="Times New Roman" w:cs="Times New Roman"/>
      <w:b/>
      <w:sz w:val="28"/>
      <w:szCs w:val="28"/>
      <w:lang w:val="de-DE" w:eastAsia="tr-TR"/>
    </w:rPr>
  </w:style>
  <w:style w:type="paragraph" w:customStyle="1" w:styleId="OzetYaziStiliSau">
    <w:name w:val="Ozet_Yazi_Stili_Sau"/>
    <w:basedOn w:val="Normal"/>
    <w:link w:val="OzetYaziStiliSauChar"/>
    <w:uiPriority w:val="99"/>
    <w:rsid w:val="008469F7"/>
    <w:pPr>
      <w:spacing w:line="240" w:lineRule="auto"/>
    </w:pPr>
    <w:rPr>
      <w:rFonts w:eastAsia="Times New Roman"/>
      <w:szCs w:val="24"/>
      <w:lang w:eastAsia="tr-TR"/>
    </w:rPr>
  </w:style>
  <w:style w:type="paragraph" w:customStyle="1" w:styleId="OnsozYaziStili">
    <w:name w:val="Onsoz_Yazi_Stili"/>
    <w:basedOn w:val="Normal"/>
    <w:link w:val="OnsozYaziStiliChar"/>
    <w:uiPriority w:val="99"/>
    <w:rsid w:val="008469F7"/>
    <w:rPr>
      <w:rFonts w:eastAsia="Times New Roman"/>
      <w:szCs w:val="24"/>
      <w:lang w:eastAsia="tr-TR"/>
    </w:rPr>
  </w:style>
  <w:style w:type="character" w:customStyle="1" w:styleId="OzetYaziStiliSauChar">
    <w:name w:val="Ozet_Yazi_Stili_Sau Char"/>
    <w:basedOn w:val="DefaultParagraphFont"/>
    <w:link w:val="OzetYaziStiliSau"/>
    <w:uiPriority w:val="99"/>
    <w:locked/>
    <w:rsid w:val="008469F7"/>
    <w:rPr>
      <w:rFonts w:ascii="Times New Roman" w:hAnsi="Times New Roman" w:cs="Times New Roman"/>
      <w:sz w:val="24"/>
      <w:szCs w:val="24"/>
      <w:lang w:eastAsia="tr-TR"/>
    </w:rPr>
  </w:style>
  <w:style w:type="paragraph" w:customStyle="1" w:styleId="SimgelerYaziStili">
    <w:name w:val="Simgeler_Yazi_Stili"/>
    <w:basedOn w:val="Normal"/>
    <w:link w:val="SimgelerYaziStiliChar"/>
    <w:uiPriority w:val="99"/>
    <w:rsid w:val="008469F7"/>
    <w:rPr>
      <w:rFonts w:eastAsia="Times New Roman"/>
      <w:szCs w:val="24"/>
      <w:lang w:val="en-US" w:eastAsia="tr-TR"/>
    </w:rPr>
  </w:style>
  <w:style w:type="character" w:customStyle="1" w:styleId="OnsozYaziStiliChar">
    <w:name w:val="Onsoz_Yazi_Stili Char"/>
    <w:basedOn w:val="DefaultParagraphFont"/>
    <w:link w:val="OnsozYaziStili"/>
    <w:uiPriority w:val="99"/>
    <w:locked/>
    <w:rsid w:val="008469F7"/>
    <w:rPr>
      <w:rFonts w:ascii="Times New Roman" w:hAnsi="Times New Roman" w:cs="Times New Roman"/>
      <w:sz w:val="24"/>
      <w:szCs w:val="24"/>
      <w:lang w:eastAsia="tr-TR"/>
    </w:rPr>
  </w:style>
  <w:style w:type="paragraph" w:customStyle="1" w:styleId="SekillerTablosuYaziStili">
    <w:name w:val="Sekiller_Tablosu_Yazi_Stili"/>
    <w:basedOn w:val="Normal"/>
    <w:link w:val="SekillerTablosuYaziStiliChar"/>
    <w:uiPriority w:val="99"/>
    <w:rsid w:val="008469F7"/>
    <w:rPr>
      <w:rFonts w:eastAsia="Times New Roman"/>
      <w:sz w:val="18"/>
      <w:szCs w:val="24"/>
      <w:lang w:eastAsia="tr-TR"/>
    </w:rPr>
  </w:style>
  <w:style w:type="character" w:customStyle="1" w:styleId="SimgelerYaziStiliChar">
    <w:name w:val="Simgeler_Yazi_Stili Char"/>
    <w:basedOn w:val="DefaultParagraphFont"/>
    <w:link w:val="SimgelerYaziStili"/>
    <w:uiPriority w:val="99"/>
    <w:locked/>
    <w:rsid w:val="008469F7"/>
    <w:rPr>
      <w:rFonts w:ascii="Times New Roman" w:hAnsi="Times New Roman" w:cs="Times New Roman"/>
      <w:sz w:val="24"/>
      <w:szCs w:val="24"/>
      <w:lang w:val="en-US" w:eastAsia="tr-TR"/>
    </w:rPr>
  </w:style>
  <w:style w:type="paragraph" w:customStyle="1" w:styleId="SonSayfalarBasligiSau">
    <w:name w:val="Son_Sayfalar_Basligi_Sau"/>
    <w:basedOn w:val="IlkSayfalarBasligiSau"/>
    <w:link w:val="SonSayfalarBasligiSauChar"/>
    <w:uiPriority w:val="99"/>
    <w:rsid w:val="008469F7"/>
  </w:style>
  <w:style w:type="character" w:customStyle="1" w:styleId="SekillerTablosuYaziStiliChar">
    <w:name w:val="Sekiller_Tablosu_Yazi_Stili Char"/>
    <w:basedOn w:val="DefaultParagraphFont"/>
    <w:link w:val="SekillerTablosuYaziStili"/>
    <w:uiPriority w:val="99"/>
    <w:locked/>
    <w:rsid w:val="008469F7"/>
    <w:rPr>
      <w:rFonts w:ascii="Times New Roman" w:hAnsi="Times New Roman" w:cs="Times New Roman"/>
      <w:sz w:val="24"/>
      <w:szCs w:val="24"/>
      <w:lang w:eastAsia="tr-TR"/>
    </w:rPr>
  </w:style>
  <w:style w:type="character" w:customStyle="1" w:styleId="SonSayfalarBasligiSauChar">
    <w:name w:val="Son_Sayfalar_Basligi_Sau Char"/>
    <w:basedOn w:val="IlkSayfalarBasligiSauChar"/>
    <w:link w:val="SonSayfalarBasligiSau"/>
    <w:uiPriority w:val="99"/>
    <w:locked/>
    <w:rsid w:val="008469F7"/>
  </w:style>
  <w:style w:type="paragraph" w:customStyle="1" w:styleId="BaslikBosluklari">
    <w:name w:val="Baslik_Bosluklari"/>
    <w:basedOn w:val="Normal"/>
    <w:link w:val="BaslikBosluklariChar"/>
    <w:uiPriority w:val="99"/>
    <w:rsid w:val="008469F7"/>
    <w:rPr>
      <w:rFonts w:eastAsia="Times New Roman"/>
      <w:b/>
      <w:sz w:val="28"/>
      <w:szCs w:val="28"/>
      <w:lang w:eastAsia="tr-TR"/>
    </w:rPr>
  </w:style>
  <w:style w:type="character" w:customStyle="1" w:styleId="BaslikBosluklariChar">
    <w:name w:val="Baslik_Bosluklari Char"/>
    <w:basedOn w:val="DefaultParagraphFont"/>
    <w:link w:val="BaslikBosluklari"/>
    <w:uiPriority w:val="99"/>
    <w:locked/>
    <w:rsid w:val="008469F7"/>
    <w:rPr>
      <w:rFonts w:ascii="Times New Roman" w:hAnsi="Times New Roman" w:cs="Times New Roman"/>
      <w:b/>
      <w:sz w:val="28"/>
      <w:szCs w:val="28"/>
      <w:lang w:eastAsia="tr-TR"/>
    </w:rPr>
  </w:style>
  <w:style w:type="paragraph" w:customStyle="1" w:styleId="KapakJuriYaziStili">
    <w:name w:val="Kapak_Juri_Yazi_Stili"/>
    <w:basedOn w:val="Normal"/>
    <w:link w:val="KapakJuriYaziStiliChar"/>
    <w:uiPriority w:val="99"/>
    <w:rsid w:val="008469F7"/>
    <w:pPr>
      <w:spacing w:line="240" w:lineRule="auto"/>
      <w:jc w:val="center"/>
    </w:pPr>
    <w:rPr>
      <w:rFonts w:eastAsia="Times New Roman"/>
      <w:b/>
      <w:sz w:val="26"/>
      <w:szCs w:val="26"/>
      <w:lang w:eastAsia="tr-TR"/>
    </w:rPr>
  </w:style>
  <w:style w:type="paragraph" w:customStyle="1" w:styleId="OzgecmisYaziStiliSau">
    <w:name w:val="Ozgecmis_Yazi_Stili_Sau"/>
    <w:basedOn w:val="Normal"/>
    <w:link w:val="OzgecmisYaziStiliSauChar"/>
    <w:uiPriority w:val="99"/>
    <w:rsid w:val="008469F7"/>
    <w:rPr>
      <w:rFonts w:eastAsia="Times New Roman"/>
      <w:szCs w:val="24"/>
      <w:lang w:eastAsia="tr-TR"/>
    </w:rPr>
  </w:style>
  <w:style w:type="paragraph" w:customStyle="1" w:styleId="IngilizceOzetYaziStiliSau">
    <w:name w:val="Ingilizce_Ozet_Yazi_Stili_Sau"/>
    <w:basedOn w:val="Normal"/>
    <w:link w:val="IngilizceOzetYaziStiliSauChar"/>
    <w:uiPriority w:val="99"/>
    <w:rsid w:val="008469F7"/>
    <w:rPr>
      <w:rFonts w:eastAsia="Times New Roman"/>
      <w:b/>
      <w:sz w:val="28"/>
      <w:szCs w:val="28"/>
      <w:lang w:eastAsia="tr-TR"/>
    </w:rPr>
  </w:style>
  <w:style w:type="character" w:customStyle="1" w:styleId="OzgecmisYaziStiliSauChar">
    <w:name w:val="Ozgecmis_Yazi_Stili_Sau Char"/>
    <w:basedOn w:val="DefaultParagraphFont"/>
    <w:link w:val="OzgecmisYaziStiliSau"/>
    <w:uiPriority w:val="99"/>
    <w:locked/>
    <w:rsid w:val="008469F7"/>
    <w:rPr>
      <w:rFonts w:ascii="Times New Roman" w:hAnsi="Times New Roman" w:cs="Times New Roman"/>
      <w:sz w:val="24"/>
      <w:szCs w:val="24"/>
      <w:lang w:eastAsia="tr-TR"/>
    </w:rPr>
  </w:style>
  <w:style w:type="character" w:customStyle="1" w:styleId="IngilizceOzetYaziStiliSauChar">
    <w:name w:val="Ingilizce_Ozet_Yazi_Stili_Sau Char"/>
    <w:basedOn w:val="DefaultParagraphFont"/>
    <w:link w:val="IngilizceOzetYaziStiliSau"/>
    <w:uiPriority w:val="99"/>
    <w:locked/>
    <w:rsid w:val="008469F7"/>
    <w:rPr>
      <w:rFonts w:ascii="Times New Roman" w:hAnsi="Times New Roman" w:cs="Times New Roman"/>
      <w:b/>
      <w:sz w:val="28"/>
      <w:szCs w:val="28"/>
      <w:lang w:eastAsia="tr-TR"/>
    </w:rPr>
  </w:style>
  <w:style w:type="character" w:customStyle="1" w:styleId="AltBaslkSauChar">
    <w:name w:val="Alt_Baslık_Sau Char"/>
    <w:basedOn w:val="DefaultParagraphFont"/>
    <w:link w:val="AltBaslkSau"/>
    <w:uiPriority w:val="99"/>
    <w:locked/>
    <w:rsid w:val="008469F7"/>
    <w:rPr>
      <w:rFonts w:ascii="Times New Roman" w:hAnsi="Times New Roman" w:cs="Times New Roman"/>
      <w:b/>
      <w:sz w:val="24"/>
      <w:szCs w:val="24"/>
      <w:lang w:val="en-US" w:eastAsia="tr-TR"/>
    </w:rPr>
  </w:style>
  <w:style w:type="paragraph" w:customStyle="1" w:styleId="AltBaslkSau">
    <w:name w:val="Alt_Baslık_Sau"/>
    <w:basedOn w:val="Normal"/>
    <w:next w:val="AnaParagrafYaziStiliSau"/>
    <w:link w:val="AltBaslkSauChar"/>
    <w:autoRedefine/>
    <w:uiPriority w:val="99"/>
    <w:rsid w:val="008469F7"/>
    <w:pPr>
      <w:keepNext/>
      <w:tabs>
        <w:tab w:val="left" w:pos="426"/>
      </w:tabs>
      <w:ind w:left="624" w:hanging="624"/>
      <w:outlineLvl w:val="1"/>
    </w:pPr>
    <w:rPr>
      <w:b/>
      <w:szCs w:val="24"/>
      <w:lang w:val="en-US" w:eastAsia="tr-TR"/>
    </w:rPr>
  </w:style>
  <w:style w:type="character" w:customStyle="1" w:styleId="KapakJuriYaziStiliChar">
    <w:name w:val="Kapak_Juri_Yazi_Stili Char"/>
    <w:basedOn w:val="DefaultParagraphFont"/>
    <w:link w:val="KapakJuriYaziStili"/>
    <w:uiPriority w:val="99"/>
    <w:locked/>
    <w:rsid w:val="008469F7"/>
    <w:rPr>
      <w:rFonts w:ascii="Times New Roman" w:hAnsi="Times New Roman" w:cs="Times New Roman"/>
      <w:b/>
      <w:sz w:val="26"/>
      <w:szCs w:val="26"/>
      <w:lang w:eastAsia="tr-TR"/>
    </w:rPr>
  </w:style>
  <w:style w:type="paragraph" w:customStyle="1" w:styleId="IkincilAltBaslikSau">
    <w:name w:val="Ikincil_Alt_Baslik_Sau"/>
    <w:basedOn w:val="Normal"/>
    <w:next w:val="AnaParagrafYaziStiliSau"/>
    <w:autoRedefine/>
    <w:uiPriority w:val="99"/>
    <w:rsid w:val="008469F7"/>
    <w:pPr>
      <w:tabs>
        <w:tab w:val="left" w:pos="567"/>
      </w:tabs>
      <w:ind w:left="907" w:hanging="907"/>
      <w:outlineLvl w:val="1"/>
    </w:pPr>
    <w:rPr>
      <w:rFonts w:eastAsia="Times New Roman"/>
      <w:b/>
      <w:szCs w:val="20"/>
      <w:lang w:val="en-US" w:eastAsia="tr-TR"/>
    </w:rPr>
  </w:style>
  <w:style w:type="paragraph" w:customStyle="1" w:styleId="UcunculAltBaslikSau">
    <w:name w:val="Ucuncul_Alt_Baslik_Sau"/>
    <w:basedOn w:val="Normal"/>
    <w:next w:val="AnaParagrafYaziStiliSau"/>
    <w:link w:val="UcunculAltBaslikSauChar"/>
    <w:autoRedefine/>
    <w:uiPriority w:val="99"/>
    <w:rsid w:val="008469F7"/>
    <w:pPr>
      <w:tabs>
        <w:tab w:val="left" w:pos="709"/>
      </w:tabs>
      <w:ind w:left="1247" w:hanging="1247"/>
      <w:outlineLvl w:val="2"/>
    </w:pPr>
    <w:rPr>
      <w:rFonts w:eastAsia="Times New Roman"/>
      <w:b/>
      <w:szCs w:val="20"/>
      <w:lang w:val="en-US" w:eastAsia="tr-TR"/>
    </w:rPr>
  </w:style>
  <w:style w:type="character" w:customStyle="1" w:styleId="UcunculAltBaslikSauChar">
    <w:name w:val="Ucuncul_Alt_Baslik_Sau Char"/>
    <w:link w:val="UcunculAltBaslikSau"/>
    <w:uiPriority w:val="99"/>
    <w:locked/>
    <w:rsid w:val="008469F7"/>
    <w:rPr>
      <w:rFonts w:ascii="Times New Roman" w:hAnsi="Times New Roman"/>
      <w:b/>
      <w:sz w:val="20"/>
      <w:lang w:val="en-US" w:eastAsia="tr-TR"/>
    </w:rPr>
  </w:style>
  <w:style w:type="paragraph" w:customStyle="1" w:styleId="IcindekilerBasligiSau">
    <w:name w:val="Icindekiler_Basligi_Sau"/>
    <w:basedOn w:val="BaslikBosluklari"/>
    <w:link w:val="IcindekilerBasligiSauChar"/>
    <w:uiPriority w:val="99"/>
    <w:rsid w:val="008469F7"/>
    <w:rPr>
      <w:lang w:val="en-US"/>
    </w:rPr>
  </w:style>
  <w:style w:type="paragraph" w:customStyle="1" w:styleId="SekillerTablosuYaziSau">
    <w:name w:val="Sekiller_Tablosu_Yazi_Sau"/>
    <w:basedOn w:val="TableofFigures"/>
    <w:link w:val="SekillerTablosuYaziSauChar"/>
    <w:uiPriority w:val="99"/>
    <w:rsid w:val="008469F7"/>
    <w:pPr>
      <w:tabs>
        <w:tab w:val="right" w:pos="8222"/>
        <w:tab w:val="right" w:leader="dot" w:pos="9060"/>
      </w:tabs>
    </w:pPr>
    <w:rPr>
      <w:rFonts w:eastAsia="Times New Roman"/>
      <w:color w:val="00B050"/>
      <w:szCs w:val="24"/>
      <w:lang w:val="en-US" w:eastAsia="tr-TR"/>
    </w:rPr>
  </w:style>
  <w:style w:type="character" w:customStyle="1" w:styleId="IcindekilerBasligiSauChar">
    <w:name w:val="Icindekiler_Basligi_Sau Char"/>
    <w:basedOn w:val="BaslikBosluklariChar"/>
    <w:link w:val="IcindekilerBasligiSau"/>
    <w:uiPriority w:val="99"/>
    <w:locked/>
    <w:rsid w:val="008469F7"/>
    <w:rPr>
      <w:lang w:val="en-US"/>
    </w:rPr>
  </w:style>
  <w:style w:type="paragraph" w:customStyle="1" w:styleId="AnahtarKelimelerYaziStili">
    <w:name w:val="Anahtar_Kelimeler_Yazi_Stili"/>
    <w:basedOn w:val="OzetYaziStiliSau"/>
    <w:link w:val="AnahtarKelimelerYaziStiliChar"/>
    <w:uiPriority w:val="99"/>
    <w:rsid w:val="008469F7"/>
  </w:style>
  <w:style w:type="character" w:customStyle="1" w:styleId="SekillerTablosuYaziSauChar">
    <w:name w:val="Sekiller_Tablosu_Yazi_Sau Char"/>
    <w:basedOn w:val="TableofFiguresChar"/>
    <w:link w:val="SekillerTablosuYaziSau"/>
    <w:uiPriority w:val="99"/>
    <w:locked/>
    <w:rsid w:val="008469F7"/>
    <w:rPr>
      <w:color w:val="00B050"/>
    </w:rPr>
  </w:style>
  <w:style w:type="paragraph" w:customStyle="1" w:styleId="OzetBaslikSau">
    <w:name w:val="Ozet_Baslik_Sau"/>
    <w:basedOn w:val="IlkSayfalarBasligiSau"/>
    <w:link w:val="OzetBaslikSauChar"/>
    <w:uiPriority w:val="99"/>
    <w:rsid w:val="008469F7"/>
  </w:style>
  <w:style w:type="character" w:customStyle="1" w:styleId="AnahtarKelimelerYaziStiliChar">
    <w:name w:val="Anahtar_Kelimeler_Yazi_Stili Char"/>
    <w:basedOn w:val="OzetYaziStiliSauChar"/>
    <w:link w:val="AnahtarKelimelerYaziStili"/>
    <w:uiPriority w:val="99"/>
    <w:locked/>
    <w:rsid w:val="008469F7"/>
  </w:style>
  <w:style w:type="paragraph" w:customStyle="1" w:styleId="SummaryBaslikSau">
    <w:name w:val="Summary_Baslik_Sau"/>
    <w:basedOn w:val="IlkSayfalarBasligiSau"/>
    <w:link w:val="SummaryBaslikSauChar"/>
    <w:uiPriority w:val="99"/>
    <w:rsid w:val="008469F7"/>
  </w:style>
  <w:style w:type="character" w:customStyle="1" w:styleId="OzetBaslikSauChar">
    <w:name w:val="Ozet_Baslik_Sau Char"/>
    <w:basedOn w:val="IlkSayfalarBasligiSauChar"/>
    <w:link w:val="OzetBaslikSau"/>
    <w:uiPriority w:val="99"/>
    <w:locked/>
    <w:rsid w:val="008469F7"/>
  </w:style>
  <w:style w:type="paragraph" w:customStyle="1" w:styleId="BolumIlkParagrafSau">
    <w:name w:val="Bolum_Ilk_Paragraf_Sau"/>
    <w:basedOn w:val="AnaParagrafYaziStiliSau"/>
    <w:link w:val="BolumIlkParagrafSauChar"/>
    <w:uiPriority w:val="99"/>
    <w:rsid w:val="008469F7"/>
    <w:pPr>
      <w:spacing w:before="160" w:line="360" w:lineRule="auto"/>
    </w:pPr>
  </w:style>
  <w:style w:type="character" w:customStyle="1" w:styleId="SummaryBaslikSauChar">
    <w:name w:val="Summary_Baslik_Sau Char"/>
    <w:basedOn w:val="IlkSayfalarBasligiSauChar"/>
    <w:link w:val="SummaryBaslikSau"/>
    <w:uiPriority w:val="99"/>
    <w:locked/>
    <w:rsid w:val="008469F7"/>
  </w:style>
  <w:style w:type="paragraph" w:customStyle="1" w:styleId="OzgecmisBaslikSau">
    <w:name w:val="Ozgecmis_Baslik_Sau"/>
    <w:basedOn w:val="IlkSayfalarBasligiSau"/>
    <w:link w:val="OzgecmisBaslikSauChar"/>
    <w:uiPriority w:val="99"/>
    <w:rsid w:val="008469F7"/>
  </w:style>
  <w:style w:type="character" w:customStyle="1" w:styleId="BolumIlkParagrafSauChar">
    <w:name w:val="Bolum_Ilk_Paragraf_Sau Char"/>
    <w:basedOn w:val="AnaParagrafYaziStiliSauChar"/>
    <w:link w:val="BolumIlkParagrafSau"/>
    <w:uiPriority w:val="99"/>
    <w:locked/>
    <w:rsid w:val="008469F7"/>
  </w:style>
  <w:style w:type="character" w:customStyle="1" w:styleId="OzgecmisBaslikSauChar">
    <w:name w:val="Ozgecmis_Baslik_Sau Char"/>
    <w:basedOn w:val="IlkSayfalarBasligiSauChar"/>
    <w:link w:val="OzgecmisBaslikSau"/>
    <w:uiPriority w:val="99"/>
    <w:locked/>
    <w:rsid w:val="008469F7"/>
  </w:style>
  <w:style w:type="paragraph" w:styleId="DocumentMap">
    <w:name w:val="Document Map"/>
    <w:basedOn w:val="Normal"/>
    <w:link w:val="DocumentMapChar"/>
    <w:uiPriority w:val="99"/>
    <w:semiHidden/>
    <w:rsid w:val="008469F7"/>
    <w:pPr>
      <w:spacing w:line="240" w:lineRule="auto"/>
    </w:pPr>
    <w:rPr>
      <w:rFonts w:ascii="Tahoma" w:hAnsi="Tahoma" w:cs="Tahoma"/>
      <w:kern w:val="2"/>
      <w:sz w:val="16"/>
      <w:szCs w:val="16"/>
    </w:rPr>
  </w:style>
  <w:style w:type="character" w:customStyle="1" w:styleId="DocumentMapChar">
    <w:name w:val="Document Map Char"/>
    <w:basedOn w:val="DefaultParagraphFont"/>
    <w:link w:val="DocumentMap"/>
    <w:uiPriority w:val="99"/>
    <w:semiHidden/>
    <w:locked/>
    <w:rsid w:val="008469F7"/>
    <w:rPr>
      <w:rFonts w:ascii="Tahoma" w:hAnsi="Tahoma" w:cs="Tahoma"/>
      <w:kern w:val="2"/>
      <w:sz w:val="16"/>
      <w:szCs w:val="16"/>
    </w:rPr>
  </w:style>
  <w:style w:type="paragraph" w:customStyle="1" w:styleId="Drsekilmetni">
    <w:name w:val="Dr sekil metni"/>
    <w:basedOn w:val="Normal"/>
    <w:link w:val="DrsekilmetniChar"/>
    <w:uiPriority w:val="99"/>
    <w:rsid w:val="008469F7"/>
    <w:pPr>
      <w:spacing w:after="120" w:line="240" w:lineRule="auto"/>
    </w:pPr>
    <w:rPr>
      <w:rFonts w:eastAsia="Times New Roman"/>
      <w:sz w:val="20"/>
      <w:szCs w:val="24"/>
      <w:lang w:eastAsia="tr-TR"/>
    </w:rPr>
  </w:style>
  <w:style w:type="character" w:customStyle="1" w:styleId="DrsekilmetniChar">
    <w:name w:val="Dr sekil metni Char"/>
    <w:basedOn w:val="DefaultParagraphFont"/>
    <w:link w:val="Drsekilmetni"/>
    <w:uiPriority w:val="99"/>
    <w:locked/>
    <w:rsid w:val="008469F7"/>
    <w:rPr>
      <w:rFonts w:ascii="Times New Roman" w:hAnsi="Times New Roman" w:cs="Times New Roman"/>
      <w:sz w:val="24"/>
      <w:szCs w:val="24"/>
      <w:lang w:eastAsia="tr-TR"/>
    </w:rPr>
  </w:style>
  <w:style w:type="paragraph" w:customStyle="1" w:styleId="IEEETableCell">
    <w:name w:val="IEEE Table Cell"/>
    <w:basedOn w:val="Normal"/>
    <w:uiPriority w:val="99"/>
    <w:rsid w:val="008469F7"/>
    <w:pPr>
      <w:adjustRightInd w:val="0"/>
      <w:snapToGrid w:val="0"/>
      <w:spacing w:line="240" w:lineRule="auto"/>
    </w:pPr>
    <w:rPr>
      <w:rFonts w:eastAsia="SimSun"/>
      <w:sz w:val="18"/>
      <w:szCs w:val="24"/>
      <w:lang w:val="en-AU" w:eastAsia="zh-CN"/>
    </w:rPr>
  </w:style>
  <w:style w:type="paragraph" w:customStyle="1" w:styleId="IEEETableHeaderLeft-Justified">
    <w:name w:val="IEEE Table Header Left-Justified"/>
    <w:basedOn w:val="IEEETableCell"/>
    <w:uiPriority w:val="99"/>
    <w:rsid w:val="008469F7"/>
    <w:rPr>
      <w:b/>
      <w:bCs/>
    </w:rPr>
  </w:style>
  <w:style w:type="paragraph" w:styleId="Bibliography">
    <w:name w:val="Bibliography"/>
    <w:basedOn w:val="Normal"/>
    <w:next w:val="Normal"/>
    <w:uiPriority w:val="99"/>
    <w:rsid w:val="008469F7"/>
    <w:rPr>
      <w:rFonts w:ascii="Calibri" w:hAnsi="Calibri"/>
      <w:kern w:val="2"/>
      <w:sz w:val="22"/>
    </w:rPr>
  </w:style>
  <w:style w:type="paragraph" w:styleId="TOC5">
    <w:name w:val="toc 5"/>
    <w:basedOn w:val="Normal"/>
    <w:next w:val="Normal"/>
    <w:autoRedefine/>
    <w:uiPriority w:val="99"/>
    <w:rsid w:val="00471AC7"/>
    <w:pPr>
      <w:spacing w:after="100" w:line="259" w:lineRule="auto"/>
      <w:ind w:left="880"/>
      <w:jc w:val="left"/>
    </w:pPr>
    <w:rPr>
      <w:rFonts w:ascii="Calibri" w:eastAsia="Times New Roman" w:hAnsi="Calibri"/>
      <w:sz w:val="22"/>
      <w:lang w:eastAsia="tr-TR"/>
    </w:rPr>
  </w:style>
  <w:style w:type="paragraph" w:styleId="TOC6">
    <w:name w:val="toc 6"/>
    <w:basedOn w:val="Normal"/>
    <w:next w:val="Normal"/>
    <w:autoRedefine/>
    <w:uiPriority w:val="99"/>
    <w:rsid w:val="00471AC7"/>
    <w:pPr>
      <w:spacing w:after="100" w:line="259" w:lineRule="auto"/>
      <w:ind w:left="1100"/>
      <w:jc w:val="left"/>
    </w:pPr>
    <w:rPr>
      <w:rFonts w:ascii="Calibri" w:eastAsia="Times New Roman" w:hAnsi="Calibri"/>
      <w:sz w:val="22"/>
      <w:lang w:eastAsia="tr-TR"/>
    </w:rPr>
  </w:style>
  <w:style w:type="paragraph" w:styleId="TOC7">
    <w:name w:val="toc 7"/>
    <w:basedOn w:val="Normal"/>
    <w:next w:val="Normal"/>
    <w:autoRedefine/>
    <w:uiPriority w:val="99"/>
    <w:rsid w:val="00471AC7"/>
    <w:pPr>
      <w:spacing w:after="100" w:line="259" w:lineRule="auto"/>
      <w:ind w:left="1320"/>
      <w:jc w:val="left"/>
    </w:pPr>
    <w:rPr>
      <w:rFonts w:ascii="Calibri" w:eastAsia="Times New Roman" w:hAnsi="Calibri"/>
      <w:sz w:val="22"/>
      <w:lang w:eastAsia="tr-TR"/>
    </w:rPr>
  </w:style>
  <w:style w:type="paragraph" w:styleId="TOC8">
    <w:name w:val="toc 8"/>
    <w:basedOn w:val="Normal"/>
    <w:next w:val="Normal"/>
    <w:autoRedefine/>
    <w:uiPriority w:val="99"/>
    <w:rsid w:val="00471AC7"/>
    <w:pPr>
      <w:spacing w:after="100" w:line="259" w:lineRule="auto"/>
      <w:ind w:left="1540"/>
      <w:jc w:val="left"/>
    </w:pPr>
    <w:rPr>
      <w:rFonts w:ascii="Calibri" w:eastAsia="Times New Roman" w:hAnsi="Calibri"/>
      <w:sz w:val="22"/>
      <w:lang w:eastAsia="tr-TR"/>
    </w:rPr>
  </w:style>
  <w:style w:type="paragraph" w:styleId="TOC9">
    <w:name w:val="toc 9"/>
    <w:basedOn w:val="Normal"/>
    <w:next w:val="Normal"/>
    <w:autoRedefine/>
    <w:uiPriority w:val="99"/>
    <w:rsid w:val="00471AC7"/>
    <w:pPr>
      <w:spacing w:after="100" w:line="259" w:lineRule="auto"/>
      <w:ind w:left="1760"/>
      <w:jc w:val="left"/>
    </w:pPr>
    <w:rPr>
      <w:rFonts w:ascii="Calibri" w:eastAsia="Times New Roman" w:hAnsi="Calibri"/>
      <w:sz w:val="22"/>
      <w:lang w:eastAsia="tr-TR"/>
    </w:rPr>
  </w:style>
  <w:style w:type="character" w:customStyle="1" w:styleId="MTEquationSection">
    <w:name w:val="MTEquationSection"/>
    <w:basedOn w:val="DefaultParagraphFont"/>
    <w:uiPriority w:val="99"/>
    <w:rsid w:val="00445301"/>
    <w:rPr>
      <w:rFonts w:eastAsia="Times New Roman" w:cs="Times New Roman"/>
      <w:b/>
      <w:vanish/>
      <w:color w:val="FF0000"/>
      <w:sz w:val="24"/>
      <w:szCs w:val="24"/>
      <w:lang w:eastAsia="tr-TR"/>
    </w:rPr>
  </w:style>
  <w:style w:type="character" w:customStyle="1" w:styleId="st">
    <w:name w:val="st"/>
    <w:basedOn w:val="DefaultParagraphFont"/>
    <w:uiPriority w:val="99"/>
    <w:rsid w:val="00D12915"/>
    <w:rPr>
      <w:rFonts w:cs="Times New Roman"/>
    </w:rPr>
  </w:style>
  <w:style w:type="numbering" w:customStyle="1" w:styleId="NumaralandirmaSau">
    <w:name w:val="Numaralandirma_Sau"/>
    <w:rsid w:val="004E3E81"/>
    <w:pPr>
      <w:numPr>
        <w:numId w:val="2"/>
      </w:numPr>
    </w:pPr>
  </w:style>
</w:styles>
</file>

<file path=word/webSettings.xml><?xml version="1.0" encoding="utf-8"?>
<w:webSettings xmlns:r="http://schemas.openxmlformats.org/officeDocument/2006/relationships" xmlns:w="http://schemas.openxmlformats.org/wordprocessingml/2006/main">
  <w:divs>
    <w:div w:id="766198309">
      <w:marLeft w:val="0"/>
      <w:marRight w:val="0"/>
      <w:marTop w:val="0"/>
      <w:marBottom w:val="0"/>
      <w:divBdr>
        <w:top w:val="none" w:sz="0" w:space="0" w:color="auto"/>
        <w:left w:val="none" w:sz="0" w:space="0" w:color="auto"/>
        <w:bottom w:val="none" w:sz="0" w:space="0" w:color="auto"/>
        <w:right w:val="none" w:sz="0" w:space="0" w:color="auto"/>
      </w:divBdr>
    </w:div>
    <w:div w:id="766198311">
      <w:marLeft w:val="0"/>
      <w:marRight w:val="0"/>
      <w:marTop w:val="0"/>
      <w:marBottom w:val="0"/>
      <w:divBdr>
        <w:top w:val="none" w:sz="0" w:space="0" w:color="auto"/>
        <w:left w:val="none" w:sz="0" w:space="0" w:color="auto"/>
        <w:bottom w:val="none" w:sz="0" w:space="0" w:color="auto"/>
        <w:right w:val="none" w:sz="0" w:space="0" w:color="auto"/>
      </w:divBdr>
    </w:div>
    <w:div w:id="766198313">
      <w:marLeft w:val="0"/>
      <w:marRight w:val="0"/>
      <w:marTop w:val="0"/>
      <w:marBottom w:val="0"/>
      <w:divBdr>
        <w:top w:val="none" w:sz="0" w:space="0" w:color="auto"/>
        <w:left w:val="none" w:sz="0" w:space="0" w:color="auto"/>
        <w:bottom w:val="none" w:sz="0" w:space="0" w:color="auto"/>
        <w:right w:val="none" w:sz="0" w:space="0" w:color="auto"/>
      </w:divBdr>
    </w:div>
    <w:div w:id="766198314">
      <w:marLeft w:val="0"/>
      <w:marRight w:val="0"/>
      <w:marTop w:val="0"/>
      <w:marBottom w:val="0"/>
      <w:divBdr>
        <w:top w:val="none" w:sz="0" w:space="0" w:color="auto"/>
        <w:left w:val="none" w:sz="0" w:space="0" w:color="auto"/>
        <w:bottom w:val="none" w:sz="0" w:space="0" w:color="auto"/>
        <w:right w:val="none" w:sz="0" w:space="0" w:color="auto"/>
      </w:divBdr>
    </w:div>
    <w:div w:id="766198315">
      <w:marLeft w:val="0"/>
      <w:marRight w:val="0"/>
      <w:marTop w:val="0"/>
      <w:marBottom w:val="0"/>
      <w:divBdr>
        <w:top w:val="none" w:sz="0" w:space="0" w:color="auto"/>
        <w:left w:val="none" w:sz="0" w:space="0" w:color="auto"/>
        <w:bottom w:val="none" w:sz="0" w:space="0" w:color="auto"/>
        <w:right w:val="none" w:sz="0" w:space="0" w:color="auto"/>
      </w:divBdr>
    </w:div>
    <w:div w:id="766198316">
      <w:marLeft w:val="0"/>
      <w:marRight w:val="0"/>
      <w:marTop w:val="0"/>
      <w:marBottom w:val="0"/>
      <w:divBdr>
        <w:top w:val="none" w:sz="0" w:space="0" w:color="auto"/>
        <w:left w:val="none" w:sz="0" w:space="0" w:color="auto"/>
        <w:bottom w:val="none" w:sz="0" w:space="0" w:color="auto"/>
        <w:right w:val="none" w:sz="0" w:space="0" w:color="auto"/>
      </w:divBdr>
    </w:div>
    <w:div w:id="766198317">
      <w:marLeft w:val="0"/>
      <w:marRight w:val="0"/>
      <w:marTop w:val="0"/>
      <w:marBottom w:val="0"/>
      <w:divBdr>
        <w:top w:val="none" w:sz="0" w:space="0" w:color="auto"/>
        <w:left w:val="none" w:sz="0" w:space="0" w:color="auto"/>
        <w:bottom w:val="none" w:sz="0" w:space="0" w:color="auto"/>
        <w:right w:val="none" w:sz="0" w:space="0" w:color="auto"/>
      </w:divBdr>
    </w:div>
    <w:div w:id="766198319">
      <w:marLeft w:val="0"/>
      <w:marRight w:val="0"/>
      <w:marTop w:val="0"/>
      <w:marBottom w:val="0"/>
      <w:divBdr>
        <w:top w:val="none" w:sz="0" w:space="0" w:color="auto"/>
        <w:left w:val="none" w:sz="0" w:space="0" w:color="auto"/>
        <w:bottom w:val="none" w:sz="0" w:space="0" w:color="auto"/>
        <w:right w:val="none" w:sz="0" w:space="0" w:color="auto"/>
      </w:divBdr>
    </w:div>
    <w:div w:id="766198320">
      <w:marLeft w:val="0"/>
      <w:marRight w:val="0"/>
      <w:marTop w:val="0"/>
      <w:marBottom w:val="0"/>
      <w:divBdr>
        <w:top w:val="none" w:sz="0" w:space="0" w:color="auto"/>
        <w:left w:val="none" w:sz="0" w:space="0" w:color="auto"/>
        <w:bottom w:val="none" w:sz="0" w:space="0" w:color="auto"/>
        <w:right w:val="none" w:sz="0" w:space="0" w:color="auto"/>
      </w:divBdr>
    </w:div>
    <w:div w:id="766198321">
      <w:marLeft w:val="0"/>
      <w:marRight w:val="0"/>
      <w:marTop w:val="0"/>
      <w:marBottom w:val="0"/>
      <w:divBdr>
        <w:top w:val="none" w:sz="0" w:space="0" w:color="auto"/>
        <w:left w:val="none" w:sz="0" w:space="0" w:color="auto"/>
        <w:bottom w:val="none" w:sz="0" w:space="0" w:color="auto"/>
        <w:right w:val="none" w:sz="0" w:space="0" w:color="auto"/>
      </w:divBdr>
      <w:divsChild>
        <w:div w:id="766198323">
          <w:marLeft w:val="547"/>
          <w:marRight w:val="0"/>
          <w:marTop w:val="0"/>
          <w:marBottom w:val="0"/>
          <w:divBdr>
            <w:top w:val="none" w:sz="0" w:space="0" w:color="auto"/>
            <w:left w:val="none" w:sz="0" w:space="0" w:color="auto"/>
            <w:bottom w:val="none" w:sz="0" w:space="0" w:color="auto"/>
            <w:right w:val="none" w:sz="0" w:space="0" w:color="auto"/>
          </w:divBdr>
        </w:div>
      </w:divsChild>
    </w:div>
    <w:div w:id="766198322">
      <w:marLeft w:val="0"/>
      <w:marRight w:val="0"/>
      <w:marTop w:val="0"/>
      <w:marBottom w:val="0"/>
      <w:divBdr>
        <w:top w:val="none" w:sz="0" w:space="0" w:color="auto"/>
        <w:left w:val="none" w:sz="0" w:space="0" w:color="auto"/>
        <w:bottom w:val="none" w:sz="0" w:space="0" w:color="auto"/>
        <w:right w:val="none" w:sz="0" w:space="0" w:color="auto"/>
      </w:divBdr>
    </w:div>
    <w:div w:id="766198324">
      <w:marLeft w:val="0"/>
      <w:marRight w:val="0"/>
      <w:marTop w:val="0"/>
      <w:marBottom w:val="0"/>
      <w:divBdr>
        <w:top w:val="none" w:sz="0" w:space="0" w:color="auto"/>
        <w:left w:val="none" w:sz="0" w:space="0" w:color="auto"/>
        <w:bottom w:val="none" w:sz="0" w:space="0" w:color="auto"/>
        <w:right w:val="none" w:sz="0" w:space="0" w:color="auto"/>
      </w:divBdr>
    </w:div>
    <w:div w:id="766198325">
      <w:marLeft w:val="0"/>
      <w:marRight w:val="0"/>
      <w:marTop w:val="0"/>
      <w:marBottom w:val="0"/>
      <w:divBdr>
        <w:top w:val="none" w:sz="0" w:space="0" w:color="auto"/>
        <w:left w:val="none" w:sz="0" w:space="0" w:color="auto"/>
        <w:bottom w:val="none" w:sz="0" w:space="0" w:color="auto"/>
        <w:right w:val="none" w:sz="0" w:space="0" w:color="auto"/>
      </w:divBdr>
    </w:div>
    <w:div w:id="766198326">
      <w:marLeft w:val="0"/>
      <w:marRight w:val="0"/>
      <w:marTop w:val="0"/>
      <w:marBottom w:val="0"/>
      <w:divBdr>
        <w:top w:val="none" w:sz="0" w:space="0" w:color="auto"/>
        <w:left w:val="none" w:sz="0" w:space="0" w:color="auto"/>
        <w:bottom w:val="none" w:sz="0" w:space="0" w:color="auto"/>
        <w:right w:val="none" w:sz="0" w:space="0" w:color="auto"/>
      </w:divBdr>
    </w:div>
    <w:div w:id="766198327">
      <w:marLeft w:val="0"/>
      <w:marRight w:val="0"/>
      <w:marTop w:val="0"/>
      <w:marBottom w:val="0"/>
      <w:divBdr>
        <w:top w:val="none" w:sz="0" w:space="0" w:color="auto"/>
        <w:left w:val="none" w:sz="0" w:space="0" w:color="auto"/>
        <w:bottom w:val="none" w:sz="0" w:space="0" w:color="auto"/>
        <w:right w:val="none" w:sz="0" w:space="0" w:color="auto"/>
      </w:divBdr>
    </w:div>
    <w:div w:id="766198328">
      <w:marLeft w:val="0"/>
      <w:marRight w:val="0"/>
      <w:marTop w:val="0"/>
      <w:marBottom w:val="0"/>
      <w:divBdr>
        <w:top w:val="none" w:sz="0" w:space="0" w:color="auto"/>
        <w:left w:val="none" w:sz="0" w:space="0" w:color="auto"/>
        <w:bottom w:val="none" w:sz="0" w:space="0" w:color="auto"/>
        <w:right w:val="none" w:sz="0" w:space="0" w:color="auto"/>
      </w:divBdr>
    </w:div>
    <w:div w:id="766198329">
      <w:marLeft w:val="0"/>
      <w:marRight w:val="0"/>
      <w:marTop w:val="0"/>
      <w:marBottom w:val="0"/>
      <w:divBdr>
        <w:top w:val="none" w:sz="0" w:space="0" w:color="auto"/>
        <w:left w:val="none" w:sz="0" w:space="0" w:color="auto"/>
        <w:bottom w:val="none" w:sz="0" w:space="0" w:color="auto"/>
        <w:right w:val="none" w:sz="0" w:space="0" w:color="auto"/>
      </w:divBdr>
    </w:div>
    <w:div w:id="766198330">
      <w:marLeft w:val="0"/>
      <w:marRight w:val="0"/>
      <w:marTop w:val="0"/>
      <w:marBottom w:val="0"/>
      <w:divBdr>
        <w:top w:val="none" w:sz="0" w:space="0" w:color="auto"/>
        <w:left w:val="none" w:sz="0" w:space="0" w:color="auto"/>
        <w:bottom w:val="none" w:sz="0" w:space="0" w:color="auto"/>
        <w:right w:val="none" w:sz="0" w:space="0" w:color="auto"/>
      </w:divBdr>
      <w:divsChild>
        <w:div w:id="766198310">
          <w:marLeft w:val="576"/>
          <w:marRight w:val="0"/>
          <w:marTop w:val="60"/>
          <w:marBottom w:val="0"/>
          <w:divBdr>
            <w:top w:val="none" w:sz="0" w:space="0" w:color="auto"/>
            <w:left w:val="none" w:sz="0" w:space="0" w:color="auto"/>
            <w:bottom w:val="none" w:sz="0" w:space="0" w:color="auto"/>
            <w:right w:val="none" w:sz="0" w:space="0" w:color="auto"/>
          </w:divBdr>
        </w:div>
      </w:divsChild>
    </w:div>
    <w:div w:id="766198331">
      <w:marLeft w:val="0"/>
      <w:marRight w:val="0"/>
      <w:marTop w:val="0"/>
      <w:marBottom w:val="0"/>
      <w:divBdr>
        <w:top w:val="none" w:sz="0" w:space="0" w:color="auto"/>
        <w:left w:val="none" w:sz="0" w:space="0" w:color="auto"/>
        <w:bottom w:val="none" w:sz="0" w:space="0" w:color="auto"/>
        <w:right w:val="none" w:sz="0" w:space="0" w:color="auto"/>
      </w:divBdr>
    </w:div>
    <w:div w:id="766198332">
      <w:marLeft w:val="0"/>
      <w:marRight w:val="0"/>
      <w:marTop w:val="0"/>
      <w:marBottom w:val="0"/>
      <w:divBdr>
        <w:top w:val="none" w:sz="0" w:space="0" w:color="auto"/>
        <w:left w:val="none" w:sz="0" w:space="0" w:color="auto"/>
        <w:bottom w:val="none" w:sz="0" w:space="0" w:color="auto"/>
        <w:right w:val="none" w:sz="0" w:space="0" w:color="auto"/>
      </w:divBdr>
    </w:div>
    <w:div w:id="766198333">
      <w:marLeft w:val="0"/>
      <w:marRight w:val="0"/>
      <w:marTop w:val="0"/>
      <w:marBottom w:val="0"/>
      <w:divBdr>
        <w:top w:val="none" w:sz="0" w:space="0" w:color="auto"/>
        <w:left w:val="none" w:sz="0" w:space="0" w:color="auto"/>
        <w:bottom w:val="none" w:sz="0" w:space="0" w:color="auto"/>
        <w:right w:val="none" w:sz="0" w:space="0" w:color="auto"/>
      </w:divBdr>
    </w:div>
    <w:div w:id="766198334">
      <w:marLeft w:val="0"/>
      <w:marRight w:val="0"/>
      <w:marTop w:val="0"/>
      <w:marBottom w:val="0"/>
      <w:divBdr>
        <w:top w:val="none" w:sz="0" w:space="0" w:color="auto"/>
        <w:left w:val="none" w:sz="0" w:space="0" w:color="auto"/>
        <w:bottom w:val="none" w:sz="0" w:space="0" w:color="auto"/>
        <w:right w:val="none" w:sz="0" w:space="0" w:color="auto"/>
      </w:divBdr>
      <w:divsChild>
        <w:div w:id="766198318">
          <w:marLeft w:val="0"/>
          <w:marRight w:val="0"/>
          <w:marTop w:val="0"/>
          <w:marBottom w:val="0"/>
          <w:divBdr>
            <w:top w:val="none" w:sz="0" w:space="0" w:color="auto"/>
            <w:left w:val="none" w:sz="0" w:space="0" w:color="auto"/>
            <w:bottom w:val="none" w:sz="0" w:space="0" w:color="auto"/>
            <w:right w:val="none" w:sz="0" w:space="0" w:color="auto"/>
          </w:divBdr>
          <w:divsChild>
            <w:div w:id="766198312">
              <w:marLeft w:val="0"/>
              <w:marRight w:val="0"/>
              <w:marTop w:val="0"/>
              <w:marBottom w:val="0"/>
              <w:divBdr>
                <w:top w:val="none" w:sz="0" w:space="0" w:color="auto"/>
                <w:left w:val="none" w:sz="0" w:space="0" w:color="auto"/>
                <w:bottom w:val="none" w:sz="0" w:space="0" w:color="auto"/>
                <w:right w:val="none" w:sz="0" w:space="0" w:color="auto"/>
              </w:divBdr>
              <w:divsChild>
                <w:div w:id="76619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117" Type="http://schemas.openxmlformats.org/officeDocument/2006/relationships/image" Target="media/image68.png"/><Relationship Id="rId21" Type="http://schemas.openxmlformats.org/officeDocument/2006/relationships/header" Target="header3.xml"/><Relationship Id="rId42" Type="http://schemas.openxmlformats.org/officeDocument/2006/relationships/image" Target="media/image13.png"/><Relationship Id="rId47" Type="http://schemas.openxmlformats.org/officeDocument/2006/relationships/image" Target="media/image18.png"/><Relationship Id="rId63" Type="http://schemas.openxmlformats.org/officeDocument/2006/relationships/image" Target="media/image28.wmf"/><Relationship Id="rId68" Type="http://schemas.openxmlformats.org/officeDocument/2006/relationships/image" Target="media/image33.png"/><Relationship Id="rId84" Type="http://schemas.openxmlformats.org/officeDocument/2006/relationships/oleObject" Target="embeddings/oleObject20.bin"/><Relationship Id="rId89" Type="http://schemas.openxmlformats.org/officeDocument/2006/relationships/image" Target="media/image47.png"/><Relationship Id="rId112" Type="http://schemas.openxmlformats.org/officeDocument/2006/relationships/image" Target="media/image65.wmf"/><Relationship Id="rId133" Type="http://schemas.openxmlformats.org/officeDocument/2006/relationships/image" Target="media/image79.png"/><Relationship Id="rId138" Type="http://schemas.openxmlformats.org/officeDocument/2006/relationships/image" Target="media/image83.png"/><Relationship Id="rId154" Type="http://schemas.openxmlformats.org/officeDocument/2006/relationships/hyperlink" Target="https://en.wikipedia.org/wiki/File:Greek_phi_Didot.svg" TargetMode="External"/><Relationship Id="rId159" Type="http://schemas.openxmlformats.org/officeDocument/2006/relationships/image" Target="media/image100.wmf"/><Relationship Id="rId175" Type="http://schemas.openxmlformats.org/officeDocument/2006/relationships/image" Target="media/image110.png"/><Relationship Id="rId170" Type="http://schemas.openxmlformats.org/officeDocument/2006/relationships/image" Target="media/image106.png"/><Relationship Id="rId16" Type="http://schemas.openxmlformats.org/officeDocument/2006/relationships/footer" Target="footer6.xml"/><Relationship Id="rId107" Type="http://schemas.openxmlformats.org/officeDocument/2006/relationships/image" Target="media/image60.png"/><Relationship Id="rId11" Type="http://schemas.openxmlformats.org/officeDocument/2006/relationships/footer" Target="footer3.xml"/><Relationship Id="rId32" Type="http://schemas.openxmlformats.org/officeDocument/2006/relationships/image" Target="media/image8.wmf"/><Relationship Id="rId37" Type="http://schemas.openxmlformats.org/officeDocument/2006/relationships/oleObject" Target="embeddings/oleObject7.bin"/><Relationship Id="rId53" Type="http://schemas.openxmlformats.org/officeDocument/2006/relationships/oleObject" Target="embeddings/oleObject12.bin"/><Relationship Id="rId58" Type="http://schemas.openxmlformats.org/officeDocument/2006/relationships/image" Target="media/image24.png"/><Relationship Id="rId74"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26.bin"/><Relationship Id="rId123" Type="http://schemas.openxmlformats.org/officeDocument/2006/relationships/image" Target="media/image74.png"/><Relationship Id="rId128" Type="http://schemas.openxmlformats.org/officeDocument/2006/relationships/image" Target="media/image77.png"/><Relationship Id="rId144" Type="http://schemas.openxmlformats.org/officeDocument/2006/relationships/image" Target="media/image88.png"/><Relationship Id="rId149" Type="http://schemas.openxmlformats.org/officeDocument/2006/relationships/hyperlink" Target="https://en.wikipedia.org/wiki/File:Greek_phi_Didot.svg" TargetMode="External"/><Relationship Id="rId5" Type="http://schemas.openxmlformats.org/officeDocument/2006/relationships/footnotes" Target="footnotes.xml"/><Relationship Id="rId90" Type="http://schemas.openxmlformats.org/officeDocument/2006/relationships/image" Target="media/image48.wmf"/><Relationship Id="rId95" Type="http://schemas.openxmlformats.org/officeDocument/2006/relationships/image" Target="media/image51.png"/><Relationship Id="rId160" Type="http://schemas.openxmlformats.org/officeDocument/2006/relationships/oleObject" Target="embeddings/oleObject32.bin"/><Relationship Id="rId165" Type="http://schemas.openxmlformats.org/officeDocument/2006/relationships/image" Target="media/image103.wmf"/><Relationship Id="rId181" Type="http://schemas.openxmlformats.org/officeDocument/2006/relationships/image" Target="media/image115.png"/><Relationship Id="rId22" Type="http://schemas.openxmlformats.org/officeDocument/2006/relationships/footer" Target="footer7.xml"/><Relationship Id="rId27" Type="http://schemas.openxmlformats.org/officeDocument/2006/relationships/oleObject" Target="embeddings/oleObject2.bin"/><Relationship Id="rId43" Type="http://schemas.openxmlformats.org/officeDocument/2006/relationships/image" Target="media/image14.png"/><Relationship Id="rId48" Type="http://schemas.openxmlformats.org/officeDocument/2006/relationships/image" Target="media/image19.wmf"/><Relationship Id="rId64" Type="http://schemas.openxmlformats.org/officeDocument/2006/relationships/image" Target="media/image29.wmf"/><Relationship Id="rId69" Type="http://schemas.openxmlformats.org/officeDocument/2006/relationships/image" Target="media/image34.png"/><Relationship Id="rId113" Type="http://schemas.openxmlformats.org/officeDocument/2006/relationships/oleObject" Target="embeddings/oleObject28.bin"/><Relationship Id="rId118" Type="http://schemas.openxmlformats.org/officeDocument/2006/relationships/image" Target="media/image69.png"/><Relationship Id="rId134" Type="http://schemas.openxmlformats.org/officeDocument/2006/relationships/image" Target="media/image80.png"/><Relationship Id="rId139" Type="http://schemas.openxmlformats.org/officeDocument/2006/relationships/image" Target="media/image84.png"/><Relationship Id="rId80" Type="http://schemas.openxmlformats.org/officeDocument/2006/relationships/oleObject" Target="embeddings/oleObject18.bin"/><Relationship Id="rId85" Type="http://schemas.openxmlformats.org/officeDocument/2006/relationships/image" Target="media/image45.wmf"/><Relationship Id="rId150" Type="http://schemas.openxmlformats.org/officeDocument/2006/relationships/image" Target="media/image93.png"/><Relationship Id="rId155" Type="http://schemas.openxmlformats.org/officeDocument/2006/relationships/image" Target="media/image97.png"/><Relationship Id="rId171" Type="http://schemas.openxmlformats.org/officeDocument/2006/relationships/image" Target="media/image107.png"/><Relationship Id="rId176" Type="http://schemas.openxmlformats.org/officeDocument/2006/relationships/image" Target="media/image111.png"/><Relationship Id="rId12" Type="http://schemas.openxmlformats.org/officeDocument/2006/relationships/footer" Target="footer4.xml"/><Relationship Id="rId17" Type="http://schemas.openxmlformats.org/officeDocument/2006/relationships/hyperlink" Target="http://csrc.nist.gov/publications/nistpubs/800-22-rev1a/SP800-22rev1a.pdf" TargetMode="External"/><Relationship Id="rId33" Type="http://schemas.openxmlformats.org/officeDocument/2006/relationships/oleObject" Target="embeddings/oleObject5.bin"/><Relationship Id="rId38" Type="http://schemas.openxmlformats.org/officeDocument/2006/relationships/image" Target="media/image11.wmf"/><Relationship Id="rId59" Type="http://schemas.openxmlformats.org/officeDocument/2006/relationships/image" Target="media/image25.png"/><Relationship Id="rId103" Type="http://schemas.openxmlformats.org/officeDocument/2006/relationships/image" Target="media/image57.wmf"/><Relationship Id="rId108" Type="http://schemas.openxmlformats.org/officeDocument/2006/relationships/image" Target="media/image61.png"/><Relationship Id="rId124" Type="http://schemas.openxmlformats.org/officeDocument/2006/relationships/image" Target="media/image75.wmf"/><Relationship Id="rId129" Type="http://schemas.openxmlformats.org/officeDocument/2006/relationships/hyperlink" Target="https://en.wiktionary.org/wiki/%E2%88%86" TargetMode="External"/><Relationship Id="rId54" Type="http://schemas.openxmlformats.org/officeDocument/2006/relationships/image" Target="media/image22.png"/><Relationship Id="rId70" Type="http://schemas.openxmlformats.org/officeDocument/2006/relationships/image" Target="media/image35.png"/><Relationship Id="rId75" Type="http://schemas.openxmlformats.org/officeDocument/2006/relationships/image" Target="media/image38.png"/><Relationship Id="rId91" Type="http://schemas.openxmlformats.org/officeDocument/2006/relationships/oleObject" Target="embeddings/oleObject23.bin"/><Relationship Id="rId96" Type="http://schemas.openxmlformats.org/officeDocument/2006/relationships/image" Target="media/image52.png"/><Relationship Id="rId140" Type="http://schemas.openxmlformats.org/officeDocument/2006/relationships/image" Target="media/image85.png"/><Relationship Id="rId145" Type="http://schemas.openxmlformats.org/officeDocument/2006/relationships/image" Target="media/image89.png"/><Relationship Id="rId161" Type="http://schemas.openxmlformats.org/officeDocument/2006/relationships/image" Target="media/image101.wmf"/><Relationship Id="rId166" Type="http://schemas.openxmlformats.org/officeDocument/2006/relationships/oleObject" Target="embeddings/oleObject35.bin"/><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eader" Target="header4.xml"/><Relationship Id="rId28" Type="http://schemas.openxmlformats.org/officeDocument/2006/relationships/image" Target="media/image6.wmf"/><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image" Target="media/image70.png"/><Relationship Id="rId44" Type="http://schemas.openxmlformats.org/officeDocument/2006/relationships/image" Target="media/image15.png"/><Relationship Id="rId60" Type="http://schemas.openxmlformats.org/officeDocument/2006/relationships/image" Target="media/image26.wmf"/><Relationship Id="rId65" Type="http://schemas.openxmlformats.org/officeDocument/2006/relationships/image" Target="media/image30.wmf"/><Relationship Id="rId81" Type="http://schemas.openxmlformats.org/officeDocument/2006/relationships/image" Target="media/image43.wmf"/><Relationship Id="rId86" Type="http://schemas.openxmlformats.org/officeDocument/2006/relationships/oleObject" Target="embeddings/oleObject21.bin"/><Relationship Id="rId130" Type="http://schemas.openxmlformats.org/officeDocument/2006/relationships/image" Target="media/image78.png"/><Relationship Id="rId135" Type="http://schemas.openxmlformats.org/officeDocument/2006/relationships/image" Target="media/image81.png"/><Relationship Id="rId151" Type="http://schemas.openxmlformats.org/officeDocument/2006/relationships/image" Target="media/image94.png"/><Relationship Id="rId156" Type="http://schemas.openxmlformats.org/officeDocument/2006/relationships/image" Target="media/image98.png"/><Relationship Id="rId177" Type="http://schemas.openxmlformats.org/officeDocument/2006/relationships/image" Target="media/image112.wmf"/><Relationship Id="rId4" Type="http://schemas.openxmlformats.org/officeDocument/2006/relationships/webSettings" Target="webSettings.xml"/><Relationship Id="rId9" Type="http://schemas.openxmlformats.org/officeDocument/2006/relationships/footer" Target="footer2.xml"/><Relationship Id="rId172" Type="http://schemas.openxmlformats.org/officeDocument/2006/relationships/image" Target="media/image108.wmf"/><Relationship Id="rId180" Type="http://schemas.openxmlformats.org/officeDocument/2006/relationships/image" Target="media/image114.png"/><Relationship Id="rId13" Type="http://schemas.openxmlformats.org/officeDocument/2006/relationships/image" Target="media/image1.jpeg"/><Relationship Id="rId18" Type="http://schemas.openxmlformats.org/officeDocument/2006/relationships/image" Target="media/image3.wmf"/><Relationship Id="rId39" Type="http://schemas.openxmlformats.org/officeDocument/2006/relationships/oleObject" Target="embeddings/oleObject8.bin"/><Relationship Id="rId109" Type="http://schemas.openxmlformats.org/officeDocument/2006/relationships/image" Target="media/image62.png"/><Relationship Id="rId34" Type="http://schemas.openxmlformats.org/officeDocument/2006/relationships/image" Target="media/image9.wmf"/><Relationship Id="rId50" Type="http://schemas.openxmlformats.org/officeDocument/2006/relationships/image" Target="media/image20.wmf"/><Relationship Id="rId55" Type="http://schemas.openxmlformats.org/officeDocument/2006/relationships/oleObject" Target="embeddings/oleObject13.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oleObject" Target="embeddings/oleObject27.bin"/><Relationship Id="rId120" Type="http://schemas.openxmlformats.org/officeDocument/2006/relationships/image" Target="media/image71.png"/><Relationship Id="rId125" Type="http://schemas.openxmlformats.org/officeDocument/2006/relationships/oleObject" Target="embeddings/oleObject30.bin"/><Relationship Id="rId141" Type="http://schemas.openxmlformats.org/officeDocument/2006/relationships/image" Target="media/image86.png"/><Relationship Id="rId146" Type="http://schemas.openxmlformats.org/officeDocument/2006/relationships/image" Target="media/image90.png"/><Relationship Id="rId167" Type="http://schemas.openxmlformats.org/officeDocument/2006/relationships/image" Target="media/image104.wmf"/><Relationship Id="rId7" Type="http://schemas.openxmlformats.org/officeDocument/2006/relationships/footer" Target="footer1.xml"/><Relationship Id="rId71" Type="http://schemas.openxmlformats.org/officeDocument/2006/relationships/image" Target="media/image36.wmf"/><Relationship Id="rId92" Type="http://schemas.openxmlformats.org/officeDocument/2006/relationships/image" Target="media/image49.wmf"/><Relationship Id="rId162" Type="http://schemas.openxmlformats.org/officeDocument/2006/relationships/oleObject" Target="embeddings/oleObject33.bin"/><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3.bin"/><Relationship Id="rId24" Type="http://schemas.openxmlformats.org/officeDocument/2006/relationships/footer" Target="footer8.xml"/><Relationship Id="rId40" Type="http://schemas.openxmlformats.org/officeDocument/2006/relationships/image" Target="media/image12.wmf"/><Relationship Id="rId45" Type="http://schemas.openxmlformats.org/officeDocument/2006/relationships/image" Target="media/image16.png"/><Relationship Id="rId66" Type="http://schemas.openxmlformats.org/officeDocument/2006/relationships/image" Target="media/image31.wmf"/><Relationship Id="rId87" Type="http://schemas.openxmlformats.org/officeDocument/2006/relationships/image" Target="media/image46.wmf"/><Relationship Id="rId110" Type="http://schemas.openxmlformats.org/officeDocument/2006/relationships/image" Target="media/image63.png"/><Relationship Id="rId115" Type="http://schemas.openxmlformats.org/officeDocument/2006/relationships/oleObject" Target="embeddings/oleObject29.bin"/><Relationship Id="rId131" Type="http://schemas.openxmlformats.org/officeDocument/2006/relationships/hyperlink" Target="https://en.wiktionary.org/wiki/%E2%88%86" TargetMode="External"/><Relationship Id="rId136" Type="http://schemas.openxmlformats.org/officeDocument/2006/relationships/hyperlink" Target="https://en.wiktionary.org/wiki/%E2%88%86" TargetMode="External"/><Relationship Id="rId157" Type="http://schemas.openxmlformats.org/officeDocument/2006/relationships/image" Target="media/image99.wmf"/><Relationship Id="rId178" Type="http://schemas.openxmlformats.org/officeDocument/2006/relationships/oleObject" Target="embeddings/oleObject38.bin"/><Relationship Id="rId61" Type="http://schemas.openxmlformats.org/officeDocument/2006/relationships/oleObject" Target="embeddings/oleObject15.bin"/><Relationship Id="rId82" Type="http://schemas.openxmlformats.org/officeDocument/2006/relationships/oleObject" Target="embeddings/oleObject19.bin"/><Relationship Id="rId152" Type="http://schemas.openxmlformats.org/officeDocument/2006/relationships/image" Target="media/image95.png"/><Relationship Id="rId173" Type="http://schemas.openxmlformats.org/officeDocument/2006/relationships/oleObject" Target="embeddings/oleObject37.bin"/><Relationship Id="rId19" Type="http://schemas.openxmlformats.org/officeDocument/2006/relationships/oleObject" Target="embeddings/oleObject1.bin"/><Relationship Id="rId14" Type="http://schemas.openxmlformats.org/officeDocument/2006/relationships/image" Target="media/image2.jpeg"/><Relationship Id="rId30" Type="http://schemas.openxmlformats.org/officeDocument/2006/relationships/image" Target="media/image7.wmf"/><Relationship Id="rId35" Type="http://schemas.openxmlformats.org/officeDocument/2006/relationships/oleObject" Target="embeddings/oleObject6.bin"/><Relationship Id="rId56" Type="http://schemas.openxmlformats.org/officeDocument/2006/relationships/image" Target="media/image23.wmf"/><Relationship Id="rId77" Type="http://schemas.openxmlformats.org/officeDocument/2006/relationships/image" Target="media/image40.png"/><Relationship Id="rId100" Type="http://schemas.openxmlformats.org/officeDocument/2006/relationships/oleObject" Target="embeddings/oleObject25.bin"/><Relationship Id="rId105" Type="http://schemas.openxmlformats.org/officeDocument/2006/relationships/image" Target="media/image58.png"/><Relationship Id="rId126" Type="http://schemas.openxmlformats.org/officeDocument/2006/relationships/hyperlink" Target="https://en.wiktionary.org/wiki/%E2%88%86" TargetMode="External"/><Relationship Id="rId147" Type="http://schemas.openxmlformats.org/officeDocument/2006/relationships/image" Target="media/image91.png"/><Relationship Id="rId168" Type="http://schemas.openxmlformats.org/officeDocument/2006/relationships/oleObject" Target="embeddings/oleObject36.bin"/><Relationship Id="rId8" Type="http://schemas.openxmlformats.org/officeDocument/2006/relationships/header" Target="header1.xml"/><Relationship Id="rId51" Type="http://schemas.openxmlformats.org/officeDocument/2006/relationships/oleObject" Target="embeddings/oleObject11.bin"/><Relationship Id="rId72" Type="http://schemas.openxmlformats.org/officeDocument/2006/relationships/oleObject" Target="embeddings/oleObject16.bin"/><Relationship Id="rId93" Type="http://schemas.openxmlformats.org/officeDocument/2006/relationships/oleObject" Target="embeddings/oleObject24.bin"/><Relationship Id="rId98" Type="http://schemas.openxmlformats.org/officeDocument/2006/relationships/image" Target="media/image54.png"/><Relationship Id="rId121" Type="http://schemas.openxmlformats.org/officeDocument/2006/relationships/image" Target="media/image72.png"/><Relationship Id="rId142" Type="http://schemas.openxmlformats.org/officeDocument/2006/relationships/hyperlink" Target="https://en.wiktionary.org/wiki/%E2%88%86" TargetMode="External"/><Relationship Id="rId163" Type="http://schemas.openxmlformats.org/officeDocument/2006/relationships/image" Target="media/image102.wmf"/><Relationship Id="rId3" Type="http://schemas.openxmlformats.org/officeDocument/2006/relationships/settings" Target="settings.xml"/><Relationship Id="rId25" Type="http://schemas.openxmlformats.org/officeDocument/2006/relationships/image" Target="media/image4.png"/><Relationship Id="rId46" Type="http://schemas.openxmlformats.org/officeDocument/2006/relationships/image" Target="media/image17.png"/><Relationship Id="rId67" Type="http://schemas.openxmlformats.org/officeDocument/2006/relationships/image" Target="media/image32.wmf"/><Relationship Id="rId116" Type="http://schemas.openxmlformats.org/officeDocument/2006/relationships/image" Target="media/image67.png"/><Relationship Id="rId137" Type="http://schemas.openxmlformats.org/officeDocument/2006/relationships/image" Target="media/image82.png"/><Relationship Id="rId158" Type="http://schemas.openxmlformats.org/officeDocument/2006/relationships/oleObject" Target="embeddings/oleObject31.bin"/><Relationship Id="rId20" Type="http://schemas.openxmlformats.org/officeDocument/2006/relationships/hyperlink" Target="https://en.wiktionary.org/wiki/%E2%88%86" TargetMode="External"/><Relationship Id="rId41" Type="http://schemas.openxmlformats.org/officeDocument/2006/relationships/oleObject" Target="embeddings/oleObject9.bin"/><Relationship Id="rId62" Type="http://schemas.openxmlformats.org/officeDocument/2006/relationships/image" Target="media/image27.png"/><Relationship Id="rId83" Type="http://schemas.openxmlformats.org/officeDocument/2006/relationships/image" Target="media/image44.wmf"/><Relationship Id="rId88" Type="http://schemas.openxmlformats.org/officeDocument/2006/relationships/oleObject" Target="embeddings/oleObject22.bin"/><Relationship Id="rId111" Type="http://schemas.openxmlformats.org/officeDocument/2006/relationships/image" Target="media/image64.png"/><Relationship Id="rId132" Type="http://schemas.openxmlformats.org/officeDocument/2006/relationships/hyperlink" Target="https://en.wiktionary.org/wiki/%E2%88%86" TargetMode="External"/><Relationship Id="rId153" Type="http://schemas.openxmlformats.org/officeDocument/2006/relationships/image" Target="media/image96.png"/><Relationship Id="rId174" Type="http://schemas.openxmlformats.org/officeDocument/2006/relationships/image" Target="media/image109.png"/><Relationship Id="rId179" Type="http://schemas.openxmlformats.org/officeDocument/2006/relationships/image" Target="media/image113.png"/><Relationship Id="rId15" Type="http://schemas.openxmlformats.org/officeDocument/2006/relationships/footer" Target="footer5.xml"/><Relationship Id="rId36" Type="http://schemas.openxmlformats.org/officeDocument/2006/relationships/image" Target="media/image10.wmf"/><Relationship Id="rId57" Type="http://schemas.openxmlformats.org/officeDocument/2006/relationships/oleObject" Target="embeddings/oleObject14.bin"/><Relationship Id="rId106" Type="http://schemas.openxmlformats.org/officeDocument/2006/relationships/image" Target="media/image59.png"/><Relationship Id="rId127" Type="http://schemas.openxmlformats.org/officeDocument/2006/relationships/image" Target="media/image76.png"/><Relationship Id="rId10" Type="http://schemas.openxmlformats.org/officeDocument/2006/relationships/header" Target="header2.xml"/><Relationship Id="rId31" Type="http://schemas.openxmlformats.org/officeDocument/2006/relationships/oleObject" Target="embeddings/oleObject4.bin"/><Relationship Id="rId52" Type="http://schemas.openxmlformats.org/officeDocument/2006/relationships/image" Target="media/image21.wmf"/><Relationship Id="rId73" Type="http://schemas.openxmlformats.org/officeDocument/2006/relationships/image" Target="media/image37.wmf"/><Relationship Id="rId78" Type="http://schemas.openxmlformats.org/officeDocument/2006/relationships/image" Target="media/image41.png"/><Relationship Id="rId94" Type="http://schemas.openxmlformats.org/officeDocument/2006/relationships/image" Target="media/image50.png"/><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3.png"/><Relationship Id="rId143" Type="http://schemas.openxmlformats.org/officeDocument/2006/relationships/image" Target="media/image87.png"/><Relationship Id="rId148" Type="http://schemas.openxmlformats.org/officeDocument/2006/relationships/image" Target="media/image92.png"/><Relationship Id="rId164" Type="http://schemas.openxmlformats.org/officeDocument/2006/relationships/oleObject" Target="embeddings/oleObject34.bin"/><Relationship Id="rId169" Type="http://schemas.openxmlformats.org/officeDocument/2006/relationships/image" Target="media/image10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10</Pages>
  <Words>-32766</Words>
  <Characters>-32766</Characters>
  <Application>Microsoft Office Outlook</Application>
  <DocSecurity>0</DocSecurity>
  <Lines>0</Lines>
  <Paragraphs>0</Paragraphs>
  <ScaleCrop>false</ScaleCrop>
  <Company>sau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subject/>
  <dc:creator>sezgin</dc:creator>
  <cp:keywords/>
  <dc:description/>
  <cp:lastModifiedBy>TIH-A1596</cp:lastModifiedBy>
  <cp:revision>2</cp:revision>
  <cp:lastPrinted>2017-01-11T14:02:00Z</cp:lastPrinted>
  <dcterms:created xsi:type="dcterms:W3CDTF">2017-01-12T12:53:00Z</dcterms:created>
  <dcterms:modified xsi:type="dcterms:W3CDTF">2017-01-12T12:53:00Z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endeley Document_1">
    <vt:lpwstr>True</vt:lpwstr>
  </property>
  <property fmtid="{D5CDD505-2E9C-101B-9397-08002B2CF9AE}" pid="4" name="Mendeley Citation Style_1">
    <vt:lpwstr>http://www.zotero.org/styles/MFA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http://www.zotero.org/styles/MFA</vt:lpwstr>
  </property>
  <property fmtid="{D5CDD505-2E9C-101B-9397-08002B2CF9AE}" pid="20" name="Mendeley Recent Style Name 7_1">
    <vt:lpwstr>M. Fatih ADAK</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http://www.zotero.org/styles/physics-letters-a</vt:lpwstr>
  </property>
  <property fmtid="{D5CDD505-2E9C-101B-9397-08002B2CF9AE}" pid="24" name="Mendeley Recent Style Name 9_1">
    <vt:lpwstr>Physics Letters A</vt:lpwstr>
  </property>
  <property fmtid="{D5CDD505-2E9C-101B-9397-08002B2CF9AE}" pid="25" name="Mendeley Unique User Id_1">
    <vt:lpwstr>bac234f6-471c-3ed8-939a-018397336337</vt:lpwstr>
  </property>
  <property fmtid="{D5CDD505-2E9C-101B-9397-08002B2CF9AE}" pid="26" name="MTEquationNumber2">
    <vt:lpwstr>(#S1.#E1)</vt:lpwstr>
  </property>
  <property fmtid="{D5CDD505-2E9C-101B-9397-08002B2CF9AE}" pid="27" name="MTEquationSection">
    <vt:lpwstr>1</vt:lpwstr>
  </property>
</Properties>
</file>