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AEBC29" w14:textId="77777777" w:rsidR="00EE2A8B" w:rsidRPr="0070404D" w:rsidRDefault="00EE2A8B" w:rsidP="00EE2A8B">
      <w:pPr>
        <w:spacing w:line="240" w:lineRule="auto"/>
        <w:jc w:val="center"/>
        <w:rPr>
          <w:rFonts w:eastAsia="Times New Roman" w:cs="Times New Roman"/>
          <w:b/>
          <w:kern w:val="0"/>
          <w:szCs w:val="24"/>
          <w:lang w:eastAsia="tr-TR"/>
        </w:rPr>
      </w:pPr>
      <w:r w:rsidRPr="0070404D">
        <w:rPr>
          <w:rFonts w:eastAsia="Times New Roman" w:cs="Times New Roman"/>
          <w:b/>
          <w:kern w:val="0"/>
          <w:szCs w:val="24"/>
          <w:lang w:eastAsia="tr-TR"/>
        </w:rPr>
        <w:t>T.C.</w:t>
      </w:r>
    </w:p>
    <w:p w14:paraId="717552D3" w14:textId="77777777" w:rsidR="00EE2A8B" w:rsidRPr="0070404D" w:rsidRDefault="00EE2A8B" w:rsidP="00EE2A8B">
      <w:pPr>
        <w:spacing w:line="240" w:lineRule="auto"/>
        <w:jc w:val="center"/>
        <w:rPr>
          <w:rFonts w:eastAsia="Times New Roman" w:cs="Times New Roman"/>
          <w:b/>
          <w:kern w:val="0"/>
          <w:szCs w:val="24"/>
          <w:lang w:eastAsia="tr-TR"/>
        </w:rPr>
      </w:pPr>
      <w:r w:rsidRPr="0070404D">
        <w:rPr>
          <w:rFonts w:eastAsia="Times New Roman" w:cs="Times New Roman"/>
          <w:b/>
          <w:kern w:val="0"/>
          <w:szCs w:val="24"/>
          <w:lang w:eastAsia="tr-TR"/>
        </w:rPr>
        <w:t>SAKARYA ÜNİVERSİTESİ</w:t>
      </w:r>
    </w:p>
    <w:p w14:paraId="3CF75201" w14:textId="77777777" w:rsidR="00EE2A8B" w:rsidRPr="0070404D" w:rsidRDefault="00EE2A8B" w:rsidP="00EE2A8B">
      <w:pPr>
        <w:spacing w:line="240" w:lineRule="auto"/>
        <w:jc w:val="center"/>
        <w:rPr>
          <w:rFonts w:eastAsia="Times New Roman" w:cs="Times New Roman"/>
          <w:b/>
          <w:kern w:val="0"/>
          <w:sz w:val="28"/>
          <w:szCs w:val="28"/>
          <w:lang w:eastAsia="tr-TR"/>
        </w:rPr>
      </w:pPr>
      <w:r w:rsidRPr="0070404D">
        <w:rPr>
          <w:rFonts w:eastAsia="Times New Roman" w:cs="Times New Roman"/>
          <w:b/>
          <w:kern w:val="0"/>
          <w:sz w:val="28"/>
          <w:szCs w:val="28"/>
          <w:lang w:eastAsia="tr-TR"/>
        </w:rPr>
        <w:t>FEN BİLİMLERİ ENSTİTÜSÜ</w:t>
      </w:r>
    </w:p>
    <w:p w14:paraId="7711B2D2" w14:textId="77777777" w:rsidR="00EE2A8B" w:rsidRPr="0070404D" w:rsidRDefault="00EE2A8B" w:rsidP="00EE2A8B">
      <w:pPr>
        <w:spacing w:line="240" w:lineRule="auto"/>
        <w:jc w:val="center"/>
        <w:rPr>
          <w:rFonts w:eastAsia="Times New Roman" w:cs="Times New Roman"/>
          <w:kern w:val="0"/>
          <w:sz w:val="28"/>
          <w:szCs w:val="28"/>
          <w:lang w:eastAsia="tr-TR"/>
        </w:rPr>
      </w:pPr>
    </w:p>
    <w:p w14:paraId="7D0626E9" w14:textId="77777777" w:rsidR="00EE2A8B" w:rsidRPr="0070404D" w:rsidRDefault="00EE2A8B" w:rsidP="00EE2A8B">
      <w:pPr>
        <w:spacing w:line="240" w:lineRule="auto"/>
        <w:jc w:val="center"/>
        <w:rPr>
          <w:rFonts w:eastAsia="Times New Roman" w:cs="Times New Roman"/>
          <w:kern w:val="0"/>
          <w:sz w:val="28"/>
          <w:szCs w:val="28"/>
          <w:lang w:eastAsia="tr-TR"/>
        </w:rPr>
      </w:pPr>
    </w:p>
    <w:p w14:paraId="700FA5F6" w14:textId="77777777" w:rsidR="00EE2A8B" w:rsidRPr="0070404D" w:rsidRDefault="00EE2A8B" w:rsidP="00EE2A8B">
      <w:pPr>
        <w:spacing w:line="240" w:lineRule="auto"/>
        <w:jc w:val="center"/>
        <w:rPr>
          <w:rFonts w:eastAsia="Times New Roman" w:cs="Times New Roman"/>
          <w:kern w:val="0"/>
          <w:sz w:val="28"/>
          <w:szCs w:val="28"/>
          <w:lang w:eastAsia="tr-TR"/>
        </w:rPr>
      </w:pPr>
    </w:p>
    <w:p w14:paraId="235ECF2C" w14:textId="77777777" w:rsidR="00EE2A8B" w:rsidRPr="0070404D" w:rsidRDefault="00EE2A8B" w:rsidP="00EE2A8B">
      <w:pPr>
        <w:spacing w:line="240" w:lineRule="auto"/>
        <w:jc w:val="center"/>
        <w:rPr>
          <w:rFonts w:eastAsia="Times New Roman" w:cs="Times New Roman"/>
          <w:kern w:val="0"/>
          <w:sz w:val="28"/>
          <w:szCs w:val="28"/>
          <w:lang w:eastAsia="tr-TR"/>
        </w:rPr>
      </w:pPr>
    </w:p>
    <w:p w14:paraId="073E87C1" w14:textId="77777777" w:rsidR="00EE2A8B" w:rsidRPr="0070404D" w:rsidRDefault="00EE2A8B" w:rsidP="00EE2A8B">
      <w:pPr>
        <w:spacing w:line="240" w:lineRule="auto"/>
        <w:jc w:val="center"/>
        <w:rPr>
          <w:rFonts w:eastAsia="Times New Roman" w:cs="Times New Roman"/>
          <w:kern w:val="0"/>
          <w:sz w:val="28"/>
          <w:szCs w:val="28"/>
          <w:lang w:eastAsia="tr-TR"/>
        </w:rPr>
      </w:pPr>
    </w:p>
    <w:p w14:paraId="04EAB682" w14:textId="77777777" w:rsidR="00EE2A8B" w:rsidRPr="0070404D" w:rsidRDefault="00EE2A8B" w:rsidP="00EE2A8B">
      <w:pPr>
        <w:spacing w:line="240" w:lineRule="auto"/>
        <w:jc w:val="center"/>
        <w:rPr>
          <w:rFonts w:eastAsia="Times New Roman" w:cs="Times New Roman"/>
          <w:kern w:val="0"/>
          <w:sz w:val="28"/>
          <w:szCs w:val="28"/>
          <w:lang w:eastAsia="tr-TR"/>
        </w:rPr>
      </w:pPr>
    </w:p>
    <w:p w14:paraId="3B683FF7" w14:textId="77777777" w:rsidR="00EE2A8B" w:rsidRPr="0070404D" w:rsidRDefault="00EE2A8B" w:rsidP="00EE2A8B">
      <w:pPr>
        <w:spacing w:line="240" w:lineRule="auto"/>
        <w:jc w:val="center"/>
        <w:rPr>
          <w:rFonts w:eastAsia="Times New Roman" w:cs="Times New Roman"/>
          <w:kern w:val="0"/>
          <w:sz w:val="28"/>
          <w:szCs w:val="28"/>
          <w:lang w:eastAsia="tr-TR"/>
        </w:rPr>
      </w:pPr>
    </w:p>
    <w:p w14:paraId="296ABD0D" w14:textId="77777777" w:rsidR="00EE2A8B" w:rsidRPr="0070404D" w:rsidRDefault="00EE2A8B" w:rsidP="00EE2A8B">
      <w:pPr>
        <w:spacing w:line="240" w:lineRule="auto"/>
        <w:jc w:val="center"/>
        <w:rPr>
          <w:rFonts w:eastAsia="Times New Roman" w:cs="Times New Roman"/>
          <w:kern w:val="0"/>
          <w:sz w:val="28"/>
          <w:szCs w:val="28"/>
          <w:lang w:eastAsia="tr-TR"/>
        </w:rPr>
      </w:pPr>
    </w:p>
    <w:sdt>
      <w:sdtPr>
        <w:id w:val="2099907976"/>
        <w:placeholder>
          <w:docPart w:val="F3C914ECFCD1431DA561CBC169A344BF"/>
        </w:placeholder>
      </w:sdtPr>
      <w:sdtEndPr/>
      <w:sdtContent>
        <w:p w14:paraId="3241DB61" w14:textId="07C7F747" w:rsidR="007C3BC4" w:rsidRPr="0070404D" w:rsidRDefault="00DB036A" w:rsidP="007C3BC4">
          <w:pPr>
            <w:pStyle w:val="KapakMakaleBasligiSau"/>
          </w:pPr>
          <w:r>
            <w:t xml:space="preserve">DİNAMİK LİDER DÜĞÜM VE ÇAKIŞMA ÖNLEME TEMELLİ KABLOSUZ VÜCUT ALAN AĞI OEK PROTOKOLÜ </w:t>
          </w:r>
          <w:r w:rsidR="007C3BC4" w:rsidRPr="0070404D">
            <w:t xml:space="preserve">TASARIMI VE </w:t>
          </w:r>
          <w:r>
            <w:t>GERÇEKLEMESİ</w:t>
          </w:r>
        </w:p>
      </w:sdtContent>
    </w:sdt>
    <w:p w14:paraId="72D218A5" w14:textId="77777777" w:rsidR="00EE2A8B" w:rsidRPr="0070404D" w:rsidRDefault="00EE2A8B" w:rsidP="00EE2A8B">
      <w:pPr>
        <w:spacing w:line="240" w:lineRule="auto"/>
        <w:jc w:val="center"/>
        <w:rPr>
          <w:rFonts w:eastAsia="Times New Roman" w:cs="Times New Roman"/>
          <w:kern w:val="0"/>
          <w:sz w:val="34"/>
          <w:szCs w:val="34"/>
          <w:lang w:eastAsia="tr-TR"/>
        </w:rPr>
      </w:pPr>
    </w:p>
    <w:p w14:paraId="01085513" w14:textId="77777777" w:rsidR="00EE2A8B" w:rsidRPr="0070404D" w:rsidRDefault="00EE2A8B" w:rsidP="00EE2A8B">
      <w:pPr>
        <w:spacing w:line="240" w:lineRule="auto"/>
        <w:jc w:val="center"/>
        <w:rPr>
          <w:rFonts w:eastAsia="Times New Roman" w:cs="Times New Roman"/>
          <w:kern w:val="0"/>
          <w:sz w:val="34"/>
          <w:szCs w:val="34"/>
          <w:lang w:eastAsia="tr-TR"/>
        </w:rPr>
      </w:pPr>
    </w:p>
    <w:p w14:paraId="21A0DF39" w14:textId="77777777" w:rsidR="00EE2A8B" w:rsidRPr="0070404D" w:rsidRDefault="00EE2A8B" w:rsidP="00EE2A8B">
      <w:pPr>
        <w:spacing w:line="240" w:lineRule="auto"/>
        <w:rPr>
          <w:rFonts w:eastAsia="Times New Roman" w:cs="Times New Roman"/>
          <w:b/>
          <w:kern w:val="0"/>
          <w:sz w:val="30"/>
          <w:szCs w:val="30"/>
          <w:lang w:eastAsia="tr-TR"/>
        </w:rPr>
      </w:pPr>
    </w:p>
    <w:p w14:paraId="33A04501" w14:textId="77777777" w:rsidR="00EE2A8B" w:rsidRPr="0070404D" w:rsidRDefault="00EE2A8B" w:rsidP="00EE2A8B">
      <w:pPr>
        <w:spacing w:line="240" w:lineRule="auto"/>
        <w:rPr>
          <w:rFonts w:eastAsia="Times New Roman" w:cs="Times New Roman"/>
          <w:b/>
          <w:kern w:val="0"/>
          <w:sz w:val="30"/>
          <w:szCs w:val="30"/>
          <w:lang w:eastAsia="tr-TR"/>
        </w:rPr>
      </w:pPr>
    </w:p>
    <w:p w14:paraId="26841327" w14:textId="77777777" w:rsidR="00EE2A8B" w:rsidRPr="0070404D" w:rsidRDefault="00EE2A8B" w:rsidP="00EE2A8B">
      <w:pPr>
        <w:spacing w:before="320" w:line="240" w:lineRule="auto"/>
        <w:jc w:val="center"/>
        <w:rPr>
          <w:rFonts w:eastAsia="Times New Roman" w:cs="Times New Roman"/>
          <w:b/>
          <w:kern w:val="0"/>
          <w:sz w:val="30"/>
          <w:szCs w:val="30"/>
          <w:lang w:eastAsia="tr-TR"/>
        </w:rPr>
      </w:pPr>
      <w:r w:rsidRPr="0070404D">
        <w:rPr>
          <w:rFonts w:eastAsia="Times New Roman" w:cs="Times New Roman"/>
          <w:b/>
          <w:kern w:val="0"/>
          <w:sz w:val="30"/>
          <w:szCs w:val="30"/>
          <w:lang w:eastAsia="tr-TR"/>
        </w:rPr>
        <w:t>DOKTORA TEZİ</w:t>
      </w:r>
    </w:p>
    <w:p w14:paraId="33DF8633" w14:textId="77777777" w:rsidR="00EE2A8B" w:rsidRPr="0070404D" w:rsidRDefault="00EE2A8B" w:rsidP="00EE2A8B">
      <w:pPr>
        <w:spacing w:line="240" w:lineRule="auto"/>
        <w:jc w:val="center"/>
        <w:rPr>
          <w:rFonts w:ascii="Arial" w:eastAsia="Times New Roman" w:hAnsi="Arial" w:cs="Arial"/>
          <w:b/>
          <w:kern w:val="0"/>
          <w:sz w:val="26"/>
          <w:szCs w:val="26"/>
          <w:lang w:eastAsia="tr-TR"/>
        </w:rPr>
      </w:pPr>
    </w:p>
    <w:p w14:paraId="212C33DD" w14:textId="13BA4FE1" w:rsidR="00EE2A8B" w:rsidRPr="0070404D" w:rsidRDefault="007C3BC4" w:rsidP="00EE2A8B">
      <w:pPr>
        <w:spacing w:before="220" w:line="240" w:lineRule="auto"/>
        <w:jc w:val="center"/>
        <w:rPr>
          <w:rFonts w:ascii="Arial" w:eastAsia="Times New Roman" w:hAnsi="Arial" w:cs="Arial"/>
          <w:b/>
          <w:kern w:val="0"/>
          <w:sz w:val="26"/>
          <w:szCs w:val="26"/>
          <w:lang w:eastAsia="tr-TR"/>
        </w:rPr>
      </w:pPr>
      <w:r w:rsidRPr="0070404D">
        <w:rPr>
          <w:rFonts w:ascii="Arial" w:eastAsia="Times New Roman" w:hAnsi="Arial" w:cs="Arial"/>
          <w:b/>
          <w:kern w:val="0"/>
          <w:sz w:val="26"/>
          <w:szCs w:val="26"/>
          <w:lang w:eastAsia="tr-TR"/>
        </w:rPr>
        <w:t>İsmail KIRBAŞ</w:t>
      </w:r>
    </w:p>
    <w:p w14:paraId="37CE56E3" w14:textId="77777777" w:rsidR="00EE2A8B" w:rsidRPr="0070404D" w:rsidRDefault="00EE2A8B" w:rsidP="00EE2A8B">
      <w:pPr>
        <w:spacing w:line="240" w:lineRule="auto"/>
        <w:jc w:val="center"/>
        <w:rPr>
          <w:rFonts w:eastAsia="Times New Roman" w:cs="Times New Roman"/>
          <w:kern w:val="0"/>
          <w:sz w:val="34"/>
          <w:szCs w:val="34"/>
          <w:lang w:eastAsia="tr-TR"/>
        </w:rPr>
      </w:pPr>
    </w:p>
    <w:p w14:paraId="01E825C0" w14:textId="77777777" w:rsidR="00EE2A8B" w:rsidRPr="0070404D" w:rsidRDefault="00EE2A8B" w:rsidP="00EE2A8B">
      <w:pPr>
        <w:spacing w:line="240" w:lineRule="auto"/>
        <w:jc w:val="center"/>
        <w:rPr>
          <w:rFonts w:eastAsia="Times New Roman" w:cs="Times New Roman"/>
          <w:kern w:val="0"/>
          <w:sz w:val="34"/>
          <w:szCs w:val="34"/>
          <w:lang w:eastAsia="tr-TR"/>
        </w:rPr>
      </w:pPr>
    </w:p>
    <w:p w14:paraId="41FCDDB7" w14:textId="77777777" w:rsidR="00EE2A8B" w:rsidRPr="0070404D" w:rsidRDefault="00EE2A8B" w:rsidP="00EE2A8B">
      <w:pPr>
        <w:spacing w:line="240" w:lineRule="auto"/>
        <w:rPr>
          <w:rFonts w:eastAsia="Times New Roman" w:cs="Times New Roman"/>
          <w:kern w:val="0"/>
          <w:sz w:val="34"/>
          <w:szCs w:val="34"/>
          <w:lang w:eastAsia="tr-TR"/>
        </w:rPr>
      </w:pPr>
    </w:p>
    <w:p w14:paraId="1CD27A58" w14:textId="77777777" w:rsidR="00EE2A8B" w:rsidRPr="0070404D" w:rsidRDefault="00EE2A8B" w:rsidP="00EE2A8B">
      <w:pPr>
        <w:spacing w:line="240" w:lineRule="auto"/>
        <w:rPr>
          <w:rFonts w:eastAsia="Times New Roman" w:cs="Times New Roman"/>
          <w:kern w:val="0"/>
          <w:sz w:val="34"/>
          <w:szCs w:val="34"/>
          <w:lang w:eastAsia="tr-TR"/>
        </w:rPr>
      </w:pPr>
    </w:p>
    <w:p w14:paraId="51AC49AD" w14:textId="77777777" w:rsidR="00EE2A8B" w:rsidRPr="0070404D" w:rsidRDefault="00EE2A8B" w:rsidP="00EE2A8B">
      <w:pPr>
        <w:spacing w:line="240" w:lineRule="auto"/>
        <w:rPr>
          <w:rFonts w:eastAsia="Times New Roman" w:cs="Times New Roman"/>
          <w:kern w:val="0"/>
          <w:sz w:val="34"/>
          <w:szCs w:val="34"/>
          <w:lang w:eastAsia="tr-TR"/>
        </w:rPr>
      </w:pPr>
    </w:p>
    <w:tbl>
      <w:tblPr>
        <w:tblW w:w="8755" w:type="dxa"/>
        <w:tblLook w:val="01E0" w:firstRow="1" w:lastRow="1" w:firstColumn="1" w:lastColumn="1" w:noHBand="0" w:noVBand="0"/>
      </w:tblPr>
      <w:tblGrid>
        <w:gridCol w:w="2880"/>
        <w:gridCol w:w="303"/>
        <w:gridCol w:w="5572"/>
      </w:tblGrid>
      <w:tr w:rsidR="00EE2A8B" w:rsidRPr="0070404D" w14:paraId="2C4FF467" w14:textId="77777777" w:rsidTr="00326EC5">
        <w:trPr>
          <w:trHeight w:val="567"/>
        </w:trPr>
        <w:tc>
          <w:tcPr>
            <w:tcW w:w="2880" w:type="dxa"/>
            <w:shd w:val="clear" w:color="auto" w:fill="auto"/>
          </w:tcPr>
          <w:p w14:paraId="5993452B" w14:textId="77777777" w:rsidR="00EE2A8B" w:rsidRPr="0070404D" w:rsidRDefault="00EE2A8B" w:rsidP="00EE2A8B">
            <w:pPr>
              <w:spacing w:line="240" w:lineRule="auto"/>
              <w:rPr>
                <w:rFonts w:eastAsia="Times New Roman" w:cs="Times New Roman"/>
                <w:b/>
                <w:kern w:val="0"/>
                <w:sz w:val="26"/>
                <w:szCs w:val="26"/>
                <w:lang w:eastAsia="tr-TR"/>
              </w:rPr>
            </w:pPr>
            <w:r w:rsidRPr="0070404D">
              <w:rPr>
                <w:rFonts w:eastAsia="Times New Roman" w:cs="Times New Roman"/>
                <w:b/>
                <w:kern w:val="0"/>
                <w:sz w:val="26"/>
                <w:szCs w:val="26"/>
                <w:lang w:eastAsia="tr-TR"/>
              </w:rPr>
              <w:t>Enstitü Anabilim Dalı</w:t>
            </w:r>
          </w:p>
        </w:tc>
        <w:tc>
          <w:tcPr>
            <w:tcW w:w="303" w:type="dxa"/>
            <w:shd w:val="clear" w:color="auto" w:fill="auto"/>
          </w:tcPr>
          <w:p w14:paraId="01D15BDD" w14:textId="77777777" w:rsidR="00EE2A8B" w:rsidRPr="0070404D" w:rsidRDefault="00EE2A8B" w:rsidP="00EE2A8B">
            <w:pPr>
              <w:spacing w:line="240" w:lineRule="auto"/>
              <w:rPr>
                <w:rFonts w:eastAsia="Times New Roman" w:cs="Times New Roman"/>
                <w:b/>
                <w:kern w:val="0"/>
                <w:sz w:val="26"/>
                <w:szCs w:val="26"/>
                <w:lang w:eastAsia="tr-TR"/>
              </w:rPr>
            </w:pPr>
            <w:r w:rsidRPr="0070404D">
              <w:rPr>
                <w:rFonts w:eastAsia="Times New Roman" w:cs="Times New Roman"/>
                <w:b/>
                <w:kern w:val="0"/>
                <w:sz w:val="26"/>
                <w:szCs w:val="26"/>
                <w:lang w:eastAsia="tr-TR"/>
              </w:rPr>
              <w:t>:</w:t>
            </w:r>
          </w:p>
        </w:tc>
        <w:tc>
          <w:tcPr>
            <w:tcW w:w="5572" w:type="dxa"/>
            <w:shd w:val="clear" w:color="auto" w:fill="auto"/>
          </w:tcPr>
          <w:p w14:paraId="57BDED93" w14:textId="77777777" w:rsidR="00EE2A8B" w:rsidRPr="0070404D" w:rsidRDefault="00EE2A8B" w:rsidP="00EE2A8B">
            <w:pPr>
              <w:spacing w:line="240" w:lineRule="auto"/>
              <w:rPr>
                <w:rFonts w:eastAsia="Times New Roman" w:cs="Times New Roman"/>
                <w:b/>
                <w:kern w:val="0"/>
                <w:sz w:val="26"/>
                <w:szCs w:val="26"/>
                <w:lang w:eastAsia="tr-TR"/>
              </w:rPr>
            </w:pPr>
            <w:r w:rsidRPr="0070404D">
              <w:rPr>
                <w:rFonts w:eastAsia="Times New Roman" w:cs="Times New Roman"/>
                <w:b/>
                <w:kern w:val="0"/>
                <w:sz w:val="26"/>
                <w:szCs w:val="26"/>
                <w:lang w:eastAsia="tr-TR"/>
              </w:rPr>
              <w:t>ELEKTRONİK VE BİLGİSAYAR EĞİTİMİ</w:t>
            </w:r>
          </w:p>
        </w:tc>
      </w:tr>
      <w:tr w:rsidR="00EE2A8B" w:rsidRPr="0070404D" w14:paraId="21911CC9" w14:textId="77777777" w:rsidTr="00326EC5">
        <w:trPr>
          <w:trHeight w:val="567"/>
        </w:trPr>
        <w:tc>
          <w:tcPr>
            <w:tcW w:w="2880" w:type="dxa"/>
            <w:shd w:val="clear" w:color="auto" w:fill="auto"/>
          </w:tcPr>
          <w:p w14:paraId="125FCF4A" w14:textId="77777777" w:rsidR="00EE2A8B" w:rsidRPr="0070404D" w:rsidRDefault="00EE2A8B" w:rsidP="00EE2A8B">
            <w:pPr>
              <w:spacing w:line="240" w:lineRule="auto"/>
              <w:rPr>
                <w:rFonts w:eastAsia="Times New Roman" w:cs="Times New Roman"/>
                <w:kern w:val="0"/>
                <w:sz w:val="26"/>
                <w:szCs w:val="26"/>
                <w:lang w:eastAsia="tr-TR"/>
              </w:rPr>
            </w:pPr>
            <w:r w:rsidRPr="0070404D">
              <w:rPr>
                <w:rFonts w:eastAsia="Times New Roman" w:cs="Times New Roman"/>
                <w:b/>
                <w:kern w:val="0"/>
                <w:sz w:val="26"/>
                <w:szCs w:val="26"/>
                <w:lang w:eastAsia="tr-TR"/>
              </w:rPr>
              <w:t>Tez Danışmanı</w:t>
            </w:r>
          </w:p>
        </w:tc>
        <w:tc>
          <w:tcPr>
            <w:tcW w:w="303" w:type="dxa"/>
            <w:shd w:val="clear" w:color="auto" w:fill="auto"/>
          </w:tcPr>
          <w:p w14:paraId="00A00262" w14:textId="77777777" w:rsidR="00EE2A8B" w:rsidRPr="0070404D" w:rsidRDefault="00EE2A8B" w:rsidP="00EE2A8B">
            <w:pPr>
              <w:spacing w:line="240" w:lineRule="auto"/>
              <w:rPr>
                <w:rFonts w:eastAsia="Times New Roman" w:cs="Times New Roman"/>
                <w:b/>
                <w:kern w:val="0"/>
                <w:sz w:val="26"/>
                <w:szCs w:val="26"/>
                <w:lang w:eastAsia="tr-TR"/>
              </w:rPr>
            </w:pPr>
            <w:r w:rsidRPr="0070404D">
              <w:rPr>
                <w:rFonts w:eastAsia="Times New Roman" w:cs="Times New Roman"/>
                <w:b/>
                <w:kern w:val="0"/>
                <w:sz w:val="26"/>
                <w:szCs w:val="26"/>
                <w:lang w:eastAsia="tr-TR"/>
              </w:rPr>
              <w:t>:</w:t>
            </w:r>
          </w:p>
        </w:tc>
        <w:tc>
          <w:tcPr>
            <w:tcW w:w="5572" w:type="dxa"/>
            <w:shd w:val="clear" w:color="auto" w:fill="auto"/>
          </w:tcPr>
          <w:p w14:paraId="15881B6F" w14:textId="51D7B4AE" w:rsidR="00EE2A8B" w:rsidRPr="0070404D" w:rsidRDefault="00EE2A8B" w:rsidP="00EE2A8B">
            <w:pPr>
              <w:spacing w:line="240" w:lineRule="auto"/>
              <w:rPr>
                <w:rFonts w:eastAsia="Times New Roman" w:cs="Times New Roman"/>
                <w:b/>
                <w:kern w:val="0"/>
                <w:sz w:val="26"/>
                <w:szCs w:val="26"/>
                <w:lang w:eastAsia="tr-TR"/>
              </w:rPr>
            </w:pPr>
            <w:r w:rsidRPr="0070404D">
              <w:rPr>
                <w:rFonts w:eastAsia="Times New Roman" w:cs="Times New Roman"/>
                <w:b/>
                <w:kern w:val="0"/>
                <w:sz w:val="26"/>
                <w:szCs w:val="26"/>
                <w:lang w:eastAsia="tr-TR"/>
              </w:rPr>
              <w:t>Doç. Dr. Cüneyt BAYILMIŞ</w:t>
            </w:r>
          </w:p>
        </w:tc>
      </w:tr>
    </w:tbl>
    <w:p w14:paraId="570A177C" w14:textId="77777777" w:rsidR="00EE2A8B" w:rsidRPr="0070404D" w:rsidRDefault="00EE2A8B" w:rsidP="00EE2A8B">
      <w:pPr>
        <w:spacing w:line="240" w:lineRule="auto"/>
        <w:rPr>
          <w:rFonts w:eastAsia="Times New Roman" w:cs="Times New Roman"/>
          <w:kern w:val="0"/>
          <w:sz w:val="26"/>
          <w:szCs w:val="26"/>
          <w:lang w:eastAsia="tr-TR"/>
        </w:rPr>
      </w:pPr>
    </w:p>
    <w:p w14:paraId="3933C4AE" w14:textId="77777777" w:rsidR="00EE2A8B" w:rsidRPr="0070404D" w:rsidRDefault="00EE2A8B" w:rsidP="00EE2A8B">
      <w:pPr>
        <w:spacing w:line="240" w:lineRule="auto"/>
        <w:jc w:val="center"/>
        <w:rPr>
          <w:rFonts w:eastAsia="Times New Roman" w:cs="Times New Roman"/>
          <w:kern w:val="0"/>
          <w:sz w:val="26"/>
          <w:szCs w:val="26"/>
          <w:lang w:eastAsia="tr-TR"/>
        </w:rPr>
      </w:pPr>
    </w:p>
    <w:p w14:paraId="120D1417" w14:textId="77777777" w:rsidR="00EE2A8B" w:rsidRPr="0070404D" w:rsidRDefault="00EE2A8B" w:rsidP="00EE2A8B">
      <w:pPr>
        <w:spacing w:line="240" w:lineRule="auto"/>
        <w:rPr>
          <w:rFonts w:eastAsia="Times New Roman" w:cs="Times New Roman"/>
          <w:kern w:val="0"/>
          <w:sz w:val="26"/>
          <w:szCs w:val="26"/>
          <w:lang w:eastAsia="tr-TR"/>
        </w:rPr>
      </w:pPr>
    </w:p>
    <w:p w14:paraId="1AC877C5" w14:textId="77777777" w:rsidR="00EE2A8B" w:rsidRPr="0070404D" w:rsidRDefault="00EE2A8B" w:rsidP="00EE2A8B">
      <w:pPr>
        <w:spacing w:line="240" w:lineRule="auto"/>
        <w:rPr>
          <w:rFonts w:eastAsia="Times New Roman" w:cs="Times New Roman"/>
          <w:kern w:val="0"/>
          <w:sz w:val="26"/>
          <w:szCs w:val="26"/>
          <w:lang w:eastAsia="tr-TR"/>
        </w:rPr>
      </w:pPr>
    </w:p>
    <w:p w14:paraId="17A78A00" w14:textId="77777777" w:rsidR="00EE2A8B" w:rsidRPr="0070404D" w:rsidRDefault="00EE2A8B" w:rsidP="00EE2A8B">
      <w:pPr>
        <w:spacing w:line="240" w:lineRule="auto"/>
        <w:jc w:val="center"/>
        <w:rPr>
          <w:rFonts w:eastAsia="Times New Roman" w:cs="Times New Roman"/>
          <w:b/>
          <w:kern w:val="0"/>
          <w:sz w:val="26"/>
          <w:szCs w:val="26"/>
          <w:lang w:eastAsia="tr-TR"/>
        </w:rPr>
      </w:pPr>
    </w:p>
    <w:p w14:paraId="1165D5C7" w14:textId="77777777" w:rsidR="00EE2A8B" w:rsidRPr="0070404D" w:rsidRDefault="00EE2A8B" w:rsidP="00EE2A8B">
      <w:pPr>
        <w:spacing w:line="240" w:lineRule="auto"/>
        <w:jc w:val="center"/>
        <w:rPr>
          <w:rFonts w:eastAsia="Times New Roman" w:cs="Times New Roman"/>
          <w:b/>
          <w:kern w:val="0"/>
          <w:sz w:val="26"/>
          <w:szCs w:val="26"/>
          <w:lang w:eastAsia="tr-TR"/>
        </w:rPr>
      </w:pPr>
    </w:p>
    <w:p w14:paraId="0AC6FA7A" w14:textId="77777777" w:rsidR="00EE2A8B" w:rsidRPr="0070404D" w:rsidRDefault="00EE2A8B" w:rsidP="00EE2A8B">
      <w:pPr>
        <w:spacing w:before="120" w:line="240" w:lineRule="auto"/>
        <w:rPr>
          <w:rFonts w:eastAsia="Times New Roman" w:cs="Times New Roman"/>
          <w:b/>
          <w:kern w:val="0"/>
          <w:sz w:val="26"/>
          <w:szCs w:val="26"/>
          <w:lang w:eastAsia="tr-TR"/>
        </w:rPr>
      </w:pPr>
    </w:p>
    <w:p w14:paraId="204CF620" w14:textId="49F1F960" w:rsidR="00E33591" w:rsidRDefault="00F32EC2" w:rsidP="00EE2A8B">
      <w:pPr>
        <w:spacing w:before="120" w:line="240" w:lineRule="auto"/>
        <w:jc w:val="center"/>
        <w:rPr>
          <w:rFonts w:eastAsia="Times New Roman" w:cs="Times New Roman"/>
          <w:b/>
          <w:kern w:val="0"/>
          <w:sz w:val="26"/>
          <w:szCs w:val="26"/>
          <w:lang w:eastAsia="tr-TR"/>
        </w:rPr>
        <w:sectPr w:rsidR="00E33591" w:rsidSect="005E79F7">
          <w:headerReference w:type="default" r:id="rId8"/>
          <w:footerReference w:type="default" r:id="rId9"/>
          <w:footerReference w:type="first" r:id="rId10"/>
          <w:pgSz w:w="11906" w:h="16838"/>
          <w:pgMar w:top="1701" w:right="1843" w:bottom="1418" w:left="1843" w:header="708" w:footer="708" w:gutter="0"/>
          <w:cols w:space="708"/>
          <w:docGrid w:linePitch="360"/>
        </w:sectPr>
      </w:pPr>
      <w:r>
        <w:rPr>
          <w:rFonts w:eastAsia="Times New Roman" w:cs="Times New Roman"/>
          <w:b/>
          <w:kern w:val="0"/>
          <w:sz w:val="26"/>
          <w:szCs w:val="26"/>
          <w:lang w:eastAsia="tr-TR"/>
        </w:rPr>
        <w:t>Temmuz</w:t>
      </w:r>
      <w:r w:rsidR="00EE2A8B" w:rsidRPr="0070404D">
        <w:rPr>
          <w:rFonts w:eastAsia="Times New Roman" w:cs="Times New Roman"/>
          <w:b/>
          <w:kern w:val="0"/>
          <w:sz w:val="26"/>
          <w:szCs w:val="26"/>
          <w:lang w:eastAsia="tr-TR"/>
        </w:rPr>
        <w:t xml:space="preserve"> 2013</w:t>
      </w:r>
    </w:p>
    <w:p w14:paraId="7065AF3E" w14:textId="2415D8F2" w:rsidR="005426D8" w:rsidRPr="008C46A4" w:rsidRDefault="007646F7" w:rsidP="008C46A4">
      <w:pPr>
        <w:pStyle w:val="KapakTCYazisiSau"/>
        <w:sectPr w:rsidR="005426D8" w:rsidRPr="008C46A4" w:rsidSect="008C46A4">
          <w:headerReference w:type="default" r:id="rId11"/>
          <w:footerReference w:type="default" r:id="rId12"/>
          <w:footerReference w:type="first" r:id="rId13"/>
          <w:pgSz w:w="11906" w:h="16838"/>
          <w:pgMar w:top="1701" w:right="1843" w:bottom="1418" w:left="1843" w:header="708" w:footer="708" w:gutter="0"/>
          <w:pgNumType w:start="1"/>
          <w:cols w:space="708"/>
          <w:titlePg/>
          <w:docGrid w:linePitch="360"/>
        </w:sectPr>
      </w:pPr>
      <w:r>
        <w:rPr>
          <w:noProof/>
        </w:rPr>
        <w:lastRenderedPageBreak/>
        <w:drawing>
          <wp:inline distT="0" distB="0" distL="0" distR="0" wp14:anchorId="753085A4" wp14:editId="6710C1D2">
            <wp:extent cx="5219700" cy="79482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C_KAPAK copy.png"/>
                    <pic:cNvPicPr/>
                  </pic:nvPicPr>
                  <pic:blipFill>
                    <a:blip r:embed="rId14">
                      <a:extLst>
                        <a:ext uri="{28A0092B-C50C-407E-A947-70E740481C1C}">
                          <a14:useLocalDpi xmlns:a14="http://schemas.microsoft.com/office/drawing/2010/main" val="0"/>
                        </a:ext>
                      </a:extLst>
                    </a:blip>
                    <a:stretch>
                      <a:fillRect/>
                    </a:stretch>
                  </pic:blipFill>
                  <pic:spPr>
                    <a:xfrm>
                      <a:off x="0" y="0"/>
                      <a:ext cx="5219700" cy="7948295"/>
                    </a:xfrm>
                    <a:prstGeom prst="rect">
                      <a:avLst/>
                    </a:prstGeom>
                  </pic:spPr>
                </pic:pic>
              </a:graphicData>
            </a:graphic>
          </wp:inline>
        </w:drawing>
      </w:r>
      <w:bookmarkStart w:id="0" w:name="_GoBack"/>
      <w:bookmarkEnd w:id="0"/>
    </w:p>
    <w:p w14:paraId="7790DC23" w14:textId="77777777" w:rsidR="007D1CE5" w:rsidRPr="00597B50" w:rsidRDefault="007D1CE5" w:rsidP="007D1CE5">
      <w:pPr>
        <w:rPr>
          <w:rFonts w:eastAsia="Times New Roman" w:cs="Times New Roman"/>
          <w:b/>
          <w:kern w:val="0"/>
          <w:sz w:val="28"/>
          <w:szCs w:val="28"/>
          <w:lang w:eastAsia="tr-TR"/>
        </w:rPr>
      </w:pPr>
    </w:p>
    <w:p w14:paraId="0B5A23A7" w14:textId="77777777" w:rsidR="007D1CE5" w:rsidRPr="00597B50" w:rsidRDefault="007D1CE5" w:rsidP="007D1CE5">
      <w:pPr>
        <w:spacing w:line="240" w:lineRule="auto"/>
        <w:rPr>
          <w:rFonts w:eastAsia="Times New Roman" w:cs="Times New Roman"/>
          <w:b/>
          <w:kern w:val="0"/>
          <w:sz w:val="28"/>
          <w:szCs w:val="28"/>
          <w:lang w:eastAsia="tr-TR"/>
        </w:rPr>
      </w:pPr>
    </w:p>
    <w:p w14:paraId="1C1677BD" w14:textId="77777777" w:rsidR="007D1CE5" w:rsidRPr="00597B50" w:rsidRDefault="007D1CE5" w:rsidP="007D1CE5">
      <w:pPr>
        <w:spacing w:line="240" w:lineRule="auto"/>
        <w:rPr>
          <w:rFonts w:eastAsia="Times New Roman" w:cs="Times New Roman"/>
          <w:b/>
          <w:kern w:val="0"/>
          <w:sz w:val="28"/>
          <w:szCs w:val="28"/>
          <w:lang w:eastAsia="tr-TR"/>
        </w:rPr>
      </w:pPr>
    </w:p>
    <w:p w14:paraId="24FC5EBC" w14:textId="00CDCFE5" w:rsidR="007D1CE5" w:rsidRPr="00D7450B" w:rsidRDefault="007D1CE5" w:rsidP="007D1CE5">
      <w:pPr>
        <w:pStyle w:val="BaslikBosluklari"/>
        <w:spacing w:line="240" w:lineRule="auto"/>
      </w:pPr>
      <w:r>
        <w:t>TEŞEKKÜR</w:t>
      </w:r>
    </w:p>
    <w:p w14:paraId="00CB1A4F" w14:textId="77777777" w:rsidR="007D1CE5" w:rsidRPr="00597B50" w:rsidRDefault="007D1CE5" w:rsidP="007D1CE5">
      <w:pPr>
        <w:rPr>
          <w:rFonts w:eastAsia="Times New Roman" w:cs="Times New Roman"/>
          <w:kern w:val="0"/>
          <w:szCs w:val="24"/>
          <w:lang w:eastAsia="tr-TR"/>
        </w:rPr>
      </w:pPr>
    </w:p>
    <w:p w14:paraId="0ABCEB2B" w14:textId="77777777" w:rsidR="007D1CE5" w:rsidRPr="00597B50" w:rsidRDefault="007D1CE5" w:rsidP="007D1CE5">
      <w:pPr>
        <w:rPr>
          <w:rFonts w:eastAsia="Times New Roman" w:cs="Times New Roman"/>
          <w:kern w:val="0"/>
          <w:szCs w:val="24"/>
          <w:lang w:eastAsia="tr-TR"/>
        </w:rPr>
      </w:pPr>
    </w:p>
    <w:p w14:paraId="0C969962" w14:textId="77777777" w:rsidR="007D1CE5" w:rsidRPr="00597B50" w:rsidRDefault="007D1CE5" w:rsidP="007D1CE5">
      <w:pPr>
        <w:spacing w:line="240" w:lineRule="auto"/>
        <w:rPr>
          <w:rFonts w:eastAsia="Times New Roman" w:cs="Times New Roman"/>
          <w:kern w:val="0"/>
          <w:szCs w:val="24"/>
          <w:lang w:eastAsia="tr-TR"/>
        </w:rPr>
      </w:pPr>
    </w:p>
    <w:p w14:paraId="40B1DB55" w14:textId="77777777" w:rsidR="005426D8" w:rsidRPr="00637F58" w:rsidRDefault="005426D8" w:rsidP="005426D8">
      <w:pPr>
        <w:pStyle w:val="AnaParagrafYaziStiliSau"/>
      </w:pPr>
      <w:r w:rsidRPr="00637F58">
        <w:t xml:space="preserve">Tez çalışmam süresince beni yönlendiren, her zaman bana destek olan ve deneyimlerini paylaşan tez danışmanım sayın Doç. Dr. Cüneyt </w:t>
      </w:r>
      <w:proofErr w:type="spellStart"/>
      <w:r w:rsidRPr="00637F58">
        <w:t>BAYILMIŞ’a</w:t>
      </w:r>
      <w:proofErr w:type="spellEnd"/>
      <w:r w:rsidRPr="00637F58">
        <w:t xml:space="preserve"> katkıları ve yapıcı önerileri için teşekkürlerimi sunarım. Başta Arş. Gör. Alper KARAHAN ve Arş. Gör. Sezgin KAÇAR olmak üzere, çalışmalarım boyunca desteklerini gördüğüm tüm dostlarıma yardımlarından dolayı, tüm çalışma süresince maddi manevi desteğini bir an olsun üzerimden eksik etmeyen </w:t>
      </w:r>
      <w:r>
        <w:t xml:space="preserve">eşime ve </w:t>
      </w:r>
      <w:r w:rsidRPr="00637F58">
        <w:t xml:space="preserve">aileme de her zaman yanımda olmalarından ötürü teşekkür ederim. </w:t>
      </w:r>
    </w:p>
    <w:p w14:paraId="02382ECA" w14:textId="77777777" w:rsidR="005426D8" w:rsidRPr="00637F58" w:rsidRDefault="005426D8" w:rsidP="005426D8">
      <w:pPr>
        <w:autoSpaceDE w:val="0"/>
        <w:autoSpaceDN w:val="0"/>
        <w:adjustRightInd w:val="0"/>
        <w:spacing w:line="240" w:lineRule="auto"/>
        <w:rPr>
          <w:rFonts w:cs="Times New Roman"/>
          <w:color w:val="000000"/>
          <w:kern w:val="0"/>
          <w:szCs w:val="24"/>
        </w:rPr>
      </w:pPr>
    </w:p>
    <w:p w14:paraId="4067A5DE" w14:textId="77777777" w:rsidR="005426D8" w:rsidRPr="00637F58" w:rsidRDefault="005426D8" w:rsidP="005426D8">
      <w:pPr>
        <w:pStyle w:val="AnaParagrafYaziStiliSau"/>
        <w:rPr>
          <w:smallCaps/>
        </w:rPr>
      </w:pPr>
      <w:r w:rsidRPr="00637F58">
        <w:t xml:space="preserve">Bu çalışma, Sakarya Üniversitesi Bilimsel Araştırma Projeleri kapsamında desteklenmiştir (Proje Numarası: 2012-50-02-002). </w:t>
      </w:r>
    </w:p>
    <w:p w14:paraId="3B766D6E" w14:textId="77777777" w:rsidR="008C46A4" w:rsidRDefault="008C46A4" w:rsidP="008C46A4">
      <w:pPr>
        <w:spacing w:before="120" w:line="240" w:lineRule="auto"/>
        <w:jc w:val="center"/>
        <w:rPr>
          <w:rFonts w:eastAsia="Times New Roman" w:cs="Times New Roman"/>
          <w:b/>
          <w:kern w:val="0"/>
          <w:sz w:val="26"/>
          <w:szCs w:val="26"/>
          <w:lang w:eastAsia="tr-TR"/>
        </w:rPr>
        <w:sectPr w:rsidR="008C46A4" w:rsidSect="006C6CB5">
          <w:headerReference w:type="default" r:id="rId15"/>
          <w:footerReference w:type="default" r:id="rId16"/>
          <w:footerReference w:type="first" r:id="rId17"/>
          <w:pgSz w:w="11906" w:h="16838"/>
          <w:pgMar w:top="1701" w:right="1843" w:bottom="1418" w:left="1843" w:header="708" w:footer="708" w:gutter="0"/>
          <w:pgNumType w:fmt="lowerRoman"/>
          <w:cols w:space="708"/>
          <w:docGrid w:linePitch="360"/>
        </w:sectPr>
      </w:pPr>
    </w:p>
    <w:p w14:paraId="3541AD06" w14:textId="77777777" w:rsidR="00CD4B5A" w:rsidRDefault="00CD4B5A" w:rsidP="00D4608D">
      <w:pPr>
        <w:tabs>
          <w:tab w:val="left" w:pos="3024"/>
        </w:tabs>
        <w:spacing w:before="60"/>
        <w:rPr>
          <w:b/>
          <w:sz w:val="28"/>
          <w:szCs w:val="28"/>
          <w:lang w:val="de-DE"/>
        </w:rPr>
      </w:pPr>
    </w:p>
    <w:p w14:paraId="3397926D" w14:textId="77777777" w:rsidR="00CD4B5A" w:rsidRPr="00BD3996" w:rsidRDefault="00CD4B5A" w:rsidP="00D4608D">
      <w:pPr>
        <w:tabs>
          <w:tab w:val="left" w:pos="3024"/>
        </w:tabs>
        <w:spacing w:before="60"/>
        <w:rPr>
          <w:b/>
          <w:sz w:val="28"/>
          <w:szCs w:val="28"/>
          <w:lang w:val="de-DE"/>
        </w:rPr>
      </w:pPr>
    </w:p>
    <w:p w14:paraId="58D931DE" w14:textId="77777777" w:rsidR="00CD4B5A" w:rsidRPr="00167A6E" w:rsidRDefault="00CD4B5A" w:rsidP="00D4608D">
      <w:pPr>
        <w:tabs>
          <w:tab w:val="left" w:pos="3024"/>
        </w:tabs>
        <w:spacing w:before="100"/>
        <w:rPr>
          <w:b/>
          <w:sz w:val="28"/>
          <w:szCs w:val="28"/>
        </w:rPr>
      </w:pPr>
      <w:r w:rsidRPr="00167A6E">
        <w:rPr>
          <w:b/>
          <w:sz w:val="28"/>
          <w:szCs w:val="28"/>
        </w:rPr>
        <w:t>İÇİNDEKİLER</w:t>
      </w:r>
    </w:p>
    <w:p w14:paraId="1F5AFC6C" w14:textId="77777777" w:rsidR="00CD4B5A" w:rsidRDefault="00CD4B5A" w:rsidP="00CD4B5A">
      <w:pPr>
        <w:tabs>
          <w:tab w:val="left" w:pos="3024"/>
        </w:tabs>
        <w:spacing w:line="240" w:lineRule="auto"/>
        <w:rPr>
          <w:b/>
        </w:rPr>
      </w:pPr>
    </w:p>
    <w:p w14:paraId="00928EDC" w14:textId="77777777" w:rsidR="00CD4B5A" w:rsidRDefault="00CD4B5A" w:rsidP="00CD4B5A">
      <w:pPr>
        <w:tabs>
          <w:tab w:val="left" w:pos="3024"/>
        </w:tabs>
        <w:spacing w:line="240" w:lineRule="auto"/>
        <w:rPr>
          <w:b/>
        </w:rPr>
      </w:pPr>
    </w:p>
    <w:p w14:paraId="58534ADE" w14:textId="77777777" w:rsidR="00CD4B5A" w:rsidRDefault="00CD4B5A" w:rsidP="00CD4B5A">
      <w:pPr>
        <w:tabs>
          <w:tab w:val="left" w:pos="3024"/>
        </w:tabs>
        <w:rPr>
          <w:b/>
        </w:rPr>
      </w:pPr>
    </w:p>
    <w:tbl>
      <w:tblPr>
        <w:tblW w:w="8310" w:type="dxa"/>
        <w:tblInd w:w="108" w:type="dxa"/>
        <w:tblLayout w:type="fixed"/>
        <w:tblLook w:val="01E0" w:firstRow="1" w:lastRow="1" w:firstColumn="1" w:lastColumn="1" w:noHBand="0" w:noVBand="0"/>
      </w:tblPr>
      <w:tblGrid>
        <w:gridCol w:w="7652"/>
        <w:gridCol w:w="658"/>
      </w:tblGrid>
      <w:tr w:rsidR="005426D8" w:rsidRPr="00637F58" w14:paraId="79C5883D" w14:textId="77777777" w:rsidTr="007952A7">
        <w:tc>
          <w:tcPr>
            <w:tcW w:w="7652" w:type="dxa"/>
            <w:hideMark/>
          </w:tcPr>
          <w:p w14:paraId="1A57DB62" w14:textId="77777777" w:rsidR="005426D8" w:rsidRPr="00637F58" w:rsidRDefault="005426D8" w:rsidP="007952A7">
            <w:pPr>
              <w:tabs>
                <w:tab w:val="right" w:pos="0"/>
                <w:tab w:val="right" w:leader="dot" w:pos="567"/>
              </w:tabs>
              <w:rPr>
                <w:rFonts w:cs="Times New Roman"/>
                <w:b/>
                <w:szCs w:val="24"/>
              </w:rPr>
            </w:pPr>
            <w:bookmarkStart w:id="1" w:name="_Toc358275208"/>
            <w:bookmarkStart w:id="2" w:name="_Toc358495959"/>
            <w:r w:rsidRPr="00637F58">
              <w:rPr>
                <w:rFonts w:cs="Times New Roman"/>
                <w:szCs w:val="24"/>
              </w:rPr>
              <w:t>TEŞEKKÜR</w:t>
            </w:r>
            <w:r>
              <w:rPr>
                <w:rFonts w:cs="Times New Roman"/>
                <w:szCs w:val="24"/>
              </w:rPr>
              <w:t xml:space="preserve"> </w:t>
            </w:r>
            <w:proofErr w:type="gramStart"/>
            <w:r w:rsidRPr="00637F58">
              <w:rPr>
                <w:rFonts w:cs="Times New Roman"/>
                <w:szCs w:val="24"/>
              </w:rPr>
              <w:t>......................................................................................................</w:t>
            </w:r>
            <w:proofErr w:type="gramEnd"/>
          </w:p>
        </w:tc>
        <w:tc>
          <w:tcPr>
            <w:tcW w:w="658" w:type="dxa"/>
            <w:hideMark/>
          </w:tcPr>
          <w:p w14:paraId="37880F73" w14:textId="77777777" w:rsidR="005426D8" w:rsidRPr="00637F58" w:rsidRDefault="005426D8" w:rsidP="007952A7">
            <w:pPr>
              <w:tabs>
                <w:tab w:val="left" w:pos="3024"/>
              </w:tabs>
              <w:jc w:val="right"/>
              <w:rPr>
                <w:rFonts w:cs="Times New Roman"/>
                <w:szCs w:val="24"/>
              </w:rPr>
            </w:pPr>
            <w:r w:rsidRPr="00637F58">
              <w:rPr>
                <w:rFonts w:cs="Times New Roman"/>
                <w:szCs w:val="24"/>
              </w:rPr>
              <w:t>ii</w:t>
            </w:r>
          </w:p>
        </w:tc>
      </w:tr>
      <w:tr w:rsidR="005426D8" w:rsidRPr="00637F58" w14:paraId="7B83A58A" w14:textId="77777777" w:rsidTr="007952A7">
        <w:tc>
          <w:tcPr>
            <w:tcW w:w="7652" w:type="dxa"/>
            <w:hideMark/>
          </w:tcPr>
          <w:p w14:paraId="2A0887B8" w14:textId="77777777" w:rsidR="005426D8" w:rsidRPr="00637F58" w:rsidRDefault="005426D8" w:rsidP="007952A7">
            <w:pPr>
              <w:rPr>
                <w:rFonts w:cs="Times New Roman"/>
                <w:szCs w:val="24"/>
              </w:rPr>
            </w:pPr>
            <w:r w:rsidRPr="00637F58">
              <w:rPr>
                <w:rFonts w:cs="Times New Roman"/>
                <w:szCs w:val="24"/>
              </w:rPr>
              <w:t xml:space="preserve">İÇİNDEKİLER  </w:t>
            </w:r>
            <w:proofErr w:type="gramStart"/>
            <w:r w:rsidRPr="00637F58">
              <w:rPr>
                <w:rFonts w:cs="Times New Roman"/>
                <w:szCs w:val="24"/>
              </w:rPr>
              <w:t>................................................................................................</w:t>
            </w:r>
            <w:proofErr w:type="gramEnd"/>
          </w:p>
        </w:tc>
        <w:tc>
          <w:tcPr>
            <w:tcW w:w="658" w:type="dxa"/>
            <w:hideMark/>
          </w:tcPr>
          <w:p w14:paraId="244B658D" w14:textId="77777777" w:rsidR="005426D8" w:rsidRPr="00637F58" w:rsidRDefault="005426D8" w:rsidP="007952A7">
            <w:pPr>
              <w:tabs>
                <w:tab w:val="left" w:pos="3024"/>
              </w:tabs>
              <w:jc w:val="right"/>
              <w:rPr>
                <w:rFonts w:cs="Times New Roman"/>
                <w:szCs w:val="24"/>
              </w:rPr>
            </w:pPr>
            <w:r w:rsidRPr="00637F58">
              <w:rPr>
                <w:rFonts w:cs="Times New Roman"/>
                <w:szCs w:val="24"/>
              </w:rPr>
              <w:t>iii</w:t>
            </w:r>
          </w:p>
        </w:tc>
      </w:tr>
      <w:tr w:rsidR="005426D8" w:rsidRPr="00637F58" w14:paraId="106FB625" w14:textId="77777777" w:rsidTr="007952A7">
        <w:tc>
          <w:tcPr>
            <w:tcW w:w="7652" w:type="dxa"/>
            <w:hideMark/>
          </w:tcPr>
          <w:p w14:paraId="04729EBD" w14:textId="77777777" w:rsidR="005426D8" w:rsidRPr="00637F58" w:rsidRDefault="005426D8" w:rsidP="007952A7">
            <w:pPr>
              <w:rPr>
                <w:rFonts w:cs="Times New Roman"/>
                <w:szCs w:val="24"/>
              </w:rPr>
            </w:pPr>
            <w:r w:rsidRPr="00637F58">
              <w:rPr>
                <w:rFonts w:cs="Times New Roman"/>
                <w:szCs w:val="24"/>
              </w:rPr>
              <w:t>SİMGELER VE KISALTMALAR LİSTESİ</w:t>
            </w:r>
            <w:r>
              <w:rPr>
                <w:rFonts w:cs="Times New Roman"/>
                <w:szCs w:val="24"/>
              </w:rPr>
              <w:t xml:space="preserve"> </w:t>
            </w:r>
            <w:proofErr w:type="gramStart"/>
            <w:r w:rsidRPr="00637F58">
              <w:rPr>
                <w:rFonts w:cs="Times New Roman"/>
                <w:szCs w:val="24"/>
              </w:rPr>
              <w:t>...................................................</w:t>
            </w:r>
            <w:proofErr w:type="gramEnd"/>
          </w:p>
        </w:tc>
        <w:tc>
          <w:tcPr>
            <w:tcW w:w="658" w:type="dxa"/>
            <w:hideMark/>
          </w:tcPr>
          <w:p w14:paraId="3C407906" w14:textId="77777777" w:rsidR="005426D8" w:rsidRPr="00637F58" w:rsidRDefault="005426D8" w:rsidP="007952A7">
            <w:pPr>
              <w:tabs>
                <w:tab w:val="left" w:pos="3024"/>
              </w:tabs>
              <w:jc w:val="right"/>
              <w:rPr>
                <w:rFonts w:cs="Times New Roman"/>
                <w:szCs w:val="24"/>
              </w:rPr>
            </w:pPr>
            <w:r w:rsidRPr="00637F58">
              <w:rPr>
                <w:rFonts w:cs="Times New Roman"/>
                <w:szCs w:val="24"/>
              </w:rPr>
              <w:t>ix</w:t>
            </w:r>
          </w:p>
        </w:tc>
      </w:tr>
      <w:tr w:rsidR="005426D8" w:rsidRPr="00637F58" w14:paraId="0E5F5FBE" w14:textId="77777777" w:rsidTr="007952A7">
        <w:tc>
          <w:tcPr>
            <w:tcW w:w="7652" w:type="dxa"/>
            <w:hideMark/>
          </w:tcPr>
          <w:p w14:paraId="28AB708D" w14:textId="77777777" w:rsidR="005426D8" w:rsidRPr="00637F58" w:rsidRDefault="005426D8" w:rsidP="007952A7">
            <w:pPr>
              <w:rPr>
                <w:rFonts w:cs="Times New Roman"/>
                <w:szCs w:val="24"/>
              </w:rPr>
            </w:pPr>
            <w:r w:rsidRPr="00637F58">
              <w:rPr>
                <w:rFonts w:cs="Times New Roman"/>
                <w:szCs w:val="24"/>
              </w:rPr>
              <w:t xml:space="preserve">ŞEKİLLER LİSTESİ  </w:t>
            </w:r>
            <w:proofErr w:type="gramStart"/>
            <w:r w:rsidRPr="00637F58">
              <w:rPr>
                <w:rFonts w:cs="Times New Roman"/>
                <w:szCs w:val="24"/>
              </w:rPr>
              <w:t>.......................................................................................</w:t>
            </w:r>
            <w:proofErr w:type="gramEnd"/>
          </w:p>
        </w:tc>
        <w:tc>
          <w:tcPr>
            <w:tcW w:w="658" w:type="dxa"/>
            <w:hideMark/>
          </w:tcPr>
          <w:p w14:paraId="54099329" w14:textId="77777777" w:rsidR="005426D8" w:rsidRPr="00637F58" w:rsidRDefault="005426D8" w:rsidP="007952A7">
            <w:pPr>
              <w:tabs>
                <w:tab w:val="left" w:pos="3024"/>
              </w:tabs>
              <w:jc w:val="right"/>
              <w:rPr>
                <w:rFonts w:cs="Times New Roman"/>
                <w:szCs w:val="24"/>
              </w:rPr>
            </w:pPr>
            <w:proofErr w:type="gramStart"/>
            <w:r w:rsidRPr="00637F58">
              <w:rPr>
                <w:rFonts w:cs="Times New Roman"/>
                <w:szCs w:val="24"/>
              </w:rPr>
              <w:t>x</w:t>
            </w:r>
            <w:proofErr w:type="gramEnd"/>
          </w:p>
        </w:tc>
      </w:tr>
      <w:tr w:rsidR="005426D8" w:rsidRPr="00637F58" w14:paraId="47A00820" w14:textId="77777777" w:rsidTr="007952A7">
        <w:tc>
          <w:tcPr>
            <w:tcW w:w="7652" w:type="dxa"/>
            <w:hideMark/>
          </w:tcPr>
          <w:p w14:paraId="7BE8B950" w14:textId="77777777" w:rsidR="005426D8" w:rsidRPr="00637F58" w:rsidRDefault="005426D8" w:rsidP="007952A7">
            <w:pPr>
              <w:rPr>
                <w:rFonts w:cs="Times New Roman"/>
                <w:szCs w:val="24"/>
              </w:rPr>
            </w:pPr>
            <w:r w:rsidRPr="00637F58">
              <w:rPr>
                <w:rFonts w:cs="Times New Roman"/>
                <w:szCs w:val="24"/>
              </w:rPr>
              <w:t>TABLOLAR LİSTESİ</w:t>
            </w:r>
            <w:r>
              <w:rPr>
                <w:rFonts w:cs="Times New Roman"/>
                <w:szCs w:val="24"/>
              </w:rPr>
              <w:t xml:space="preserve"> </w:t>
            </w:r>
            <w:proofErr w:type="gramStart"/>
            <w:r w:rsidRPr="00637F58">
              <w:rPr>
                <w:rFonts w:cs="Times New Roman"/>
                <w:szCs w:val="24"/>
              </w:rPr>
              <w:t>......................................................................................</w:t>
            </w:r>
            <w:proofErr w:type="gramEnd"/>
          </w:p>
        </w:tc>
        <w:tc>
          <w:tcPr>
            <w:tcW w:w="658" w:type="dxa"/>
            <w:hideMark/>
          </w:tcPr>
          <w:p w14:paraId="2A1A223B" w14:textId="77777777" w:rsidR="005426D8" w:rsidRPr="00637F58" w:rsidRDefault="005426D8" w:rsidP="007952A7">
            <w:pPr>
              <w:tabs>
                <w:tab w:val="left" w:pos="3024"/>
              </w:tabs>
              <w:jc w:val="right"/>
              <w:rPr>
                <w:rFonts w:cs="Times New Roman"/>
                <w:szCs w:val="24"/>
              </w:rPr>
            </w:pPr>
            <w:r w:rsidRPr="00637F58">
              <w:rPr>
                <w:rFonts w:cs="Times New Roman"/>
                <w:szCs w:val="24"/>
              </w:rPr>
              <w:t>xiii</w:t>
            </w:r>
          </w:p>
        </w:tc>
      </w:tr>
      <w:tr w:rsidR="005426D8" w:rsidRPr="00637F58" w14:paraId="4D48FB73" w14:textId="77777777" w:rsidTr="007952A7">
        <w:tc>
          <w:tcPr>
            <w:tcW w:w="7652" w:type="dxa"/>
            <w:hideMark/>
          </w:tcPr>
          <w:p w14:paraId="61649388" w14:textId="77777777" w:rsidR="005426D8" w:rsidRPr="00637F58" w:rsidRDefault="005426D8" w:rsidP="007952A7">
            <w:pPr>
              <w:rPr>
                <w:rFonts w:cs="Times New Roman"/>
                <w:szCs w:val="24"/>
              </w:rPr>
            </w:pPr>
            <w:r w:rsidRPr="00637F58">
              <w:rPr>
                <w:rFonts w:cs="Times New Roman"/>
                <w:szCs w:val="24"/>
              </w:rPr>
              <w:t>ÖZET</w:t>
            </w:r>
            <w:r>
              <w:rPr>
                <w:rFonts w:cs="Times New Roman"/>
                <w:szCs w:val="24"/>
              </w:rPr>
              <w:t xml:space="preserve"> </w:t>
            </w:r>
            <w:proofErr w:type="gramStart"/>
            <w:r w:rsidRPr="00637F58">
              <w:rPr>
                <w:rFonts w:cs="Times New Roman"/>
                <w:szCs w:val="24"/>
              </w:rPr>
              <w:t>................................................................................................................</w:t>
            </w:r>
            <w:proofErr w:type="gramEnd"/>
          </w:p>
        </w:tc>
        <w:tc>
          <w:tcPr>
            <w:tcW w:w="658" w:type="dxa"/>
            <w:hideMark/>
          </w:tcPr>
          <w:p w14:paraId="6A7CB56D" w14:textId="77777777" w:rsidR="005426D8" w:rsidRPr="00637F58" w:rsidRDefault="005426D8" w:rsidP="007952A7">
            <w:pPr>
              <w:tabs>
                <w:tab w:val="left" w:pos="3024"/>
              </w:tabs>
              <w:jc w:val="right"/>
              <w:rPr>
                <w:rFonts w:cs="Times New Roman"/>
                <w:szCs w:val="24"/>
              </w:rPr>
            </w:pPr>
            <w:r w:rsidRPr="00637F58">
              <w:rPr>
                <w:rFonts w:cs="Times New Roman"/>
                <w:szCs w:val="24"/>
              </w:rPr>
              <w:t xml:space="preserve"> xiv</w:t>
            </w:r>
          </w:p>
        </w:tc>
      </w:tr>
      <w:tr w:rsidR="005426D8" w:rsidRPr="00637F58" w14:paraId="25937B99" w14:textId="77777777" w:rsidTr="007952A7">
        <w:tc>
          <w:tcPr>
            <w:tcW w:w="7652" w:type="dxa"/>
            <w:hideMark/>
          </w:tcPr>
          <w:p w14:paraId="03E3575A" w14:textId="77777777" w:rsidR="005426D8" w:rsidRPr="00637F58" w:rsidRDefault="005426D8" w:rsidP="007952A7">
            <w:pPr>
              <w:rPr>
                <w:rFonts w:cs="Times New Roman"/>
                <w:szCs w:val="24"/>
              </w:rPr>
            </w:pPr>
            <w:r w:rsidRPr="00637F58">
              <w:rPr>
                <w:rFonts w:cs="Times New Roman"/>
                <w:szCs w:val="24"/>
              </w:rPr>
              <w:t>SUMMARY</w:t>
            </w:r>
            <w:r>
              <w:rPr>
                <w:rFonts w:cs="Times New Roman"/>
                <w:szCs w:val="24"/>
              </w:rPr>
              <w:t xml:space="preserve"> </w:t>
            </w:r>
            <w:proofErr w:type="gramStart"/>
            <w:r>
              <w:rPr>
                <w:rFonts w:cs="Times New Roman"/>
                <w:szCs w:val="24"/>
              </w:rPr>
              <w:t>.</w:t>
            </w:r>
            <w:r w:rsidRPr="00637F58">
              <w:rPr>
                <w:rFonts w:cs="Times New Roman"/>
                <w:szCs w:val="24"/>
              </w:rPr>
              <w:t>.....................................................................................................</w:t>
            </w:r>
            <w:proofErr w:type="gramEnd"/>
          </w:p>
        </w:tc>
        <w:tc>
          <w:tcPr>
            <w:tcW w:w="658" w:type="dxa"/>
            <w:hideMark/>
          </w:tcPr>
          <w:p w14:paraId="439AD2BD" w14:textId="77777777" w:rsidR="005426D8" w:rsidRPr="00637F58" w:rsidRDefault="005426D8" w:rsidP="007952A7">
            <w:pPr>
              <w:tabs>
                <w:tab w:val="left" w:pos="3024"/>
              </w:tabs>
              <w:jc w:val="right"/>
              <w:rPr>
                <w:rFonts w:cs="Times New Roman"/>
                <w:szCs w:val="24"/>
              </w:rPr>
            </w:pPr>
            <w:r w:rsidRPr="00637F58">
              <w:rPr>
                <w:rFonts w:cs="Times New Roman"/>
                <w:szCs w:val="24"/>
              </w:rPr>
              <w:t>xv</w:t>
            </w:r>
          </w:p>
        </w:tc>
      </w:tr>
      <w:tr w:rsidR="005426D8" w:rsidRPr="00637F58" w14:paraId="5267D9E3" w14:textId="77777777" w:rsidTr="007952A7">
        <w:tc>
          <w:tcPr>
            <w:tcW w:w="7652" w:type="dxa"/>
          </w:tcPr>
          <w:p w14:paraId="25F95561" w14:textId="77777777" w:rsidR="005426D8" w:rsidRPr="00637F58" w:rsidRDefault="005426D8" w:rsidP="007952A7">
            <w:pPr>
              <w:rPr>
                <w:rFonts w:cs="Times New Roman"/>
                <w:szCs w:val="24"/>
              </w:rPr>
            </w:pPr>
          </w:p>
        </w:tc>
        <w:tc>
          <w:tcPr>
            <w:tcW w:w="658" w:type="dxa"/>
          </w:tcPr>
          <w:p w14:paraId="694D37F0" w14:textId="77777777" w:rsidR="005426D8" w:rsidRPr="00637F58" w:rsidRDefault="005426D8" w:rsidP="007952A7">
            <w:pPr>
              <w:tabs>
                <w:tab w:val="left" w:pos="3024"/>
              </w:tabs>
              <w:jc w:val="right"/>
              <w:rPr>
                <w:rFonts w:cs="Times New Roman"/>
                <w:szCs w:val="24"/>
              </w:rPr>
            </w:pPr>
          </w:p>
        </w:tc>
      </w:tr>
      <w:tr w:rsidR="005426D8" w:rsidRPr="00637F58" w14:paraId="6984A565" w14:textId="77777777" w:rsidTr="007952A7">
        <w:tc>
          <w:tcPr>
            <w:tcW w:w="7652" w:type="dxa"/>
            <w:hideMark/>
          </w:tcPr>
          <w:p w14:paraId="751EC249" w14:textId="77777777" w:rsidR="005426D8" w:rsidRPr="00637F58" w:rsidRDefault="005426D8" w:rsidP="007952A7">
            <w:pPr>
              <w:rPr>
                <w:rFonts w:cs="Times New Roman"/>
                <w:szCs w:val="24"/>
              </w:rPr>
            </w:pPr>
            <w:r w:rsidRPr="00637F58">
              <w:rPr>
                <w:rFonts w:cs="Times New Roman"/>
                <w:szCs w:val="24"/>
              </w:rPr>
              <w:t>BÖLÜM 1.</w:t>
            </w:r>
          </w:p>
        </w:tc>
        <w:tc>
          <w:tcPr>
            <w:tcW w:w="658" w:type="dxa"/>
          </w:tcPr>
          <w:p w14:paraId="38106F25" w14:textId="77777777" w:rsidR="005426D8" w:rsidRPr="00637F58" w:rsidRDefault="005426D8" w:rsidP="007952A7">
            <w:pPr>
              <w:tabs>
                <w:tab w:val="left" w:pos="3024"/>
              </w:tabs>
              <w:jc w:val="right"/>
              <w:rPr>
                <w:rFonts w:cs="Times New Roman"/>
                <w:szCs w:val="24"/>
              </w:rPr>
            </w:pPr>
          </w:p>
        </w:tc>
      </w:tr>
      <w:tr w:rsidR="005426D8" w:rsidRPr="00637F58" w14:paraId="19F621E9" w14:textId="77777777" w:rsidTr="007952A7">
        <w:tc>
          <w:tcPr>
            <w:tcW w:w="7652" w:type="dxa"/>
            <w:hideMark/>
          </w:tcPr>
          <w:p w14:paraId="20CA146C" w14:textId="77777777" w:rsidR="005426D8" w:rsidRPr="00637F58" w:rsidRDefault="005426D8" w:rsidP="007952A7">
            <w:pPr>
              <w:rPr>
                <w:rFonts w:cs="Times New Roman"/>
                <w:szCs w:val="24"/>
              </w:rPr>
            </w:pPr>
            <w:r w:rsidRPr="00637F58">
              <w:rPr>
                <w:rFonts w:cs="Times New Roman"/>
                <w:szCs w:val="24"/>
              </w:rPr>
              <w:t xml:space="preserve">GİRİŞ </w:t>
            </w:r>
            <w:proofErr w:type="gramStart"/>
            <w:r w:rsidRPr="00637F58">
              <w:rPr>
                <w:rFonts w:cs="Times New Roman"/>
                <w:szCs w:val="24"/>
              </w:rPr>
              <w:t>……………………………………........................................................</w:t>
            </w:r>
            <w:proofErr w:type="gramEnd"/>
            <w:r w:rsidRPr="00637F58">
              <w:rPr>
                <w:rFonts w:cs="Times New Roman"/>
                <w:szCs w:val="24"/>
              </w:rPr>
              <w:t xml:space="preserve">       </w:t>
            </w:r>
          </w:p>
        </w:tc>
        <w:tc>
          <w:tcPr>
            <w:tcW w:w="658" w:type="dxa"/>
            <w:hideMark/>
          </w:tcPr>
          <w:p w14:paraId="037E28F6" w14:textId="77777777" w:rsidR="005426D8" w:rsidRPr="00637F58" w:rsidRDefault="005426D8" w:rsidP="007952A7">
            <w:pPr>
              <w:tabs>
                <w:tab w:val="left" w:pos="3024"/>
              </w:tabs>
              <w:jc w:val="right"/>
              <w:rPr>
                <w:rFonts w:cs="Times New Roman"/>
                <w:szCs w:val="24"/>
              </w:rPr>
            </w:pPr>
            <w:r w:rsidRPr="00637F58">
              <w:rPr>
                <w:rFonts w:cs="Times New Roman"/>
                <w:szCs w:val="24"/>
              </w:rPr>
              <w:t>1</w:t>
            </w:r>
          </w:p>
        </w:tc>
      </w:tr>
      <w:tr w:rsidR="005426D8" w:rsidRPr="00637F58" w14:paraId="447E605B" w14:textId="77777777" w:rsidTr="007952A7">
        <w:tc>
          <w:tcPr>
            <w:tcW w:w="7652" w:type="dxa"/>
            <w:hideMark/>
          </w:tcPr>
          <w:p w14:paraId="127FB87F" w14:textId="77777777" w:rsidR="005426D8" w:rsidRPr="00637F58" w:rsidRDefault="005426D8" w:rsidP="007952A7">
            <w:pPr>
              <w:ind w:left="612"/>
              <w:rPr>
                <w:rFonts w:cs="Times New Roman"/>
                <w:szCs w:val="24"/>
              </w:rPr>
            </w:pPr>
            <w:r w:rsidRPr="00637F58">
              <w:rPr>
                <w:rFonts w:cs="Times New Roman"/>
                <w:szCs w:val="24"/>
              </w:rPr>
              <w:t>1.1. Problemin Tanımı</w:t>
            </w:r>
            <w:proofErr w:type="gramStart"/>
            <w:r w:rsidRPr="00637F58">
              <w:rPr>
                <w:rFonts w:cs="Times New Roman"/>
                <w:szCs w:val="24"/>
              </w:rPr>
              <w:t>.............................................................................</w:t>
            </w:r>
            <w:proofErr w:type="gramEnd"/>
          </w:p>
        </w:tc>
        <w:tc>
          <w:tcPr>
            <w:tcW w:w="658" w:type="dxa"/>
            <w:hideMark/>
          </w:tcPr>
          <w:p w14:paraId="48D5933D" w14:textId="77777777" w:rsidR="005426D8" w:rsidRPr="00637F58" w:rsidRDefault="005426D8" w:rsidP="007952A7">
            <w:pPr>
              <w:tabs>
                <w:tab w:val="left" w:pos="3024"/>
              </w:tabs>
              <w:jc w:val="right"/>
              <w:rPr>
                <w:rFonts w:cs="Times New Roman"/>
                <w:szCs w:val="24"/>
              </w:rPr>
            </w:pPr>
            <w:r w:rsidRPr="00637F58">
              <w:rPr>
                <w:rFonts w:cs="Times New Roman"/>
                <w:szCs w:val="24"/>
              </w:rPr>
              <w:t>1</w:t>
            </w:r>
          </w:p>
        </w:tc>
      </w:tr>
      <w:tr w:rsidR="005426D8" w:rsidRPr="00637F58" w14:paraId="5E11C807" w14:textId="77777777" w:rsidTr="007952A7">
        <w:tc>
          <w:tcPr>
            <w:tcW w:w="7652" w:type="dxa"/>
            <w:hideMark/>
          </w:tcPr>
          <w:p w14:paraId="3F434AB1" w14:textId="77777777" w:rsidR="005426D8" w:rsidRPr="00637F58" w:rsidRDefault="005426D8" w:rsidP="007952A7">
            <w:pPr>
              <w:ind w:left="612"/>
              <w:rPr>
                <w:rFonts w:cs="Times New Roman"/>
                <w:szCs w:val="24"/>
              </w:rPr>
            </w:pPr>
            <w:r w:rsidRPr="00637F58">
              <w:rPr>
                <w:rFonts w:cs="Times New Roman"/>
                <w:szCs w:val="24"/>
              </w:rPr>
              <w:t xml:space="preserve">1.2. Literatürde Yapılan Çalışmaların Özetleri </w:t>
            </w:r>
            <w:proofErr w:type="gramStart"/>
            <w:r w:rsidRPr="00637F58">
              <w:rPr>
                <w:rFonts w:cs="Times New Roman"/>
                <w:szCs w:val="24"/>
              </w:rPr>
              <w:t>......................................</w:t>
            </w:r>
            <w:proofErr w:type="gramEnd"/>
          </w:p>
        </w:tc>
        <w:tc>
          <w:tcPr>
            <w:tcW w:w="658" w:type="dxa"/>
            <w:hideMark/>
          </w:tcPr>
          <w:p w14:paraId="139534A8" w14:textId="77777777" w:rsidR="005426D8" w:rsidRPr="00637F58" w:rsidRDefault="005426D8" w:rsidP="007952A7">
            <w:pPr>
              <w:tabs>
                <w:tab w:val="left" w:pos="3024"/>
              </w:tabs>
              <w:jc w:val="right"/>
              <w:rPr>
                <w:rFonts w:cs="Times New Roman"/>
                <w:szCs w:val="24"/>
              </w:rPr>
            </w:pPr>
            <w:r w:rsidRPr="00637F58">
              <w:rPr>
                <w:rFonts w:cs="Times New Roman"/>
                <w:szCs w:val="24"/>
              </w:rPr>
              <w:t>4</w:t>
            </w:r>
          </w:p>
        </w:tc>
      </w:tr>
      <w:tr w:rsidR="005426D8" w:rsidRPr="00637F58" w14:paraId="38345BAC" w14:textId="77777777" w:rsidTr="007952A7">
        <w:tc>
          <w:tcPr>
            <w:tcW w:w="7652" w:type="dxa"/>
            <w:hideMark/>
          </w:tcPr>
          <w:p w14:paraId="6B339AD1" w14:textId="77777777" w:rsidR="005426D8" w:rsidRPr="00637F58" w:rsidRDefault="005426D8" w:rsidP="007952A7">
            <w:pPr>
              <w:ind w:left="612"/>
              <w:rPr>
                <w:rFonts w:cs="Times New Roman"/>
                <w:szCs w:val="24"/>
              </w:rPr>
            </w:pPr>
            <w:r w:rsidRPr="00637F58">
              <w:rPr>
                <w:rFonts w:cs="Times New Roman"/>
                <w:szCs w:val="24"/>
              </w:rPr>
              <w:t xml:space="preserve">1.3. Tezin Amacı ve Önerilen Çözüm Yöntemi </w:t>
            </w:r>
            <w:proofErr w:type="gramStart"/>
            <w:r w:rsidRPr="00637F58">
              <w:rPr>
                <w:rFonts w:cs="Times New Roman"/>
                <w:szCs w:val="24"/>
              </w:rPr>
              <w:t>.....................................</w:t>
            </w:r>
            <w:proofErr w:type="gramEnd"/>
          </w:p>
        </w:tc>
        <w:tc>
          <w:tcPr>
            <w:tcW w:w="658" w:type="dxa"/>
            <w:hideMark/>
          </w:tcPr>
          <w:p w14:paraId="35C741CE" w14:textId="77777777" w:rsidR="005426D8" w:rsidRPr="00637F58" w:rsidRDefault="005426D8" w:rsidP="007952A7">
            <w:pPr>
              <w:tabs>
                <w:tab w:val="left" w:pos="3024"/>
              </w:tabs>
              <w:jc w:val="right"/>
              <w:rPr>
                <w:rFonts w:cs="Times New Roman"/>
                <w:szCs w:val="24"/>
              </w:rPr>
            </w:pPr>
            <w:r w:rsidRPr="00637F58">
              <w:rPr>
                <w:rFonts w:cs="Times New Roman"/>
                <w:szCs w:val="24"/>
              </w:rPr>
              <w:t>7</w:t>
            </w:r>
          </w:p>
        </w:tc>
      </w:tr>
      <w:tr w:rsidR="005426D8" w:rsidRPr="00637F58" w14:paraId="13922034" w14:textId="77777777" w:rsidTr="007952A7">
        <w:tc>
          <w:tcPr>
            <w:tcW w:w="7652" w:type="dxa"/>
            <w:hideMark/>
          </w:tcPr>
          <w:p w14:paraId="4BAD952C" w14:textId="77777777" w:rsidR="005426D8" w:rsidRPr="00637F58" w:rsidRDefault="005426D8" w:rsidP="007952A7">
            <w:pPr>
              <w:ind w:left="612"/>
              <w:rPr>
                <w:rFonts w:cs="Times New Roman"/>
                <w:szCs w:val="24"/>
              </w:rPr>
            </w:pPr>
            <w:r w:rsidRPr="00637F58">
              <w:rPr>
                <w:rFonts w:cs="Times New Roman"/>
                <w:szCs w:val="24"/>
              </w:rPr>
              <w:t xml:space="preserve">1.3. Tez Çalışmasının Katkıları </w:t>
            </w:r>
            <w:proofErr w:type="gramStart"/>
            <w:r w:rsidRPr="00637F58">
              <w:rPr>
                <w:rFonts w:cs="Times New Roman"/>
                <w:szCs w:val="24"/>
              </w:rPr>
              <w:t>………………......................................</w:t>
            </w:r>
            <w:proofErr w:type="gramEnd"/>
          </w:p>
        </w:tc>
        <w:tc>
          <w:tcPr>
            <w:tcW w:w="658" w:type="dxa"/>
            <w:hideMark/>
          </w:tcPr>
          <w:p w14:paraId="5D40A1F5" w14:textId="77777777" w:rsidR="005426D8" w:rsidRPr="00637F58" w:rsidRDefault="005426D8" w:rsidP="007952A7">
            <w:pPr>
              <w:tabs>
                <w:tab w:val="left" w:pos="3024"/>
              </w:tabs>
              <w:jc w:val="right"/>
              <w:rPr>
                <w:rFonts w:cs="Times New Roman"/>
                <w:szCs w:val="24"/>
              </w:rPr>
            </w:pPr>
            <w:r w:rsidRPr="00637F58">
              <w:rPr>
                <w:rFonts w:cs="Times New Roman"/>
                <w:szCs w:val="24"/>
              </w:rPr>
              <w:t>9</w:t>
            </w:r>
          </w:p>
        </w:tc>
      </w:tr>
      <w:tr w:rsidR="005426D8" w:rsidRPr="00637F58" w14:paraId="03E90280" w14:textId="77777777" w:rsidTr="007952A7">
        <w:tc>
          <w:tcPr>
            <w:tcW w:w="7652" w:type="dxa"/>
            <w:hideMark/>
          </w:tcPr>
          <w:p w14:paraId="67EA2974" w14:textId="77777777" w:rsidR="005426D8" w:rsidRPr="00637F58" w:rsidRDefault="005426D8" w:rsidP="007952A7">
            <w:pPr>
              <w:ind w:left="612"/>
              <w:rPr>
                <w:rFonts w:cs="Times New Roman"/>
                <w:szCs w:val="24"/>
              </w:rPr>
            </w:pPr>
            <w:r w:rsidRPr="00637F58">
              <w:rPr>
                <w:rFonts w:cs="Times New Roman"/>
                <w:szCs w:val="24"/>
              </w:rPr>
              <w:t xml:space="preserve">1.4. Tez Organizasyonu </w:t>
            </w:r>
            <w:proofErr w:type="gramStart"/>
            <w:r w:rsidRPr="00637F58">
              <w:rPr>
                <w:rFonts w:cs="Times New Roman"/>
                <w:szCs w:val="24"/>
              </w:rPr>
              <w:t>………..............................................................</w:t>
            </w:r>
            <w:proofErr w:type="gramEnd"/>
          </w:p>
        </w:tc>
        <w:tc>
          <w:tcPr>
            <w:tcW w:w="658" w:type="dxa"/>
            <w:hideMark/>
          </w:tcPr>
          <w:p w14:paraId="1D453AAF" w14:textId="77777777" w:rsidR="005426D8" w:rsidRPr="00637F58" w:rsidRDefault="005426D8" w:rsidP="007952A7">
            <w:pPr>
              <w:tabs>
                <w:tab w:val="left" w:pos="3024"/>
              </w:tabs>
              <w:jc w:val="right"/>
              <w:rPr>
                <w:rFonts w:cs="Times New Roman"/>
                <w:szCs w:val="24"/>
              </w:rPr>
            </w:pPr>
            <w:r w:rsidRPr="00637F58">
              <w:rPr>
                <w:rFonts w:cs="Times New Roman"/>
                <w:szCs w:val="24"/>
              </w:rPr>
              <w:t>10</w:t>
            </w:r>
          </w:p>
        </w:tc>
      </w:tr>
      <w:tr w:rsidR="005426D8" w:rsidRPr="00637F58" w14:paraId="5C69C82E" w14:textId="77777777" w:rsidTr="007952A7">
        <w:tc>
          <w:tcPr>
            <w:tcW w:w="7652" w:type="dxa"/>
          </w:tcPr>
          <w:p w14:paraId="1D11A173" w14:textId="77777777" w:rsidR="005426D8" w:rsidRPr="00637F58" w:rsidRDefault="005426D8" w:rsidP="007952A7">
            <w:pPr>
              <w:rPr>
                <w:rFonts w:cs="Times New Roman"/>
                <w:szCs w:val="24"/>
              </w:rPr>
            </w:pPr>
          </w:p>
        </w:tc>
        <w:tc>
          <w:tcPr>
            <w:tcW w:w="658" w:type="dxa"/>
          </w:tcPr>
          <w:p w14:paraId="486B6E0D" w14:textId="77777777" w:rsidR="005426D8" w:rsidRPr="00637F58" w:rsidRDefault="005426D8" w:rsidP="007952A7">
            <w:pPr>
              <w:tabs>
                <w:tab w:val="left" w:pos="3024"/>
              </w:tabs>
              <w:jc w:val="right"/>
              <w:rPr>
                <w:rFonts w:cs="Times New Roman"/>
                <w:b/>
                <w:szCs w:val="24"/>
              </w:rPr>
            </w:pPr>
          </w:p>
        </w:tc>
      </w:tr>
      <w:tr w:rsidR="005426D8" w:rsidRPr="00637F58" w14:paraId="584A079E" w14:textId="77777777" w:rsidTr="007952A7">
        <w:tc>
          <w:tcPr>
            <w:tcW w:w="7652" w:type="dxa"/>
            <w:hideMark/>
          </w:tcPr>
          <w:p w14:paraId="61317648" w14:textId="77777777" w:rsidR="005426D8" w:rsidRPr="00637F58" w:rsidRDefault="005426D8" w:rsidP="007952A7">
            <w:pPr>
              <w:rPr>
                <w:rFonts w:cs="Times New Roman"/>
                <w:szCs w:val="24"/>
              </w:rPr>
            </w:pPr>
            <w:r w:rsidRPr="00637F58">
              <w:rPr>
                <w:rFonts w:cs="Times New Roman"/>
                <w:szCs w:val="24"/>
              </w:rPr>
              <w:t xml:space="preserve">BÖLÜM 2. </w:t>
            </w:r>
          </w:p>
        </w:tc>
        <w:tc>
          <w:tcPr>
            <w:tcW w:w="658" w:type="dxa"/>
          </w:tcPr>
          <w:p w14:paraId="4193A5BC" w14:textId="77777777" w:rsidR="005426D8" w:rsidRPr="00637F58" w:rsidRDefault="005426D8" w:rsidP="007952A7">
            <w:pPr>
              <w:tabs>
                <w:tab w:val="left" w:pos="3024"/>
              </w:tabs>
              <w:jc w:val="right"/>
              <w:rPr>
                <w:rFonts w:cs="Times New Roman"/>
                <w:b/>
                <w:szCs w:val="24"/>
              </w:rPr>
            </w:pPr>
          </w:p>
        </w:tc>
      </w:tr>
      <w:tr w:rsidR="005426D8" w:rsidRPr="00637F58" w14:paraId="042053E5" w14:textId="77777777" w:rsidTr="007952A7">
        <w:tc>
          <w:tcPr>
            <w:tcW w:w="7652" w:type="dxa"/>
            <w:hideMark/>
          </w:tcPr>
          <w:p w14:paraId="2B132EF0" w14:textId="77777777" w:rsidR="005426D8" w:rsidRPr="00637F58" w:rsidRDefault="005426D8" w:rsidP="007952A7">
            <w:pPr>
              <w:rPr>
                <w:rFonts w:cs="Times New Roman"/>
                <w:szCs w:val="24"/>
              </w:rPr>
            </w:pPr>
            <w:r w:rsidRPr="00637F58">
              <w:rPr>
                <w:rFonts w:cs="Times New Roman"/>
                <w:szCs w:val="24"/>
              </w:rPr>
              <w:t xml:space="preserve">KABLOSUZ VÜCUT ALAN AĞLARI (KVAA) </w:t>
            </w:r>
            <w:proofErr w:type="gramStart"/>
            <w:r w:rsidRPr="00637F58">
              <w:rPr>
                <w:rFonts w:cs="Times New Roman"/>
                <w:szCs w:val="24"/>
              </w:rPr>
              <w:t>………..………………..…</w:t>
            </w:r>
            <w:proofErr w:type="gramEnd"/>
          </w:p>
        </w:tc>
        <w:tc>
          <w:tcPr>
            <w:tcW w:w="658" w:type="dxa"/>
            <w:hideMark/>
          </w:tcPr>
          <w:p w14:paraId="19FC6E4E" w14:textId="77777777" w:rsidR="005426D8" w:rsidRPr="00637F58" w:rsidRDefault="005426D8" w:rsidP="007952A7">
            <w:pPr>
              <w:tabs>
                <w:tab w:val="left" w:pos="3024"/>
              </w:tabs>
              <w:jc w:val="right"/>
              <w:rPr>
                <w:rFonts w:cs="Times New Roman"/>
                <w:szCs w:val="24"/>
              </w:rPr>
            </w:pPr>
            <w:r w:rsidRPr="00637F58">
              <w:rPr>
                <w:rFonts w:cs="Times New Roman"/>
                <w:szCs w:val="24"/>
              </w:rPr>
              <w:t>12</w:t>
            </w:r>
          </w:p>
        </w:tc>
      </w:tr>
      <w:tr w:rsidR="005426D8" w:rsidRPr="00637F58" w14:paraId="72DCBCA4" w14:textId="77777777" w:rsidTr="007952A7">
        <w:tc>
          <w:tcPr>
            <w:tcW w:w="7652" w:type="dxa"/>
            <w:hideMark/>
          </w:tcPr>
          <w:p w14:paraId="673F3C73" w14:textId="77777777" w:rsidR="005426D8" w:rsidRPr="00637F58" w:rsidRDefault="005426D8" w:rsidP="007952A7">
            <w:pPr>
              <w:ind w:left="612"/>
              <w:rPr>
                <w:rFonts w:cs="Times New Roman"/>
                <w:szCs w:val="24"/>
              </w:rPr>
            </w:pPr>
            <w:r w:rsidRPr="00637F58">
              <w:rPr>
                <w:rFonts w:cs="Times New Roman"/>
                <w:szCs w:val="24"/>
              </w:rPr>
              <w:t xml:space="preserve">2.1. Kablosuz Algılayıcı Ağ Teknolojileri </w:t>
            </w:r>
            <w:proofErr w:type="gramStart"/>
            <w:r w:rsidRPr="00637F58">
              <w:rPr>
                <w:rFonts w:cs="Times New Roman"/>
                <w:szCs w:val="24"/>
              </w:rPr>
              <w:t>………..................................</w:t>
            </w:r>
            <w:proofErr w:type="gramEnd"/>
          </w:p>
        </w:tc>
        <w:tc>
          <w:tcPr>
            <w:tcW w:w="658" w:type="dxa"/>
            <w:hideMark/>
          </w:tcPr>
          <w:p w14:paraId="7FFEF3D2" w14:textId="77777777" w:rsidR="005426D8" w:rsidRPr="00637F58" w:rsidRDefault="005426D8" w:rsidP="007952A7">
            <w:pPr>
              <w:tabs>
                <w:tab w:val="left" w:pos="3024"/>
              </w:tabs>
              <w:jc w:val="right"/>
              <w:rPr>
                <w:rFonts w:cs="Times New Roman"/>
                <w:szCs w:val="24"/>
              </w:rPr>
            </w:pPr>
            <w:r w:rsidRPr="00637F58">
              <w:rPr>
                <w:rFonts w:cs="Times New Roman"/>
                <w:szCs w:val="24"/>
              </w:rPr>
              <w:t>13</w:t>
            </w:r>
          </w:p>
        </w:tc>
      </w:tr>
      <w:tr w:rsidR="005426D8" w:rsidRPr="00637F58" w14:paraId="37E6CB1E" w14:textId="77777777" w:rsidTr="007952A7">
        <w:tc>
          <w:tcPr>
            <w:tcW w:w="7652" w:type="dxa"/>
            <w:hideMark/>
          </w:tcPr>
          <w:p w14:paraId="193DDB70" w14:textId="77777777" w:rsidR="005426D8" w:rsidRPr="00637F58" w:rsidRDefault="005426D8" w:rsidP="007952A7">
            <w:pPr>
              <w:ind w:left="612"/>
              <w:rPr>
                <w:rFonts w:cs="Times New Roman"/>
                <w:szCs w:val="24"/>
              </w:rPr>
            </w:pPr>
            <w:r w:rsidRPr="00637F58">
              <w:rPr>
                <w:rFonts w:cs="Times New Roman"/>
                <w:szCs w:val="24"/>
              </w:rPr>
              <w:t xml:space="preserve">2.2. KVAA’lar İle İlgili Yapılmış Çalışmalar </w:t>
            </w:r>
            <w:proofErr w:type="gramStart"/>
            <w:r w:rsidRPr="00637F58">
              <w:rPr>
                <w:rFonts w:cs="Times New Roman"/>
                <w:szCs w:val="24"/>
              </w:rPr>
              <w:t>.........................................</w:t>
            </w:r>
            <w:proofErr w:type="gramEnd"/>
          </w:p>
        </w:tc>
        <w:tc>
          <w:tcPr>
            <w:tcW w:w="658" w:type="dxa"/>
            <w:hideMark/>
          </w:tcPr>
          <w:p w14:paraId="751814E7" w14:textId="77777777" w:rsidR="005426D8" w:rsidRPr="00637F58" w:rsidRDefault="005426D8" w:rsidP="007952A7">
            <w:pPr>
              <w:tabs>
                <w:tab w:val="left" w:pos="3024"/>
              </w:tabs>
              <w:jc w:val="right"/>
              <w:rPr>
                <w:rFonts w:cs="Times New Roman"/>
                <w:szCs w:val="24"/>
              </w:rPr>
            </w:pPr>
            <w:r w:rsidRPr="00637F58">
              <w:rPr>
                <w:rFonts w:cs="Times New Roman"/>
                <w:szCs w:val="24"/>
              </w:rPr>
              <w:t>16</w:t>
            </w:r>
          </w:p>
        </w:tc>
      </w:tr>
      <w:tr w:rsidR="005426D8" w:rsidRPr="00637F58" w14:paraId="2D60AFF5" w14:textId="77777777" w:rsidTr="007952A7">
        <w:tc>
          <w:tcPr>
            <w:tcW w:w="7652" w:type="dxa"/>
            <w:hideMark/>
          </w:tcPr>
          <w:p w14:paraId="2C0B18A3" w14:textId="77777777" w:rsidR="005426D8" w:rsidRPr="00637F58" w:rsidRDefault="005426D8" w:rsidP="007952A7">
            <w:pPr>
              <w:ind w:left="612"/>
              <w:rPr>
                <w:rFonts w:cs="Times New Roman"/>
                <w:szCs w:val="24"/>
              </w:rPr>
            </w:pPr>
            <w:r w:rsidRPr="00637F58">
              <w:rPr>
                <w:rFonts w:cs="Times New Roman"/>
                <w:szCs w:val="24"/>
              </w:rPr>
              <w:t xml:space="preserve">2.3. KVAA Uygulama Alanları ve Avantajları </w:t>
            </w:r>
            <w:proofErr w:type="gramStart"/>
            <w:r w:rsidRPr="00637F58">
              <w:rPr>
                <w:rFonts w:cs="Times New Roman"/>
                <w:szCs w:val="24"/>
              </w:rPr>
              <w:t>........................................</w:t>
            </w:r>
            <w:proofErr w:type="gramEnd"/>
          </w:p>
        </w:tc>
        <w:tc>
          <w:tcPr>
            <w:tcW w:w="658" w:type="dxa"/>
            <w:hideMark/>
          </w:tcPr>
          <w:p w14:paraId="40BCFDC8" w14:textId="4F79655B" w:rsidR="005426D8" w:rsidRPr="00637F58" w:rsidRDefault="005426D8" w:rsidP="00D4608D">
            <w:pPr>
              <w:tabs>
                <w:tab w:val="left" w:pos="3024"/>
              </w:tabs>
              <w:jc w:val="right"/>
              <w:rPr>
                <w:rFonts w:cs="Times New Roman"/>
                <w:szCs w:val="24"/>
              </w:rPr>
            </w:pPr>
            <w:r w:rsidRPr="00637F58">
              <w:rPr>
                <w:rFonts w:cs="Times New Roman"/>
                <w:szCs w:val="24"/>
              </w:rPr>
              <w:t>1</w:t>
            </w:r>
            <w:r w:rsidR="00D4608D">
              <w:rPr>
                <w:rFonts w:cs="Times New Roman"/>
                <w:szCs w:val="24"/>
              </w:rPr>
              <w:t>8</w:t>
            </w:r>
          </w:p>
        </w:tc>
      </w:tr>
      <w:tr w:rsidR="005426D8" w:rsidRPr="00637F58" w14:paraId="4D50DDEE" w14:textId="77777777" w:rsidTr="007952A7">
        <w:tc>
          <w:tcPr>
            <w:tcW w:w="7652" w:type="dxa"/>
            <w:hideMark/>
          </w:tcPr>
          <w:p w14:paraId="714B1CB9" w14:textId="77777777" w:rsidR="005426D8" w:rsidRPr="00637F58" w:rsidRDefault="005426D8" w:rsidP="007952A7">
            <w:pPr>
              <w:ind w:left="612"/>
              <w:rPr>
                <w:rFonts w:cs="Times New Roman"/>
                <w:szCs w:val="24"/>
              </w:rPr>
            </w:pPr>
            <w:r w:rsidRPr="00637F58">
              <w:rPr>
                <w:rFonts w:cs="Times New Roman"/>
                <w:szCs w:val="24"/>
              </w:rPr>
              <w:t xml:space="preserve">2.4. Temel KVAA Gereksinimleri </w:t>
            </w:r>
            <w:proofErr w:type="gramStart"/>
            <w:r w:rsidRPr="00637F58">
              <w:rPr>
                <w:rFonts w:cs="Times New Roman"/>
                <w:szCs w:val="24"/>
              </w:rPr>
              <w:t>...........................................................</w:t>
            </w:r>
            <w:proofErr w:type="gramEnd"/>
          </w:p>
        </w:tc>
        <w:tc>
          <w:tcPr>
            <w:tcW w:w="658" w:type="dxa"/>
            <w:hideMark/>
          </w:tcPr>
          <w:p w14:paraId="6999D36D" w14:textId="434E3FC5" w:rsidR="005426D8" w:rsidRPr="00637F58" w:rsidRDefault="00D4608D" w:rsidP="007952A7">
            <w:pPr>
              <w:tabs>
                <w:tab w:val="left" w:pos="3024"/>
              </w:tabs>
              <w:jc w:val="right"/>
              <w:rPr>
                <w:rFonts w:cs="Times New Roman"/>
                <w:szCs w:val="24"/>
              </w:rPr>
            </w:pPr>
            <w:r>
              <w:rPr>
                <w:rFonts w:cs="Times New Roman"/>
                <w:szCs w:val="24"/>
              </w:rPr>
              <w:t>21</w:t>
            </w:r>
          </w:p>
        </w:tc>
      </w:tr>
      <w:tr w:rsidR="005426D8" w:rsidRPr="00637F58" w14:paraId="48684010" w14:textId="77777777" w:rsidTr="007952A7">
        <w:tc>
          <w:tcPr>
            <w:tcW w:w="7652" w:type="dxa"/>
            <w:hideMark/>
          </w:tcPr>
          <w:p w14:paraId="325ECB6E" w14:textId="77777777" w:rsidR="005426D8" w:rsidRPr="00637F58" w:rsidRDefault="005426D8" w:rsidP="007952A7">
            <w:pPr>
              <w:ind w:left="612"/>
              <w:rPr>
                <w:rFonts w:cs="Times New Roman"/>
                <w:szCs w:val="24"/>
              </w:rPr>
            </w:pPr>
            <w:r w:rsidRPr="00637F58">
              <w:rPr>
                <w:rFonts w:cs="Times New Roman"/>
                <w:szCs w:val="24"/>
              </w:rPr>
              <w:t xml:space="preserve">2.5. KVAA Kullanarak Tıbbi Verilerin Elde Edilmesi </w:t>
            </w:r>
            <w:proofErr w:type="gramStart"/>
            <w:r w:rsidRPr="00637F58">
              <w:rPr>
                <w:rFonts w:cs="Times New Roman"/>
                <w:szCs w:val="24"/>
              </w:rPr>
              <w:t>…..…………......</w:t>
            </w:r>
            <w:proofErr w:type="gramEnd"/>
          </w:p>
        </w:tc>
        <w:tc>
          <w:tcPr>
            <w:tcW w:w="658" w:type="dxa"/>
            <w:hideMark/>
          </w:tcPr>
          <w:p w14:paraId="79AEF7E0" w14:textId="77777777" w:rsidR="005426D8" w:rsidRPr="00637F58" w:rsidRDefault="005426D8" w:rsidP="007952A7">
            <w:pPr>
              <w:tabs>
                <w:tab w:val="left" w:pos="3024"/>
              </w:tabs>
              <w:jc w:val="right"/>
              <w:rPr>
                <w:rFonts w:cs="Times New Roman"/>
                <w:szCs w:val="24"/>
              </w:rPr>
            </w:pPr>
            <w:r w:rsidRPr="00637F58">
              <w:rPr>
                <w:rFonts w:cs="Times New Roman"/>
                <w:szCs w:val="24"/>
              </w:rPr>
              <w:t>23</w:t>
            </w:r>
          </w:p>
        </w:tc>
      </w:tr>
      <w:tr w:rsidR="005426D8" w:rsidRPr="00637F58" w14:paraId="233E08A1" w14:textId="77777777" w:rsidTr="007952A7">
        <w:tc>
          <w:tcPr>
            <w:tcW w:w="7652" w:type="dxa"/>
            <w:hideMark/>
          </w:tcPr>
          <w:p w14:paraId="626E9108" w14:textId="77777777" w:rsidR="005426D8" w:rsidRPr="00637F58" w:rsidRDefault="005426D8" w:rsidP="007952A7">
            <w:pPr>
              <w:ind w:left="972"/>
              <w:rPr>
                <w:rFonts w:cs="Times New Roman"/>
                <w:szCs w:val="24"/>
              </w:rPr>
            </w:pPr>
            <w:r w:rsidRPr="00637F58">
              <w:rPr>
                <w:rFonts w:cs="Times New Roman"/>
                <w:szCs w:val="24"/>
              </w:rPr>
              <w:t xml:space="preserve">2.5.1. Nefes ölçümü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46BEDD56" w14:textId="77777777" w:rsidR="005426D8" w:rsidRPr="00637F58" w:rsidRDefault="005426D8" w:rsidP="007952A7">
            <w:pPr>
              <w:tabs>
                <w:tab w:val="left" w:pos="3024"/>
              </w:tabs>
              <w:jc w:val="right"/>
              <w:rPr>
                <w:rFonts w:cs="Times New Roman"/>
                <w:szCs w:val="24"/>
              </w:rPr>
            </w:pPr>
            <w:r w:rsidRPr="00637F58">
              <w:rPr>
                <w:rFonts w:cs="Times New Roman"/>
                <w:szCs w:val="24"/>
              </w:rPr>
              <w:t>27</w:t>
            </w:r>
          </w:p>
        </w:tc>
      </w:tr>
      <w:tr w:rsidR="005426D8" w:rsidRPr="00637F58" w14:paraId="6A9568E7" w14:textId="77777777" w:rsidTr="007952A7">
        <w:tc>
          <w:tcPr>
            <w:tcW w:w="7652" w:type="dxa"/>
            <w:hideMark/>
          </w:tcPr>
          <w:p w14:paraId="1DDDE0E8" w14:textId="2232AEB6" w:rsidR="005426D8" w:rsidRPr="00637F58" w:rsidRDefault="005426D8" w:rsidP="000D438D">
            <w:pPr>
              <w:ind w:left="972"/>
              <w:rPr>
                <w:rFonts w:cs="Times New Roman"/>
                <w:szCs w:val="24"/>
              </w:rPr>
            </w:pPr>
            <w:r w:rsidRPr="00637F58">
              <w:rPr>
                <w:rFonts w:cs="Times New Roman"/>
                <w:szCs w:val="24"/>
              </w:rPr>
              <w:t xml:space="preserve">2.5.2. </w:t>
            </w:r>
            <w:proofErr w:type="spellStart"/>
            <w:r w:rsidR="000D438D">
              <w:rPr>
                <w:rFonts w:cs="Times New Roman"/>
                <w:szCs w:val="24"/>
              </w:rPr>
              <w:t>Periferik</w:t>
            </w:r>
            <w:proofErr w:type="spellEnd"/>
            <w:r w:rsidRPr="00637F58">
              <w:rPr>
                <w:rFonts w:cs="Times New Roman"/>
                <w:szCs w:val="24"/>
              </w:rPr>
              <w:t xml:space="preserve"> oksijen doy</w:t>
            </w:r>
            <w:r w:rsidR="000D438D">
              <w:rPr>
                <w:rFonts w:cs="Times New Roman"/>
                <w:szCs w:val="24"/>
              </w:rPr>
              <w:t xml:space="preserve">gunluğu </w:t>
            </w:r>
            <w:r w:rsidRPr="00637F58">
              <w:rPr>
                <w:rFonts w:cs="Times New Roman"/>
                <w:szCs w:val="24"/>
              </w:rPr>
              <w:t xml:space="preserve">ölçümü </w:t>
            </w:r>
            <w:proofErr w:type="gramStart"/>
            <w:r w:rsidRPr="00637F58">
              <w:rPr>
                <w:rFonts w:cs="Times New Roman"/>
                <w:szCs w:val="24"/>
              </w:rPr>
              <w:t>...............</w:t>
            </w:r>
            <w:r>
              <w:rPr>
                <w:rFonts w:cs="Times New Roman"/>
                <w:szCs w:val="24"/>
              </w:rPr>
              <w:t>.</w:t>
            </w:r>
            <w:r w:rsidR="000D438D">
              <w:rPr>
                <w:rFonts w:cs="Times New Roman"/>
                <w:szCs w:val="24"/>
              </w:rPr>
              <w:t>.....................</w:t>
            </w:r>
            <w:proofErr w:type="gramEnd"/>
          </w:p>
        </w:tc>
        <w:tc>
          <w:tcPr>
            <w:tcW w:w="658" w:type="dxa"/>
            <w:hideMark/>
          </w:tcPr>
          <w:p w14:paraId="6409E4A5" w14:textId="77777777" w:rsidR="005426D8" w:rsidRPr="00637F58" w:rsidRDefault="005426D8" w:rsidP="007952A7">
            <w:pPr>
              <w:tabs>
                <w:tab w:val="left" w:pos="3024"/>
              </w:tabs>
              <w:jc w:val="right"/>
              <w:rPr>
                <w:rFonts w:cs="Times New Roman"/>
                <w:szCs w:val="24"/>
              </w:rPr>
            </w:pPr>
            <w:r w:rsidRPr="00637F58">
              <w:rPr>
                <w:rFonts w:cs="Times New Roman"/>
                <w:szCs w:val="24"/>
              </w:rPr>
              <w:t>28</w:t>
            </w:r>
          </w:p>
        </w:tc>
      </w:tr>
      <w:tr w:rsidR="005426D8" w:rsidRPr="00637F58" w14:paraId="3F7D358D" w14:textId="77777777" w:rsidTr="007952A7">
        <w:tc>
          <w:tcPr>
            <w:tcW w:w="7652" w:type="dxa"/>
            <w:hideMark/>
          </w:tcPr>
          <w:p w14:paraId="00E65364" w14:textId="77777777" w:rsidR="005426D8" w:rsidRPr="00637F58" w:rsidRDefault="005426D8" w:rsidP="007952A7">
            <w:pPr>
              <w:ind w:left="972"/>
              <w:rPr>
                <w:rFonts w:cs="Times New Roman"/>
                <w:szCs w:val="24"/>
              </w:rPr>
            </w:pPr>
            <w:r w:rsidRPr="00637F58">
              <w:rPr>
                <w:rFonts w:cs="Times New Roman"/>
                <w:szCs w:val="24"/>
              </w:rPr>
              <w:t xml:space="preserve">2.5.3. Kalp atışının ölçümü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1F19E544" w14:textId="77777777" w:rsidR="005426D8" w:rsidRPr="00637F58" w:rsidRDefault="005426D8" w:rsidP="007952A7">
            <w:pPr>
              <w:tabs>
                <w:tab w:val="left" w:pos="3024"/>
              </w:tabs>
              <w:jc w:val="right"/>
              <w:rPr>
                <w:rFonts w:cs="Times New Roman"/>
                <w:szCs w:val="24"/>
              </w:rPr>
            </w:pPr>
            <w:r w:rsidRPr="00637F58">
              <w:rPr>
                <w:rFonts w:cs="Times New Roman"/>
                <w:szCs w:val="24"/>
              </w:rPr>
              <w:t>29</w:t>
            </w:r>
          </w:p>
        </w:tc>
      </w:tr>
      <w:tr w:rsidR="005426D8" w:rsidRPr="00637F58" w14:paraId="1912FB61" w14:textId="77777777" w:rsidTr="007952A7">
        <w:tc>
          <w:tcPr>
            <w:tcW w:w="7652" w:type="dxa"/>
            <w:hideMark/>
          </w:tcPr>
          <w:p w14:paraId="417C2B04" w14:textId="77777777" w:rsidR="005426D8" w:rsidRPr="00637F58" w:rsidRDefault="005426D8" w:rsidP="007952A7">
            <w:pPr>
              <w:ind w:left="972"/>
              <w:rPr>
                <w:rFonts w:cs="Times New Roman"/>
                <w:szCs w:val="24"/>
              </w:rPr>
            </w:pPr>
            <w:r w:rsidRPr="00637F58">
              <w:rPr>
                <w:rFonts w:cs="Times New Roman"/>
                <w:szCs w:val="24"/>
              </w:rPr>
              <w:lastRenderedPageBreak/>
              <w:t xml:space="preserve">2.5.4. </w:t>
            </w:r>
            <w:proofErr w:type="spellStart"/>
            <w:r w:rsidRPr="00637F58">
              <w:rPr>
                <w:rFonts w:cs="Times New Roman"/>
                <w:szCs w:val="24"/>
              </w:rPr>
              <w:t>Manşonsuz</w:t>
            </w:r>
            <w:proofErr w:type="spellEnd"/>
            <w:r w:rsidRPr="00637F58">
              <w:rPr>
                <w:rFonts w:cs="Times New Roman"/>
                <w:szCs w:val="24"/>
              </w:rPr>
              <w:t xml:space="preserve"> kan basıncı ölçümü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538B10DE" w14:textId="77777777" w:rsidR="005426D8" w:rsidRPr="00637F58" w:rsidRDefault="005426D8" w:rsidP="007952A7">
            <w:pPr>
              <w:tabs>
                <w:tab w:val="left" w:pos="3024"/>
              </w:tabs>
              <w:jc w:val="right"/>
              <w:rPr>
                <w:rFonts w:cs="Times New Roman"/>
                <w:szCs w:val="24"/>
              </w:rPr>
            </w:pPr>
            <w:r w:rsidRPr="00637F58">
              <w:rPr>
                <w:rFonts w:cs="Times New Roman"/>
                <w:szCs w:val="24"/>
              </w:rPr>
              <w:t>31</w:t>
            </w:r>
          </w:p>
        </w:tc>
      </w:tr>
      <w:tr w:rsidR="005426D8" w:rsidRPr="00637F58" w14:paraId="422A6EEB" w14:textId="77777777" w:rsidTr="007952A7">
        <w:tc>
          <w:tcPr>
            <w:tcW w:w="7652" w:type="dxa"/>
            <w:hideMark/>
          </w:tcPr>
          <w:p w14:paraId="08426CD7" w14:textId="77777777" w:rsidR="005426D8" w:rsidRPr="00637F58" w:rsidRDefault="005426D8" w:rsidP="007952A7">
            <w:pPr>
              <w:ind w:left="972"/>
              <w:rPr>
                <w:rFonts w:cs="Times New Roman"/>
                <w:szCs w:val="24"/>
              </w:rPr>
            </w:pPr>
            <w:r w:rsidRPr="00637F58">
              <w:rPr>
                <w:rFonts w:cs="Times New Roman"/>
                <w:szCs w:val="24"/>
              </w:rPr>
              <w:t xml:space="preserve">2.5.5. Kas hareketlerinin ölçümü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77563B36" w14:textId="77777777" w:rsidR="005426D8" w:rsidRPr="00637F58" w:rsidRDefault="005426D8" w:rsidP="007952A7">
            <w:pPr>
              <w:tabs>
                <w:tab w:val="left" w:pos="3024"/>
              </w:tabs>
              <w:jc w:val="right"/>
              <w:rPr>
                <w:rFonts w:cs="Times New Roman"/>
                <w:szCs w:val="24"/>
              </w:rPr>
            </w:pPr>
            <w:r w:rsidRPr="00637F58">
              <w:rPr>
                <w:rFonts w:cs="Times New Roman"/>
                <w:szCs w:val="24"/>
              </w:rPr>
              <w:t>3</w:t>
            </w:r>
            <w:r>
              <w:rPr>
                <w:rFonts w:cs="Times New Roman"/>
                <w:szCs w:val="24"/>
              </w:rPr>
              <w:t>2</w:t>
            </w:r>
          </w:p>
        </w:tc>
      </w:tr>
      <w:tr w:rsidR="005426D8" w:rsidRPr="00637F58" w14:paraId="3553FD2C" w14:textId="77777777" w:rsidTr="007952A7">
        <w:tc>
          <w:tcPr>
            <w:tcW w:w="7652" w:type="dxa"/>
            <w:hideMark/>
          </w:tcPr>
          <w:p w14:paraId="70EE0137" w14:textId="77777777" w:rsidR="005426D8" w:rsidRPr="00637F58" w:rsidRDefault="005426D8" w:rsidP="007952A7">
            <w:pPr>
              <w:ind w:left="972"/>
              <w:rPr>
                <w:rFonts w:cs="Times New Roman"/>
                <w:szCs w:val="24"/>
              </w:rPr>
            </w:pPr>
            <w:r w:rsidRPr="00637F58">
              <w:rPr>
                <w:rFonts w:cs="Times New Roman"/>
                <w:szCs w:val="24"/>
              </w:rPr>
              <w:t xml:space="preserve">2.5.6. Aktivite ve hareket tespiti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75B17EA2" w14:textId="77777777" w:rsidR="005426D8" w:rsidRPr="00637F58" w:rsidRDefault="005426D8" w:rsidP="007952A7">
            <w:pPr>
              <w:tabs>
                <w:tab w:val="left" w:pos="3024"/>
              </w:tabs>
              <w:jc w:val="right"/>
              <w:rPr>
                <w:rFonts w:cs="Times New Roman"/>
                <w:szCs w:val="24"/>
              </w:rPr>
            </w:pPr>
            <w:r w:rsidRPr="00637F58">
              <w:rPr>
                <w:rFonts w:cs="Times New Roman"/>
                <w:szCs w:val="24"/>
              </w:rPr>
              <w:t>3</w:t>
            </w:r>
            <w:r>
              <w:rPr>
                <w:rFonts w:cs="Times New Roman"/>
                <w:szCs w:val="24"/>
              </w:rPr>
              <w:t>2</w:t>
            </w:r>
          </w:p>
        </w:tc>
      </w:tr>
      <w:tr w:rsidR="005426D8" w:rsidRPr="00637F58" w14:paraId="28A26BEE" w14:textId="77777777" w:rsidTr="007952A7">
        <w:tc>
          <w:tcPr>
            <w:tcW w:w="7652" w:type="dxa"/>
            <w:hideMark/>
          </w:tcPr>
          <w:p w14:paraId="72243F3F" w14:textId="77777777" w:rsidR="005426D8" w:rsidRPr="00637F58" w:rsidRDefault="005426D8" w:rsidP="007952A7">
            <w:pPr>
              <w:ind w:left="972"/>
              <w:rPr>
                <w:rFonts w:cs="Times New Roman"/>
                <w:szCs w:val="24"/>
              </w:rPr>
            </w:pPr>
            <w:r w:rsidRPr="00637F58">
              <w:rPr>
                <w:rFonts w:cs="Times New Roman"/>
                <w:szCs w:val="24"/>
              </w:rPr>
              <w:t xml:space="preserve">2.5.7. Beyin aktivitelerinin ölçümü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739B51EA" w14:textId="77777777" w:rsidR="005426D8" w:rsidRPr="00637F58" w:rsidRDefault="005426D8" w:rsidP="007952A7">
            <w:pPr>
              <w:tabs>
                <w:tab w:val="left" w:pos="3024"/>
              </w:tabs>
              <w:jc w:val="right"/>
              <w:rPr>
                <w:rFonts w:cs="Times New Roman"/>
                <w:szCs w:val="24"/>
              </w:rPr>
            </w:pPr>
            <w:r w:rsidRPr="00637F58">
              <w:rPr>
                <w:rFonts w:cs="Times New Roman"/>
                <w:szCs w:val="24"/>
              </w:rPr>
              <w:t>3</w:t>
            </w:r>
            <w:r>
              <w:rPr>
                <w:rFonts w:cs="Times New Roman"/>
                <w:szCs w:val="24"/>
              </w:rPr>
              <w:t>3</w:t>
            </w:r>
          </w:p>
        </w:tc>
      </w:tr>
      <w:tr w:rsidR="005426D8" w:rsidRPr="00637F58" w14:paraId="6BFFDB38" w14:textId="77777777" w:rsidTr="007952A7">
        <w:tc>
          <w:tcPr>
            <w:tcW w:w="7652" w:type="dxa"/>
            <w:hideMark/>
          </w:tcPr>
          <w:p w14:paraId="7A134EEB" w14:textId="77777777" w:rsidR="005426D8" w:rsidRPr="00637F58" w:rsidRDefault="005426D8" w:rsidP="007952A7">
            <w:pPr>
              <w:ind w:left="972"/>
              <w:rPr>
                <w:rFonts w:cs="Times New Roman"/>
                <w:szCs w:val="24"/>
              </w:rPr>
            </w:pPr>
            <w:r w:rsidRPr="00637F58">
              <w:rPr>
                <w:rFonts w:cs="Times New Roman"/>
                <w:szCs w:val="24"/>
              </w:rPr>
              <w:t xml:space="preserve">2.5.8. Vücut sıcaklığının ölçümü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51C775D2" w14:textId="77777777" w:rsidR="005426D8" w:rsidRPr="00637F58" w:rsidRDefault="005426D8" w:rsidP="007952A7">
            <w:pPr>
              <w:tabs>
                <w:tab w:val="left" w:pos="3024"/>
              </w:tabs>
              <w:jc w:val="right"/>
              <w:rPr>
                <w:rFonts w:cs="Times New Roman"/>
                <w:szCs w:val="24"/>
              </w:rPr>
            </w:pPr>
            <w:r w:rsidRPr="00637F58">
              <w:rPr>
                <w:rFonts w:cs="Times New Roman"/>
                <w:szCs w:val="24"/>
              </w:rPr>
              <w:t>3</w:t>
            </w:r>
            <w:r>
              <w:rPr>
                <w:rFonts w:cs="Times New Roman"/>
                <w:szCs w:val="24"/>
              </w:rPr>
              <w:t>4</w:t>
            </w:r>
          </w:p>
        </w:tc>
      </w:tr>
      <w:tr w:rsidR="005426D8" w:rsidRPr="00637F58" w14:paraId="4388B8E3" w14:textId="77777777" w:rsidTr="007952A7">
        <w:tc>
          <w:tcPr>
            <w:tcW w:w="7652" w:type="dxa"/>
            <w:hideMark/>
          </w:tcPr>
          <w:p w14:paraId="5189DCB1" w14:textId="77777777" w:rsidR="005426D8" w:rsidRPr="00637F58" w:rsidRDefault="005426D8" w:rsidP="007952A7">
            <w:pPr>
              <w:ind w:left="972"/>
              <w:rPr>
                <w:rFonts w:cs="Times New Roman"/>
                <w:szCs w:val="24"/>
              </w:rPr>
            </w:pPr>
            <w:r w:rsidRPr="00637F58">
              <w:rPr>
                <w:rFonts w:cs="Times New Roman"/>
                <w:szCs w:val="24"/>
              </w:rPr>
              <w:t>2.5.9. Kan almadan kan şekeri ölçümü</w:t>
            </w:r>
            <w:r>
              <w:rPr>
                <w:rFonts w:cs="Times New Roman"/>
                <w:szCs w:val="24"/>
              </w:rPr>
              <w:t xml:space="preserve"> </w:t>
            </w:r>
            <w:proofErr w:type="gramStart"/>
            <w:r>
              <w:rPr>
                <w:rFonts w:cs="Times New Roman"/>
                <w:szCs w:val="24"/>
              </w:rPr>
              <w:t>…</w:t>
            </w:r>
            <w:r w:rsidRPr="00637F58">
              <w:rPr>
                <w:rFonts w:cs="Times New Roman"/>
                <w:szCs w:val="24"/>
              </w:rPr>
              <w:t>.........................................</w:t>
            </w:r>
            <w:proofErr w:type="gramEnd"/>
          </w:p>
        </w:tc>
        <w:tc>
          <w:tcPr>
            <w:tcW w:w="658" w:type="dxa"/>
            <w:hideMark/>
          </w:tcPr>
          <w:p w14:paraId="30E45B20" w14:textId="77777777" w:rsidR="005426D8" w:rsidRPr="00637F58" w:rsidRDefault="005426D8" w:rsidP="007952A7">
            <w:pPr>
              <w:tabs>
                <w:tab w:val="left" w:pos="3024"/>
              </w:tabs>
              <w:jc w:val="right"/>
              <w:rPr>
                <w:rFonts w:cs="Times New Roman"/>
                <w:szCs w:val="24"/>
              </w:rPr>
            </w:pPr>
            <w:r w:rsidRPr="00637F58">
              <w:rPr>
                <w:rFonts w:cs="Times New Roman"/>
                <w:szCs w:val="24"/>
              </w:rPr>
              <w:t>34</w:t>
            </w:r>
          </w:p>
        </w:tc>
      </w:tr>
      <w:tr w:rsidR="005426D8" w:rsidRPr="00637F58" w14:paraId="098135E4" w14:textId="77777777" w:rsidTr="007952A7">
        <w:tc>
          <w:tcPr>
            <w:tcW w:w="7652" w:type="dxa"/>
            <w:hideMark/>
          </w:tcPr>
          <w:p w14:paraId="6F29A345" w14:textId="77777777" w:rsidR="005426D8" w:rsidRPr="00637F58" w:rsidRDefault="005426D8" w:rsidP="007952A7">
            <w:pPr>
              <w:ind w:left="612"/>
              <w:rPr>
                <w:rFonts w:cs="Times New Roman"/>
                <w:szCs w:val="24"/>
              </w:rPr>
            </w:pPr>
            <w:r w:rsidRPr="00637F58">
              <w:rPr>
                <w:rFonts w:cs="Times New Roman"/>
                <w:szCs w:val="24"/>
              </w:rPr>
              <w:t xml:space="preserve">2.6. Kablosuz Algılayıcı Düğümler </w:t>
            </w:r>
            <w:proofErr w:type="gramStart"/>
            <w:r w:rsidRPr="00637F58">
              <w:rPr>
                <w:rFonts w:cs="Times New Roman"/>
                <w:szCs w:val="24"/>
              </w:rPr>
              <w:t>………............................................</w:t>
            </w:r>
            <w:proofErr w:type="gramEnd"/>
          </w:p>
        </w:tc>
        <w:tc>
          <w:tcPr>
            <w:tcW w:w="658" w:type="dxa"/>
            <w:hideMark/>
          </w:tcPr>
          <w:p w14:paraId="2B6980DC" w14:textId="77777777" w:rsidR="005426D8" w:rsidRPr="00637F58" w:rsidRDefault="005426D8" w:rsidP="007952A7">
            <w:pPr>
              <w:tabs>
                <w:tab w:val="left" w:pos="3024"/>
              </w:tabs>
              <w:jc w:val="right"/>
              <w:rPr>
                <w:rFonts w:cs="Times New Roman"/>
                <w:szCs w:val="24"/>
              </w:rPr>
            </w:pPr>
            <w:r w:rsidRPr="00637F58">
              <w:rPr>
                <w:rFonts w:cs="Times New Roman"/>
                <w:szCs w:val="24"/>
              </w:rPr>
              <w:t>36</w:t>
            </w:r>
          </w:p>
        </w:tc>
      </w:tr>
      <w:tr w:rsidR="005426D8" w:rsidRPr="00637F58" w14:paraId="4A68A0FB" w14:textId="77777777" w:rsidTr="007952A7">
        <w:tc>
          <w:tcPr>
            <w:tcW w:w="7652" w:type="dxa"/>
            <w:hideMark/>
          </w:tcPr>
          <w:p w14:paraId="3CFD279F" w14:textId="77777777" w:rsidR="005426D8" w:rsidRPr="00637F58" w:rsidRDefault="005426D8" w:rsidP="007952A7">
            <w:pPr>
              <w:ind w:left="612"/>
              <w:rPr>
                <w:rFonts w:cs="Times New Roman"/>
                <w:szCs w:val="24"/>
              </w:rPr>
            </w:pPr>
            <w:r w:rsidRPr="00637F58">
              <w:rPr>
                <w:rFonts w:cs="Times New Roman"/>
                <w:szCs w:val="24"/>
              </w:rPr>
              <w:t xml:space="preserve">2.7. Kablosuz Algılayıcı Düğüm Yapısı </w:t>
            </w:r>
            <w:proofErr w:type="gramStart"/>
            <w:r w:rsidRPr="00637F58">
              <w:rPr>
                <w:rFonts w:cs="Times New Roman"/>
                <w:szCs w:val="24"/>
              </w:rPr>
              <w:t>……….....................................</w:t>
            </w:r>
            <w:proofErr w:type="gramEnd"/>
          </w:p>
        </w:tc>
        <w:tc>
          <w:tcPr>
            <w:tcW w:w="658" w:type="dxa"/>
            <w:hideMark/>
          </w:tcPr>
          <w:p w14:paraId="56E5D6A7" w14:textId="77777777" w:rsidR="005426D8" w:rsidRPr="00637F58" w:rsidRDefault="005426D8" w:rsidP="007952A7">
            <w:pPr>
              <w:tabs>
                <w:tab w:val="left" w:pos="3024"/>
              </w:tabs>
              <w:jc w:val="right"/>
              <w:rPr>
                <w:rFonts w:cs="Times New Roman"/>
                <w:szCs w:val="24"/>
              </w:rPr>
            </w:pPr>
            <w:r w:rsidRPr="00637F58">
              <w:rPr>
                <w:rFonts w:cs="Times New Roman"/>
                <w:szCs w:val="24"/>
              </w:rPr>
              <w:t>3</w:t>
            </w:r>
            <w:r>
              <w:rPr>
                <w:rFonts w:cs="Times New Roman"/>
                <w:szCs w:val="24"/>
              </w:rPr>
              <w:t>8</w:t>
            </w:r>
          </w:p>
        </w:tc>
      </w:tr>
      <w:tr w:rsidR="005426D8" w:rsidRPr="00637F58" w14:paraId="300A3AD5" w14:textId="77777777" w:rsidTr="007952A7">
        <w:tc>
          <w:tcPr>
            <w:tcW w:w="7652" w:type="dxa"/>
            <w:hideMark/>
          </w:tcPr>
          <w:p w14:paraId="2AF48EA2" w14:textId="77777777" w:rsidR="005426D8" w:rsidRPr="00637F58" w:rsidRDefault="005426D8" w:rsidP="007952A7">
            <w:pPr>
              <w:ind w:left="612"/>
              <w:rPr>
                <w:rFonts w:cs="Times New Roman"/>
                <w:szCs w:val="24"/>
              </w:rPr>
            </w:pPr>
            <w:r w:rsidRPr="00637F58">
              <w:rPr>
                <w:rFonts w:cs="Times New Roman"/>
                <w:szCs w:val="24"/>
              </w:rPr>
              <w:t xml:space="preserve">2.8. KVAA Ağ İçi İletişim Türleri ve Yönlendirme Mimarileri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0310A157" w14:textId="77777777" w:rsidR="005426D8" w:rsidRPr="00637F58" w:rsidRDefault="005426D8" w:rsidP="007952A7">
            <w:pPr>
              <w:tabs>
                <w:tab w:val="left" w:pos="3024"/>
              </w:tabs>
              <w:jc w:val="right"/>
              <w:rPr>
                <w:rFonts w:cs="Times New Roman"/>
                <w:szCs w:val="24"/>
              </w:rPr>
            </w:pPr>
            <w:r w:rsidRPr="00637F58">
              <w:rPr>
                <w:rFonts w:cs="Times New Roman"/>
                <w:szCs w:val="24"/>
              </w:rPr>
              <w:t>4</w:t>
            </w:r>
            <w:r>
              <w:rPr>
                <w:rFonts w:cs="Times New Roman"/>
                <w:szCs w:val="24"/>
              </w:rPr>
              <w:t>2</w:t>
            </w:r>
          </w:p>
        </w:tc>
      </w:tr>
      <w:tr w:rsidR="005426D8" w:rsidRPr="00637F58" w14:paraId="437D6056" w14:textId="77777777" w:rsidTr="007952A7">
        <w:tc>
          <w:tcPr>
            <w:tcW w:w="7652" w:type="dxa"/>
            <w:hideMark/>
          </w:tcPr>
          <w:p w14:paraId="137FC803" w14:textId="77777777" w:rsidR="005426D8" w:rsidRPr="00637F58" w:rsidRDefault="005426D8" w:rsidP="007952A7">
            <w:pPr>
              <w:ind w:left="612"/>
              <w:rPr>
                <w:rFonts w:cs="Times New Roman"/>
                <w:szCs w:val="24"/>
              </w:rPr>
            </w:pPr>
            <w:r w:rsidRPr="00637F58">
              <w:rPr>
                <w:rFonts w:cs="Times New Roman"/>
                <w:szCs w:val="24"/>
              </w:rPr>
              <w:t xml:space="preserve">2.9. </w:t>
            </w:r>
            <w:proofErr w:type="spellStart"/>
            <w:r w:rsidRPr="00637F58">
              <w:rPr>
                <w:rFonts w:cs="Times New Roman"/>
                <w:szCs w:val="24"/>
              </w:rPr>
              <w:t>KVAA’larda</w:t>
            </w:r>
            <w:proofErr w:type="spellEnd"/>
            <w:r w:rsidRPr="00637F58">
              <w:rPr>
                <w:rFonts w:cs="Times New Roman"/>
                <w:szCs w:val="24"/>
              </w:rPr>
              <w:t xml:space="preserve"> Kullanılan Kablosuz Haberleşme Teknolojileri </w:t>
            </w:r>
            <w:proofErr w:type="gramStart"/>
            <w:r w:rsidRPr="00637F58">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2828E246" w14:textId="77777777" w:rsidR="005426D8" w:rsidRPr="00637F58" w:rsidRDefault="005426D8" w:rsidP="007952A7">
            <w:pPr>
              <w:tabs>
                <w:tab w:val="left" w:pos="3024"/>
              </w:tabs>
              <w:jc w:val="right"/>
              <w:rPr>
                <w:rFonts w:cs="Times New Roman"/>
                <w:szCs w:val="24"/>
              </w:rPr>
            </w:pPr>
            <w:r w:rsidRPr="00637F58">
              <w:rPr>
                <w:rFonts w:cs="Times New Roman"/>
                <w:szCs w:val="24"/>
              </w:rPr>
              <w:t>4</w:t>
            </w:r>
            <w:r>
              <w:rPr>
                <w:rFonts w:cs="Times New Roman"/>
                <w:szCs w:val="24"/>
              </w:rPr>
              <w:t>5</w:t>
            </w:r>
          </w:p>
        </w:tc>
      </w:tr>
      <w:tr w:rsidR="005426D8" w:rsidRPr="00637F58" w14:paraId="569E8C1F" w14:textId="77777777" w:rsidTr="007952A7">
        <w:tc>
          <w:tcPr>
            <w:tcW w:w="7652" w:type="dxa"/>
            <w:hideMark/>
          </w:tcPr>
          <w:p w14:paraId="3BE592F7" w14:textId="77777777" w:rsidR="005426D8" w:rsidRPr="00637F58" w:rsidRDefault="005426D8" w:rsidP="007952A7">
            <w:pPr>
              <w:ind w:left="972"/>
              <w:rPr>
                <w:rFonts w:cs="Times New Roman"/>
                <w:szCs w:val="24"/>
              </w:rPr>
            </w:pPr>
            <w:r w:rsidRPr="00637F58">
              <w:rPr>
                <w:rFonts w:cs="Times New Roman"/>
                <w:szCs w:val="24"/>
              </w:rPr>
              <w:t xml:space="preserve">2.9.1. IEEE 802.15.1 </w:t>
            </w:r>
            <w:proofErr w:type="gramStart"/>
            <w:r>
              <w:rPr>
                <w:rFonts w:cs="Times New Roman"/>
                <w:szCs w:val="24"/>
              </w:rPr>
              <w:t>…………………….</w:t>
            </w:r>
            <w:r w:rsidRPr="00637F58">
              <w:rPr>
                <w:rFonts w:cs="Times New Roman"/>
                <w:szCs w:val="24"/>
              </w:rPr>
              <w:t>…………………………</w:t>
            </w:r>
            <w:proofErr w:type="gramEnd"/>
          </w:p>
        </w:tc>
        <w:tc>
          <w:tcPr>
            <w:tcW w:w="658" w:type="dxa"/>
            <w:hideMark/>
          </w:tcPr>
          <w:p w14:paraId="7143F1C2" w14:textId="77777777" w:rsidR="005426D8" w:rsidRPr="00637F58" w:rsidRDefault="005426D8" w:rsidP="007952A7">
            <w:pPr>
              <w:tabs>
                <w:tab w:val="left" w:pos="3024"/>
              </w:tabs>
              <w:jc w:val="right"/>
              <w:rPr>
                <w:rFonts w:cs="Times New Roman"/>
                <w:szCs w:val="24"/>
              </w:rPr>
            </w:pPr>
            <w:r w:rsidRPr="00637F58">
              <w:rPr>
                <w:rFonts w:cs="Times New Roman"/>
                <w:szCs w:val="24"/>
              </w:rPr>
              <w:t>4</w:t>
            </w:r>
            <w:r>
              <w:rPr>
                <w:rFonts w:cs="Times New Roman"/>
                <w:szCs w:val="24"/>
              </w:rPr>
              <w:t>8</w:t>
            </w:r>
          </w:p>
        </w:tc>
      </w:tr>
      <w:tr w:rsidR="005426D8" w:rsidRPr="00637F58" w14:paraId="382F58DC" w14:textId="77777777" w:rsidTr="007952A7">
        <w:tc>
          <w:tcPr>
            <w:tcW w:w="7652" w:type="dxa"/>
            <w:hideMark/>
          </w:tcPr>
          <w:p w14:paraId="1B7269CA" w14:textId="77777777" w:rsidR="005426D8" w:rsidRPr="00637F58" w:rsidRDefault="005426D8" w:rsidP="007952A7">
            <w:pPr>
              <w:ind w:left="972"/>
              <w:rPr>
                <w:rFonts w:cs="Times New Roman"/>
                <w:szCs w:val="24"/>
              </w:rPr>
            </w:pPr>
            <w:r w:rsidRPr="00637F58">
              <w:rPr>
                <w:rFonts w:cs="Times New Roman"/>
                <w:szCs w:val="24"/>
              </w:rPr>
              <w:t xml:space="preserve">2.9.2. IEEE 802.15.3 </w:t>
            </w:r>
            <w:proofErr w:type="gramStart"/>
            <w:r>
              <w:rPr>
                <w:rFonts w:cs="Times New Roman"/>
                <w:szCs w:val="24"/>
              </w:rPr>
              <w:t>…………………………………………</w:t>
            </w:r>
            <w:r w:rsidRPr="00637F58">
              <w:rPr>
                <w:rFonts w:cs="Times New Roman"/>
                <w:szCs w:val="24"/>
              </w:rPr>
              <w:t>…….</w:t>
            </w:r>
            <w:proofErr w:type="gramEnd"/>
          </w:p>
        </w:tc>
        <w:tc>
          <w:tcPr>
            <w:tcW w:w="658" w:type="dxa"/>
            <w:hideMark/>
          </w:tcPr>
          <w:p w14:paraId="0F512CC6" w14:textId="77777777" w:rsidR="005426D8" w:rsidRPr="00637F58" w:rsidRDefault="005426D8" w:rsidP="007952A7">
            <w:pPr>
              <w:tabs>
                <w:tab w:val="left" w:pos="3024"/>
              </w:tabs>
              <w:jc w:val="right"/>
              <w:rPr>
                <w:rFonts w:cs="Times New Roman"/>
                <w:szCs w:val="24"/>
              </w:rPr>
            </w:pPr>
            <w:r>
              <w:rPr>
                <w:rFonts w:cs="Times New Roman"/>
                <w:szCs w:val="24"/>
              </w:rPr>
              <w:t>49</w:t>
            </w:r>
          </w:p>
        </w:tc>
      </w:tr>
      <w:tr w:rsidR="005426D8" w:rsidRPr="00637F58" w14:paraId="35189DBD" w14:textId="77777777" w:rsidTr="007952A7">
        <w:tc>
          <w:tcPr>
            <w:tcW w:w="7652" w:type="dxa"/>
            <w:hideMark/>
          </w:tcPr>
          <w:p w14:paraId="0B70BADB" w14:textId="06607C41" w:rsidR="005426D8" w:rsidRPr="00637F58" w:rsidRDefault="005426D8" w:rsidP="00602AD2">
            <w:pPr>
              <w:ind w:left="972"/>
              <w:rPr>
                <w:rFonts w:cs="Times New Roman"/>
                <w:szCs w:val="24"/>
              </w:rPr>
            </w:pPr>
            <w:r w:rsidRPr="00637F58">
              <w:rPr>
                <w:rFonts w:cs="Times New Roman"/>
                <w:szCs w:val="24"/>
              </w:rPr>
              <w:t xml:space="preserve">2.9.3. IEEE 802.15.4 </w:t>
            </w:r>
            <w:r w:rsidR="00602AD2">
              <w:rPr>
                <w:rFonts w:cs="Times New Roman"/>
                <w:szCs w:val="24"/>
              </w:rPr>
              <w:t xml:space="preserve">(ZigBee) </w:t>
            </w:r>
            <w:proofErr w:type="gramStart"/>
            <w:r w:rsidR="00602AD2">
              <w:rPr>
                <w:rFonts w:cs="Times New Roman"/>
                <w:szCs w:val="24"/>
              </w:rPr>
              <w:t>……</w:t>
            </w:r>
            <w:r>
              <w:rPr>
                <w:rFonts w:cs="Times New Roman"/>
                <w:szCs w:val="24"/>
              </w:rPr>
              <w:t>………………...</w:t>
            </w:r>
            <w:r w:rsidRPr="00637F58">
              <w:rPr>
                <w:rFonts w:cs="Times New Roman"/>
                <w:szCs w:val="24"/>
              </w:rPr>
              <w:t>…..…………</w:t>
            </w:r>
            <w:proofErr w:type="gramEnd"/>
          </w:p>
        </w:tc>
        <w:tc>
          <w:tcPr>
            <w:tcW w:w="658" w:type="dxa"/>
            <w:hideMark/>
          </w:tcPr>
          <w:p w14:paraId="7EBD093E" w14:textId="77777777" w:rsidR="005426D8" w:rsidRPr="00637F58" w:rsidRDefault="005426D8" w:rsidP="007952A7">
            <w:pPr>
              <w:tabs>
                <w:tab w:val="left" w:pos="3024"/>
              </w:tabs>
              <w:jc w:val="right"/>
              <w:rPr>
                <w:rFonts w:cs="Times New Roman"/>
                <w:szCs w:val="24"/>
              </w:rPr>
            </w:pPr>
            <w:r>
              <w:rPr>
                <w:rFonts w:cs="Times New Roman"/>
                <w:szCs w:val="24"/>
              </w:rPr>
              <w:t>50</w:t>
            </w:r>
          </w:p>
        </w:tc>
      </w:tr>
      <w:tr w:rsidR="005426D8" w:rsidRPr="00637F58" w14:paraId="038AC3F0" w14:textId="77777777" w:rsidTr="007952A7">
        <w:tc>
          <w:tcPr>
            <w:tcW w:w="7652" w:type="dxa"/>
            <w:hideMark/>
          </w:tcPr>
          <w:p w14:paraId="0C682C36" w14:textId="77777777" w:rsidR="005426D8" w:rsidRPr="00637F58" w:rsidRDefault="005426D8" w:rsidP="007952A7">
            <w:pPr>
              <w:ind w:left="972"/>
              <w:rPr>
                <w:rFonts w:cs="Times New Roman"/>
                <w:szCs w:val="24"/>
              </w:rPr>
            </w:pPr>
            <w:r w:rsidRPr="00637F58">
              <w:rPr>
                <w:rFonts w:cs="Times New Roman"/>
                <w:szCs w:val="24"/>
              </w:rPr>
              <w:t xml:space="preserve">2.9.4. IEEE 802.15.5 </w:t>
            </w:r>
            <w:proofErr w:type="gramStart"/>
            <w:r>
              <w:rPr>
                <w:rFonts w:cs="Times New Roman"/>
                <w:szCs w:val="24"/>
              </w:rPr>
              <w:t>…………………………………...</w:t>
            </w:r>
            <w:r w:rsidRPr="00637F58">
              <w:rPr>
                <w:rFonts w:cs="Times New Roman"/>
                <w:szCs w:val="24"/>
              </w:rPr>
              <w:t>……..……</w:t>
            </w:r>
            <w:proofErr w:type="gramEnd"/>
          </w:p>
        </w:tc>
        <w:tc>
          <w:tcPr>
            <w:tcW w:w="658" w:type="dxa"/>
            <w:hideMark/>
          </w:tcPr>
          <w:p w14:paraId="1374D136"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3</w:t>
            </w:r>
          </w:p>
        </w:tc>
      </w:tr>
      <w:tr w:rsidR="005426D8" w:rsidRPr="00637F58" w14:paraId="2C97142F" w14:textId="77777777" w:rsidTr="007952A7">
        <w:tc>
          <w:tcPr>
            <w:tcW w:w="7652" w:type="dxa"/>
            <w:hideMark/>
          </w:tcPr>
          <w:p w14:paraId="7D8B6DF4" w14:textId="77777777" w:rsidR="005426D8" w:rsidRPr="00637F58" w:rsidRDefault="005426D8" w:rsidP="007952A7">
            <w:pPr>
              <w:ind w:left="972"/>
              <w:rPr>
                <w:rFonts w:cs="Times New Roman"/>
                <w:szCs w:val="24"/>
              </w:rPr>
            </w:pPr>
            <w:r w:rsidRPr="00637F58">
              <w:rPr>
                <w:rFonts w:cs="Times New Roman"/>
                <w:szCs w:val="24"/>
              </w:rPr>
              <w:t xml:space="preserve">2.9.5. IEEE 802.15.6 </w:t>
            </w:r>
            <w:proofErr w:type="gramStart"/>
            <w:r>
              <w:rPr>
                <w:rFonts w:cs="Times New Roman"/>
                <w:szCs w:val="24"/>
              </w:rPr>
              <w:t>…………………………………...</w:t>
            </w:r>
            <w:r w:rsidRPr="00637F58">
              <w:rPr>
                <w:rFonts w:cs="Times New Roman"/>
                <w:szCs w:val="24"/>
              </w:rPr>
              <w:t>……..……</w:t>
            </w:r>
            <w:proofErr w:type="gramEnd"/>
          </w:p>
        </w:tc>
        <w:tc>
          <w:tcPr>
            <w:tcW w:w="658" w:type="dxa"/>
            <w:hideMark/>
          </w:tcPr>
          <w:p w14:paraId="69062A71"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3</w:t>
            </w:r>
          </w:p>
        </w:tc>
      </w:tr>
      <w:tr w:rsidR="005426D8" w:rsidRPr="00637F58" w14:paraId="78856B31" w14:textId="77777777" w:rsidTr="007952A7">
        <w:tc>
          <w:tcPr>
            <w:tcW w:w="7652" w:type="dxa"/>
            <w:hideMark/>
          </w:tcPr>
          <w:p w14:paraId="3AEE0E77" w14:textId="77777777" w:rsidR="005426D8" w:rsidRPr="00637F58" w:rsidRDefault="005426D8" w:rsidP="007952A7">
            <w:pPr>
              <w:ind w:left="972"/>
              <w:rPr>
                <w:rFonts w:cs="Times New Roman"/>
                <w:szCs w:val="24"/>
              </w:rPr>
            </w:pPr>
            <w:r w:rsidRPr="00637F58">
              <w:rPr>
                <w:rFonts w:cs="Times New Roman"/>
                <w:szCs w:val="24"/>
              </w:rPr>
              <w:t xml:space="preserve">2.9.6. IEEE 802.15.7 </w:t>
            </w:r>
            <w:proofErr w:type="gramStart"/>
            <w:r>
              <w:rPr>
                <w:rFonts w:cs="Times New Roman"/>
                <w:szCs w:val="24"/>
              </w:rPr>
              <w:t>…………………………………...</w:t>
            </w:r>
            <w:r w:rsidRPr="00637F58">
              <w:rPr>
                <w:rFonts w:cs="Times New Roman"/>
                <w:szCs w:val="24"/>
              </w:rPr>
              <w:t>……..……</w:t>
            </w:r>
            <w:proofErr w:type="gramEnd"/>
          </w:p>
        </w:tc>
        <w:tc>
          <w:tcPr>
            <w:tcW w:w="658" w:type="dxa"/>
            <w:hideMark/>
          </w:tcPr>
          <w:p w14:paraId="59ADB855"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3</w:t>
            </w:r>
          </w:p>
        </w:tc>
      </w:tr>
      <w:tr w:rsidR="005426D8" w:rsidRPr="00637F58" w14:paraId="35F04B89" w14:textId="77777777" w:rsidTr="007952A7">
        <w:tc>
          <w:tcPr>
            <w:tcW w:w="7652" w:type="dxa"/>
            <w:hideMark/>
          </w:tcPr>
          <w:p w14:paraId="316E4098" w14:textId="77777777" w:rsidR="005426D8" w:rsidRPr="00637F58" w:rsidRDefault="005426D8" w:rsidP="007952A7">
            <w:pPr>
              <w:ind w:left="972"/>
              <w:rPr>
                <w:rFonts w:cs="Times New Roman"/>
                <w:szCs w:val="24"/>
              </w:rPr>
            </w:pPr>
            <w:r w:rsidRPr="00637F58">
              <w:rPr>
                <w:rFonts w:cs="Times New Roman"/>
                <w:szCs w:val="24"/>
              </w:rPr>
              <w:t xml:space="preserve">2.9.7. MICS, ISM bantları ve diğer kablosuz teknolojiler </w:t>
            </w:r>
            <w:proofErr w:type="gramStart"/>
            <w:r w:rsidRPr="00637F58">
              <w:rPr>
                <w:rFonts w:cs="Times New Roman"/>
                <w:szCs w:val="24"/>
              </w:rPr>
              <w:t>………...</w:t>
            </w:r>
            <w:proofErr w:type="gramEnd"/>
          </w:p>
        </w:tc>
        <w:tc>
          <w:tcPr>
            <w:tcW w:w="658" w:type="dxa"/>
            <w:hideMark/>
          </w:tcPr>
          <w:p w14:paraId="6DB0E28E"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4</w:t>
            </w:r>
          </w:p>
        </w:tc>
      </w:tr>
      <w:tr w:rsidR="005426D8" w:rsidRPr="00637F58" w14:paraId="4AC6BC1B" w14:textId="77777777" w:rsidTr="007952A7">
        <w:tc>
          <w:tcPr>
            <w:tcW w:w="7652" w:type="dxa"/>
          </w:tcPr>
          <w:p w14:paraId="5E8E9A9D" w14:textId="77777777" w:rsidR="005426D8" w:rsidRPr="00637F58" w:rsidRDefault="005426D8" w:rsidP="007952A7">
            <w:pPr>
              <w:ind w:left="972"/>
              <w:rPr>
                <w:rFonts w:cs="Times New Roman"/>
                <w:szCs w:val="24"/>
              </w:rPr>
            </w:pPr>
          </w:p>
        </w:tc>
        <w:tc>
          <w:tcPr>
            <w:tcW w:w="658" w:type="dxa"/>
          </w:tcPr>
          <w:p w14:paraId="1FCE5CB1" w14:textId="77777777" w:rsidR="005426D8" w:rsidRPr="00637F58" w:rsidRDefault="005426D8" w:rsidP="007952A7">
            <w:pPr>
              <w:tabs>
                <w:tab w:val="left" w:pos="3024"/>
              </w:tabs>
              <w:jc w:val="right"/>
              <w:rPr>
                <w:rFonts w:cs="Times New Roman"/>
                <w:szCs w:val="24"/>
              </w:rPr>
            </w:pPr>
          </w:p>
        </w:tc>
      </w:tr>
      <w:tr w:rsidR="005426D8" w:rsidRPr="00637F58" w14:paraId="4B6C4CE9" w14:textId="77777777" w:rsidTr="007952A7">
        <w:tc>
          <w:tcPr>
            <w:tcW w:w="7652" w:type="dxa"/>
            <w:hideMark/>
          </w:tcPr>
          <w:p w14:paraId="452B2E6D" w14:textId="77777777" w:rsidR="005426D8" w:rsidRPr="00637F58" w:rsidRDefault="005426D8" w:rsidP="007952A7">
            <w:pPr>
              <w:rPr>
                <w:rFonts w:cs="Times New Roman"/>
                <w:szCs w:val="24"/>
              </w:rPr>
            </w:pPr>
            <w:r w:rsidRPr="00637F58">
              <w:rPr>
                <w:rFonts w:cs="Times New Roman"/>
                <w:szCs w:val="24"/>
              </w:rPr>
              <w:t xml:space="preserve">BÖLÜM 3. </w:t>
            </w:r>
          </w:p>
        </w:tc>
        <w:tc>
          <w:tcPr>
            <w:tcW w:w="658" w:type="dxa"/>
          </w:tcPr>
          <w:p w14:paraId="24A0E48A" w14:textId="77777777" w:rsidR="005426D8" w:rsidRPr="00637F58" w:rsidRDefault="005426D8" w:rsidP="007952A7">
            <w:pPr>
              <w:tabs>
                <w:tab w:val="left" w:pos="3024"/>
              </w:tabs>
              <w:jc w:val="right"/>
              <w:rPr>
                <w:rFonts w:cs="Times New Roman"/>
                <w:b/>
                <w:szCs w:val="24"/>
              </w:rPr>
            </w:pPr>
          </w:p>
        </w:tc>
      </w:tr>
      <w:tr w:rsidR="005426D8" w:rsidRPr="00637F58" w14:paraId="5A7596B5" w14:textId="77777777" w:rsidTr="007952A7">
        <w:tc>
          <w:tcPr>
            <w:tcW w:w="7652" w:type="dxa"/>
            <w:hideMark/>
          </w:tcPr>
          <w:p w14:paraId="14CF6B20" w14:textId="77777777" w:rsidR="005426D8" w:rsidRPr="00637F58" w:rsidRDefault="005426D8" w:rsidP="007952A7">
            <w:pPr>
              <w:rPr>
                <w:rFonts w:cs="Times New Roman"/>
                <w:szCs w:val="24"/>
              </w:rPr>
            </w:pPr>
            <w:r w:rsidRPr="00637F58">
              <w:rPr>
                <w:rFonts w:cs="Times New Roman"/>
                <w:szCs w:val="24"/>
              </w:rPr>
              <w:t xml:space="preserve">KVAA AĞ ÖMRÜ UZATMA TEKNİKLERİ </w:t>
            </w:r>
            <w:proofErr w:type="gramStart"/>
            <w:r w:rsidRPr="00637F58">
              <w:rPr>
                <w:rFonts w:cs="Times New Roman"/>
                <w:szCs w:val="24"/>
              </w:rPr>
              <w:t>……..……..………………..…</w:t>
            </w:r>
            <w:proofErr w:type="gramEnd"/>
          </w:p>
        </w:tc>
        <w:tc>
          <w:tcPr>
            <w:tcW w:w="658" w:type="dxa"/>
            <w:hideMark/>
          </w:tcPr>
          <w:p w14:paraId="744D745A"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6</w:t>
            </w:r>
          </w:p>
        </w:tc>
      </w:tr>
      <w:tr w:rsidR="005426D8" w:rsidRPr="00637F58" w14:paraId="137ADE8F" w14:textId="77777777" w:rsidTr="007952A7">
        <w:tc>
          <w:tcPr>
            <w:tcW w:w="7652" w:type="dxa"/>
            <w:hideMark/>
          </w:tcPr>
          <w:p w14:paraId="6C237AE3" w14:textId="77777777" w:rsidR="005426D8" w:rsidRPr="00637F58" w:rsidRDefault="005426D8" w:rsidP="007952A7">
            <w:pPr>
              <w:ind w:left="612"/>
              <w:rPr>
                <w:rFonts w:cs="Times New Roman"/>
                <w:szCs w:val="24"/>
              </w:rPr>
            </w:pPr>
            <w:r w:rsidRPr="00637F58">
              <w:rPr>
                <w:rFonts w:cs="Times New Roman"/>
                <w:szCs w:val="24"/>
              </w:rPr>
              <w:t xml:space="preserve">3.1. Ağ Ömrünü Azaltan Nedenler </w:t>
            </w:r>
            <w:proofErr w:type="gramStart"/>
            <w:r w:rsidRPr="00637F58">
              <w:rPr>
                <w:rFonts w:cs="Times New Roman"/>
                <w:szCs w:val="24"/>
              </w:rPr>
              <w:t>……………….................................</w:t>
            </w:r>
            <w:proofErr w:type="gramEnd"/>
          </w:p>
        </w:tc>
        <w:tc>
          <w:tcPr>
            <w:tcW w:w="658" w:type="dxa"/>
            <w:hideMark/>
          </w:tcPr>
          <w:p w14:paraId="282E4E34"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6</w:t>
            </w:r>
          </w:p>
        </w:tc>
      </w:tr>
      <w:tr w:rsidR="005426D8" w:rsidRPr="00637F58" w14:paraId="5F816D16" w14:textId="77777777" w:rsidTr="007952A7">
        <w:tc>
          <w:tcPr>
            <w:tcW w:w="7652" w:type="dxa"/>
            <w:hideMark/>
          </w:tcPr>
          <w:p w14:paraId="6BB8DA3B" w14:textId="77777777" w:rsidR="005426D8" w:rsidRPr="00637F58" w:rsidRDefault="005426D8" w:rsidP="007952A7">
            <w:pPr>
              <w:ind w:left="972"/>
              <w:rPr>
                <w:rFonts w:cs="Times New Roman"/>
                <w:szCs w:val="24"/>
              </w:rPr>
            </w:pPr>
            <w:r w:rsidRPr="00637F58">
              <w:rPr>
                <w:rFonts w:cs="Times New Roman"/>
                <w:szCs w:val="24"/>
              </w:rPr>
              <w:t xml:space="preserve">3.1.1. Aşırı dinleme </w:t>
            </w:r>
            <w:proofErr w:type="gramStart"/>
            <w:r w:rsidRPr="00637F58">
              <w:rPr>
                <w:rFonts w:cs="Times New Roman"/>
                <w:szCs w:val="24"/>
              </w:rPr>
              <w:t>………………………….…………………..…</w:t>
            </w:r>
            <w:proofErr w:type="gramEnd"/>
          </w:p>
        </w:tc>
        <w:tc>
          <w:tcPr>
            <w:tcW w:w="658" w:type="dxa"/>
            <w:hideMark/>
          </w:tcPr>
          <w:p w14:paraId="2D98F1CF"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6</w:t>
            </w:r>
          </w:p>
        </w:tc>
      </w:tr>
      <w:tr w:rsidR="005426D8" w:rsidRPr="00637F58" w14:paraId="02868AA4" w14:textId="77777777" w:rsidTr="007952A7">
        <w:tc>
          <w:tcPr>
            <w:tcW w:w="7652" w:type="dxa"/>
            <w:hideMark/>
          </w:tcPr>
          <w:p w14:paraId="0342CB80" w14:textId="77777777" w:rsidR="005426D8" w:rsidRPr="00637F58" w:rsidRDefault="005426D8" w:rsidP="007952A7">
            <w:pPr>
              <w:ind w:left="972"/>
              <w:rPr>
                <w:rFonts w:cs="Times New Roman"/>
                <w:szCs w:val="24"/>
              </w:rPr>
            </w:pPr>
            <w:r w:rsidRPr="00637F58">
              <w:rPr>
                <w:rFonts w:cs="Times New Roman"/>
                <w:szCs w:val="24"/>
              </w:rPr>
              <w:t xml:space="preserve">3.1.2. Aşırı gönderim </w:t>
            </w:r>
            <w:proofErr w:type="gramStart"/>
            <w:r w:rsidRPr="00637F58">
              <w:rPr>
                <w:rFonts w:cs="Times New Roman"/>
                <w:szCs w:val="24"/>
              </w:rPr>
              <w:t>……………………….……………..…….…</w:t>
            </w:r>
            <w:proofErr w:type="gramEnd"/>
          </w:p>
        </w:tc>
        <w:tc>
          <w:tcPr>
            <w:tcW w:w="658" w:type="dxa"/>
            <w:hideMark/>
          </w:tcPr>
          <w:p w14:paraId="34858D32"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6</w:t>
            </w:r>
          </w:p>
        </w:tc>
      </w:tr>
      <w:tr w:rsidR="005426D8" w:rsidRPr="00637F58" w14:paraId="3A044AD2" w14:textId="77777777" w:rsidTr="007952A7">
        <w:tc>
          <w:tcPr>
            <w:tcW w:w="7652" w:type="dxa"/>
            <w:hideMark/>
          </w:tcPr>
          <w:p w14:paraId="7E816707" w14:textId="77777777" w:rsidR="005426D8" w:rsidRPr="00637F58" w:rsidRDefault="005426D8" w:rsidP="007952A7">
            <w:pPr>
              <w:ind w:left="972"/>
              <w:rPr>
                <w:rFonts w:cs="Times New Roman"/>
                <w:szCs w:val="24"/>
              </w:rPr>
            </w:pPr>
            <w:r w:rsidRPr="00637F58">
              <w:rPr>
                <w:rFonts w:cs="Times New Roman"/>
                <w:szCs w:val="24"/>
              </w:rPr>
              <w:t xml:space="preserve">3.1.3. Paket çakışmaları </w:t>
            </w:r>
            <w:proofErr w:type="gramStart"/>
            <w:r w:rsidRPr="00637F58">
              <w:rPr>
                <w:rFonts w:cs="Times New Roman"/>
                <w:szCs w:val="24"/>
              </w:rPr>
              <w:t>…………………….………………..….…</w:t>
            </w:r>
            <w:proofErr w:type="gramEnd"/>
          </w:p>
        </w:tc>
        <w:tc>
          <w:tcPr>
            <w:tcW w:w="658" w:type="dxa"/>
          </w:tcPr>
          <w:p w14:paraId="455A7340"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7</w:t>
            </w:r>
          </w:p>
        </w:tc>
      </w:tr>
      <w:tr w:rsidR="005426D8" w:rsidRPr="00637F58" w14:paraId="4B8F9EBE" w14:textId="77777777" w:rsidTr="007952A7">
        <w:tc>
          <w:tcPr>
            <w:tcW w:w="7652" w:type="dxa"/>
            <w:hideMark/>
          </w:tcPr>
          <w:p w14:paraId="51B73BB2" w14:textId="77777777" w:rsidR="005426D8" w:rsidRPr="00637F58" w:rsidRDefault="005426D8" w:rsidP="007952A7">
            <w:pPr>
              <w:ind w:left="972"/>
              <w:rPr>
                <w:rFonts w:cs="Times New Roman"/>
                <w:szCs w:val="24"/>
              </w:rPr>
            </w:pPr>
            <w:r w:rsidRPr="00637F58">
              <w:rPr>
                <w:rFonts w:cs="Times New Roman"/>
                <w:szCs w:val="24"/>
              </w:rPr>
              <w:t xml:space="preserve">3.1.4. Yüksek güçte gönderim </w:t>
            </w:r>
            <w:proofErr w:type="gramStart"/>
            <w:r w:rsidRPr="00637F58">
              <w:rPr>
                <w:rFonts w:cs="Times New Roman"/>
                <w:szCs w:val="24"/>
              </w:rPr>
              <w:t>……………..………………………</w:t>
            </w:r>
            <w:proofErr w:type="gramEnd"/>
          </w:p>
        </w:tc>
        <w:tc>
          <w:tcPr>
            <w:tcW w:w="658" w:type="dxa"/>
          </w:tcPr>
          <w:p w14:paraId="7D79FA98"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7</w:t>
            </w:r>
          </w:p>
        </w:tc>
      </w:tr>
      <w:tr w:rsidR="005426D8" w:rsidRPr="00637F58" w14:paraId="4A92ACE3" w14:textId="77777777" w:rsidTr="007952A7">
        <w:tc>
          <w:tcPr>
            <w:tcW w:w="7652" w:type="dxa"/>
            <w:hideMark/>
          </w:tcPr>
          <w:p w14:paraId="5FC9ACDF" w14:textId="77777777" w:rsidR="005426D8" w:rsidRPr="00637F58" w:rsidRDefault="005426D8" w:rsidP="007952A7">
            <w:pPr>
              <w:ind w:left="972"/>
              <w:rPr>
                <w:rFonts w:cs="Times New Roman"/>
                <w:szCs w:val="24"/>
              </w:rPr>
            </w:pPr>
            <w:r w:rsidRPr="00637F58">
              <w:rPr>
                <w:rFonts w:cs="Times New Roman"/>
                <w:szCs w:val="24"/>
              </w:rPr>
              <w:t xml:space="preserve">3.1.5. Büyük kontrol paketleri </w:t>
            </w:r>
            <w:proofErr w:type="gramStart"/>
            <w:r w:rsidRPr="00637F58">
              <w:rPr>
                <w:rFonts w:cs="Times New Roman"/>
                <w:szCs w:val="24"/>
              </w:rPr>
              <w:t>.………….…………………………</w:t>
            </w:r>
            <w:proofErr w:type="gramEnd"/>
          </w:p>
        </w:tc>
        <w:tc>
          <w:tcPr>
            <w:tcW w:w="658" w:type="dxa"/>
          </w:tcPr>
          <w:p w14:paraId="56F9DCA6"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8</w:t>
            </w:r>
          </w:p>
        </w:tc>
      </w:tr>
      <w:tr w:rsidR="005426D8" w:rsidRPr="00637F58" w14:paraId="322A94A6" w14:textId="77777777" w:rsidTr="007952A7">
        <w:tc>
          <w:tcPr>
            <w:tcW w:w="7652" w:type="dxa"/>
            <w:hideMark/>
          </w:tcPr>
          <w:p w14:paraId="77FF5F79" w14:textId="77777777" w:rsidR="005426D8" w:rsidRPr="00637F58" w:rsidRDefault="005426D8" w:rsidP="007952A7">
            <w:pPr>
              <w:ind w:left="612"/>
              <w:rPr>
                <w:rFonts w:cs="Times New Roman"/>
                <w:szCs w:val="24"/>
              </w:rPr>
            </w:pPr>
            <w:r w:rsidRPr="00637F58">
              <w:rPr>
                <w:rFonts w:cs="Times New Roman"/>
                <w:szCs w:val="24"/>
              </w:rPr>
              <w:t>3.2. Ağ Ömrünü Artırma Teknikleri</w:t>
            </w:r>
            <w:proofErr w:type="gramStart"/>
            <w:r w:rsidRPr="00637F58">
              <w:rPr>
                <w:rFonts w:cs="Times New Roman"/>
                <w:szCs w:val="24"/>
              </w:rPr>
              <w:t>…………........................................</w:t>
            </w:r>
            <w:proofErr w:type="gramEnd"/>
          </w:p>
        </w:tc>
        <w:tc>
          <w:tcPr>
            <w:tcW w:w="658" w:type="dxa"/>
            <w:hideMark/>
          </w:tcPr>
          <w:p w14:paraId="1AFE8B16"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8</w:t>
            </w:r>
          </w:p>
        </w:tc>
      </w:tr>
      <w:tr w:rsidR="005426D8" w:rsidRPr="00637F58" w14:paraId="30F42FF7" w14:textId="77777777" w:rsidTr="007952A7">
        <w:tc>
          <w:tcPr>
            <w:tcW w:w="7652" w:type="dxa"/>
            <w:hideMark/>
          </w:tcPr>
          <w:p w14:paraId="26956CFD" w14:textId="77777777" w:rsidR="005426D8" w:rsidRPr="00637F58" w:rsidRDefault="005426D8" w:rsidP="007952A7">
            <w:pPr>
              <w:ind w:left="972"/>
              <w:rPr>
                <w:rFonts w:cs="Times New Roman"/>
                <w:szCs w:val="24"/>
              </w:rPr>
            </w:pPr>
            <w:r w:rsidRPr="00637F58">
              <w:rPr>
                <w:rFonts w:cs="Times New Roman"/>
                <w:szCs w:val="24"/>
              </w:rPr>
              <w:t xml:space="preserve">3.2.1. Atlama düğümü kullanma </w:t>
            </w:r>
            <w:proofErr w:type="gramStart"/>
            <w:r w:rsidRPr="00637F58">
              <w:rPr>
                <w:rFonts w:cs="Times New Roman"/>
                <w:szCs w:val="24"/>
              </w:rPr>
              <w:t>…...………………………………</w:t>
            </w:r>
            <w:proofErr w:type="gramEnd"/>
          </w:p>
        </w:tc>
        <w:tc>
          <w:tcPr>
            <w:tcW w:w="658" w:type="dxa"/>
            <w:hideMark/>
          </w:tcPr>
          <w:p w14:paraId="4D82E0BA" w14:textId="77777777" w:rsidR="005426D8" w:rsidRPr="00637F58" w:rsidRDefault="005426D8" w:rsidP="007952A7">
            <w:pPr>
              <w:tabs>
                <w:tab w:val="left" w:pos="3024"/>
              </w:tabs>
              <w:jc w:val="right"/>
              <w:rPr>
                <w:rFonts w:cs="Times New Roman"/>
                <w:szCs w:val="24"/>
              </w:rPr>
            </w:pPr>
            <w:r w:rsidRPr="00637F58">
              <w:rPr>
                <w:rFonts w:cs="Times New Roman"/>
                <w:szCs w:val="24"/>
              </w:rPr>
              <w:t>5</w:t>
            </w:r>
            <w:r>
              <w:rPr>
                <w:rFonts w:cs="Times New Roman"/>
                <w:szCs w:val="24"/>
              </w:rPr>
              <w:t>8</w:t>
            </w:r>
          </w:p>
        </w:tc>
      </w:tr>
      <w:tr w:rsidR="005426D8" w:rsidRPr="00637F58" w14:paraId="3D110FAF" w14:textId="77777777" w:rsidTr="007952A7">
        <w:tc>
          <w:tcPr>
            <w:tcW w:w="7652" w:type="dxa"/>
            <w:hideMark/>
          </w:tcPr>
          <w:p w14:paraId="22E0DBE4" w14:textId="77777777" w:rsidR="005426D8" w:rsidRPr="00637F58" w:rsidRDefault="005426D8" w:rsidP="007952A7">
            <w:pPr>
              <w:ind w:left="972"/>
              <w:rPr>
                <w:rFonts w:cs="Times New Roman"/>
                <w:szCs w:val="24"/>
              </w:rPr>
            </w:pPr>
            <w:r w:rsidRPr="00637F58">
              <w:rPr>
                <w:rFonts w:cs="Times New Roman"/>
                <w:szCs w:val="24"/>
              </w:rPr>
              <w:t xml:space="preserve">3.2.2. Algılayıcıda sinyal işleme </w:t>
            </w:r>
            <w:proofErr w:type="gramStart"/>
            <w:r w:rsidRPr="00637F58">
              <w:rPr>
                <w:rFonts w:cs="Times New Roman"/>
                <w:szCs w:val="24"/>
              </w:rPr>
              <w:t>…..……………………..……..…</w:t>
            </w:r>
            <w:proofErr w:type="gramEnd"/>
          </w:p>
        </w:tc>
        <w:tc>
          <w:tcPr>
            <w:tcW w:w="658" w:type="dxa"/>
            <w:hideMark/>
          </w:tcPr>
          <w:p w14:paraId="27608668" w14:textId="77777777" w:rsidR="005426D8" w:rsidRPr="00637F58" w:rsidRDefault="005426D8" w:rsidP="007952A7">
            <w:pPr>
              <w:tabs>
                <w:tab w:val="left" w:pos="3024"/>
              </w:tabs>
              <w:jc w:val="right"/>
              <w:rPr>
                <w:rFonts w:cs="Times New Roman"/>
                <w:szCs w:val="24"/>
              </w:rPr>
            </w:pPr>
            <w:r>
              <w:rPr>
                <w:rFonts w:cs="Times New Roman"/>
                <w:szCs w:val="24"/>
              </w:rPr>
              <w:t>60</w:t>
            </w:r>
          </w:p>
        </w:tc>
      </w:tr>
      <w:tr w:rsidR="005426D8" w:rsidRPr="00637F58" w14:paraId="5F41C1FD" w14:textId="77777777" w:rsidTr="007952A7">
        <w:tc>
          <w:tcPr>
            <w:tcW w:w="7652" w:type="dxa"/>
            <w:hideMark/>
          </w:tcPr>
          <w:p w14:paraId="5293867D" w14:textId="77777777" w:rsidR="005426D8" w:rsidRPr="00637F58" w:rsidRDefault="005426D8" w:rsidP="007952A7">
            <w:pPr>
              <w:ind w:left="972"/>
              <w:rPr>
                <w:rFonts w:cs="Times New Roman"/>
                <w:szCs w:val="24"/>
              </w:rPr>
            </w:pPr>
            <w:r w:rsidRPr="00637F58">
              <w:rPr>
                <w:rFonts w:cs="Times New Roman"/>
                <w:szCs w:val="24"/>
              </w:rPr>
              <w:t xml:space="preserve">3.2.3. Vücut üzerinden enerji üretimi </w:t>
            </w:r>
            <w:proofErr w:type="gramStart"/>
            <w:r w:rsidRPr="00637F58">
              <w:rPr>
                <w:rFonts w:cs="Times New Roman"/>
                <w:szCs w:val="24"/>
              </w:rPr>
              <w:t>…………………………..….</w:t>
            </w:r>
            <w:proofErr w:type="gramEnd"/>
          </w:p>
        </w:tc>
        <w:tc>
          <w:tcPr>
            <w:tcW w:w="658" w:type="dxa"/>
          </w:tcPr>
          <w:p w14:paraId="009B420E" w14:textId="77777777" w:rsidR="005426D8" w:rsidRPr="00637F58" w:rsidRDefault="005426D8" w:rsidP="007952A7">
            <w:pPr>
              <w:tabs>
                <w:tab w:val="left" w:pos="3024"/>
              </w:tabs>
              <w:jc w:val="right"/>
              <w:rPr>
                <w:rFonts w:cs="Times New Roman"/>
                <w:szCs w:val="24"/>
              </w:rPr>
            </w:pPr>
            <w:r>
              <w:rPr>
                <w:rFonts w:cs="Times New Roman"/>
                <w:szCs w:val="24"/>
              </w:rPr>
              <w:t>61</w:t>
            </w:r>
          </w:p>
        </w:tc>
      </w:tr>
      <w:tr w:rsidR="005426D8" w:rsidRPr="00637F58" w14:paraId="36CF4C55" w14:textId="77777777" w:rsidTr="007952A7">
        <w:tc>
          <w:tcPr>
            <w:tcW w:w="7652" w:type="dxa"/>
            <w:hideMark/>
          </w:tcPr>
          <w:p w14:paraId="78BBFBDF" w14:textId="77777777" w:rsidR="005426D8" w:rsidRPr="00637F58" w:rsidRDefault="005426D8" w:rsidP="007952A7">
            <w:pPr>
              <w:ind w:left="612"/>
              <w:rPr>
                <w:rFonts w:cs="Times New Roman"/>
                <w:szCs w:val="24"/>
              </w:rPr>
            </w:pPr>
            <w:r w:rsidRPr="00637F58">
              <w:rPr>
                <w:rFonts w:cs="Times New Roman"/>
                <w:szCs w:val="24"/>
              </w:rPr>
              <w:t xml:space="preserve">3.3. Enerji Verimli OEK Protokolü Kullanımı </w:t>
            </w:r>
            <w:proofErr w:type="gramStart"/>
            <w:r w:rsidRPr="00637F58">
              <w:rPr>
                <w:rFonts w:cs="Times New Roman"/>
                <w:szCs w:val="24"/>
              </w:rPr>
              <w:t>………………………...</w:t>
            </w:r>
            <w:proofErr w:type="gramEnd"/>
          </w:p>
        </w:tc>
        <w:tc>
          <w:tcPr>
            <w:tcW w:w="658" w:type="dxa"/>
            <w:hideMark/>
          </w:tcPr>
          <w:p w14:paraId="5EBA9412" w14:textId="77777777" w:rsidR="005426D8" w:rsidRPr="00637F58" w:rsidRDefault="005426D8" w:rsidP="007952A7">
            <w:pPr>
              <w:tabs>
                <w:tab w:val="left" w:pos="3024"/>
              </w:tabs>
              <w:jc w:val="right"/>
              <w:rPr>
                <w:rFonts w:cs="Times New Roman"/>
                <w:szCs w:val="24"/>
              </w:rPr>
            </w:pPr>
            <w:r w:rsidRPr="00637F58">
              <w:rPr>
                <w:rFonts w:cs="Times New Roman"/>
                <w:szCs w:val="24"/>
              </w:rPr>
              <w:t>6</w:t>
            </w:r>
            <w:r>
              <w:rPr>
                <w:rFonts w:cs="Times New Roman"/>
                <w:szCs w:val="24"/>
              </w:rPr>
              <w:t>4</w:t>
            </w:r>
          </w:p>
        </w:tc>
      </w:tr>
      <w:tr w:rsidR="005426D8" w:rsidRPr="00637F58" w14:paraId="78DFAA8B" w14:textId="77777777" w:rsidTr="007952A7">
        <w:tc>
          <w:tcPr>
            <w:tcW w:w="7652" w:type="dxa"/>
            <w:hideMark/>
          </w:tcPr>
          <w:p w14:paraId="49B031E5" w14:textId="77777777" w:rsidR="005426D8" w:rsidRPr="00637F58" w:rsidRDefault="005426D8" w:rsidP="007952A7">
            <w:pPr>
              <w:ind w:left="972"/>
              <w:rPr>
                <w:rFonts w:cs="Times New Roman"/>
                <w:szCs w:val="24"/>
              </w:rPr>
            </w:pPr>
            <w:r w:rsidRPr="00637F58">
              <w:rPr>
                <w:rFonts w:cs="Times New Roman"/>
                <w:szCs w:val="24"/>
              </w:rPr>
              <w:t xml:space="preserve">3.3.1. Düşük güçte dinleme yöntemi </w:t>
            </w:r>
            <w:proofErr w:type="gramStart"/>
            <w:r w:rsidRPr="00637F58">
              <w:rPr>
                <w:rFonts w:cs="Times New Roman"/>
                <w:szCs w:val="24"/>
              </w:rPr>
              <w:t>………………………………</w:t>
            </w:r>
            <w:proofErr w:type="gramEnd"/>
          </w:p>
        </w:tc>
        <w:tc>
          <w:tcPr>
            <w:tcW w:w="658" w:type="dxa"/>
          </w:tcPr>
          <w:p w14:paraId="0776EFF1" w14:textId="77777777" w:rsidR="005426D8" w:rsidRPr="00637F58" w:rsidRDefault="005426D8" w:rsidP="007952A7">
            <w:pPr>
              <w:tabs>
                <w:tab w:val="left" w:pos="3024"/>
              </w:tabs>
              <w:jc w:val="right"/>
              <w:rPr>
                <w:rFonts w:cs="Times New Roman"/>
                <w:szCs w:val="24"/>
              </w:rPr>
            </w:pPr>
            <w:r w:rsidRPr="00637F58">
              <w:rPr>
                <w:rFonts w:cs="Times New Roman"/>
                <w:szCs w:val="24"/>
              </w:rPr>
              <w:t>6</w:t>
            </w:r>
            <w:r>
              <w:rPr>
                <w:rFonts w:cs="Times New Roman"/>
                <w:szCs w:val="24"/>
              </w:rPr>
              <w:t>5</w:t>
            </w:r>
          </w:p>
        </w:tc>
      </w:tr>
      <w:tr w:rsidR="005426D8" w:rsidRPr="00637F58" w14:paraId="0F680940" w14:textId="77777777" w:rsidTr="007952A7">
        <w:tc>
          <w:tcPr>
            <w:tcW w:w="7652" w:type="dxa"/>
            <w:hideMark/>
          </w:tcPr>
          <w:p w14:paraId="379E86F7" w14:textId="77777777" w:rsidR="005426D8" w:rsidRPr="00637F58" w:rsidRDefault="005426D8" w:rsidP="007952A7">
            <w:pPr>
              <w:ind w:left="972"/>
              <w:rPr>
                <w:rFonts w:cs="Times New Roman"/>
                <w:szCs w:val="24"/>
              </w:rPr>
            </w:pPr>
            <w:r w:rsidRPr="00637F58">
              <w:rPr>
                <w:rFonts w:cs="Times New Roman"/>
                <w:szCs w:val="24"/>
              </w:rPr>
              <w:t xml:space="preserve">3.3.2. </w:t>
            </w:r>
            <w:proofErr w:type="spellStart"/>
            <w:r w:rsidRPr="00637F58">
              <w:rPr>
                <w:rFonts w:cs="Times New Roman"/>
                <w:szCs w:val="24"/>
              </w:rPr>
              <w:t>Çizelgeli</w:t>
            </w:r>
            <w:proofErr w:type="spellEnd"/>
            <w:r w:rsidRPr="00637F58">
              <w:rPr>
                <w:rFonts w:cs="Times New Roman"/>
                <w:szCs w:val="24"/>
              </w:rPr>
              <w:t xml:space="preserve"> çekişme yöntemi </w:t>
            </w:r>
            <w:proofErr w:type="gramStart"/>
            <w:r w:rsidRPr="00637F58">
              <w:rPr>
                <w:rFonts w:cs="Times New Roman"/>
                <w:szCs w:val="24"/>
              </w:rPr>
              <w:t>…….…………………..……...…</w:t>
            </w:r>
            <w:proofErr w:type="gramEnd"/>
          </w:p>
        </w:tc>
        <w:tc>
          <w:tcPr>
            <w:tcW w:w="658" w:type="dxa"/>
          </w:tcPr>
          <w:p w14:paraId="57AC7DEE" w14:textId="77777777" w:rsidR="005426D8" w:rsidRPr="00637F58" w:rsidRDefault="005426D8" w:rsidP="007952A7">
            <w:pPr>
              <w:tabs>
                <w:tab w:val="left" w:pos="3024"/>
              </w:tabs>
              <w:jc w:val="right"/>
              <w:rPr>
                <w:rFonts w:cs="Times New Roman"/>
                <w:szCs w:val="24"/>
              </w:rPr>
            </w:pPr>
            <w:r w:rsidRPr="00637F58">
              <w:rPr>
                <w:rFonts w:cs="Times New Roman"/>
                <w:szCs w:val="24"/>
              </w:rPr>
              <w:t>6</w:t>
            </w:r>
            <w:r>
              <w:rPr>
                <w:rFonts w:cs="Times New Roman"/>
                <w:szCs w:val="24"/>
              </w:rPr>
              <w:t>5</w:t>
            </w:r>
          </w:p>
        </w:tc>
      </w:tr>
      <w:tr w:rsidR="005426D8" w:rsidRPr="00637F58" w14:paraId="5540E1BC" w14:textId="77777777" w:rsidTr="007952A7">
        <w:tc>
          <w:tcPr>
            <w:tcW w:w="7652" w:type="dxa"/>
            <w:hideMark/>
          </w:tcPr>
          <w:p w14:paraId="2537A468" w14:textId="77777777" w:rsidR="005426D8" w:rsidRPr="00637F58" w:rsidRDefault="005426D8" w:rsidP="007952A7">
            <w:pPr>
              <w:ind w:left="972"/>
              <w:rPr>
                <w:rFonts w:cs="Times New Roman"/>
                <w:szCs w:val="24"/>
              </w:rPr>
            </w:pPr>
            <w:r w:rsidRPr="00637F58">
              <w:rPr>
                <w:rFonts w:cs="Times New Roman"/>
                <w:szCs w:val="24"/>
              </w:rPr>
              <w:lastRenderedPageBreak/>
              <w:t xml:space="preserve">3.3.3. Zaman paylaşımlı ortam erişimi (TDMA) yöntemi </w:t>
            </w:r>
            <w:proofErr w:type="gramStart"/>
            <w:r w:rsidRPr="00637F58">
              <w:rPr>
                <w:rFonts w:cs="Times New Roman"/>
                <w:szCs w:val="24"/>
              </w:rPr>
              <w:t>………...</w:t>
            </w:r>
            <w:proofErr w:type="gramEnd"/>
          </w:p>
        </w:tc>
        <w:tc>
          <w:tcPr>
            <w:tcW w:w="658" w:type="dxa"/>
            <w:hideMark/>
          </w:tcPr>
          <w:p w14:paraId="62AB008C" w14:textId="77777777" w:rsidR="005426D8" w:rsidRPr="00637F58" w:rsidRDefault="005426D8" w:rsidP="007952A7">
            <w:pPr>
              <w:tabs>
                <w:tab w:val="left" w:pos="3024"/>
              </w:tabs>
              <w:jc w:val="right"/>
              <w:rPr>
                <w:rFonts w:cs="Times New Roman"/>
                <w:szCs w:val="24"/>
              </w:rPr>
            </w:pPr>
            <w:r w:rsidRPr="00637F58">
              <w:rPr>
                <w:rFonts w:cs="Times New Roman"/>
                <w:szCs w:val="24"/>
              </w:rPr>
              <w:t>6</w:t>
            </w:r>
            <w:r>
              <w:rPr>
                <w:rFonts w:cs="Times New Roman"/>
                <w:szCs w:val="24"/>
              </w:rPr>
              <w:t>6</w:t>
            </w:r>
          </w:p>
        </w:tc>
      </w:tr>
      <w:tr w:rsidR="005426D8" w:rsidRPr="00637F58" w14:paraId="1804BE61" w14:textId="77777777" w:rsidTr="007952A7">
        <w:tc>
          <w:tcPr>
            <w:tcW w:w="7652" w:type="dxa"/>
          </w:tcPr>
          <w:p w14:paraId="3520D233" w14:textId="77777777" w:rsidR="005426D8" w:rsidRPr="00637F58" w:rsidRDefault="005426D8" w:rsidP="007952A7">
            <w:pPr>
              <w:ind w:left="972"/>
              <w:rPr>
                <w:rFonts w:cs="Times New Roman"/>
                <w:szCs w:val="24"/>
              </w:rPr>
            </w:pPr>
          </w:p>
        </w:tc>
        <w:tc>
          <w:tcPr>
            <w:tcW w:w="658" w:type="dxa"/>
          </w:tcPr>
          <w:p w14:paraId="472CAD64" w14:textId="77777777" w:rsidR="005426D8" w:rsidRPr="00637F58" w:rsidRDefault="005426D8" w:rsidP="007952A7">
            <w:pPr>
              <w:tabs>
                <w:tab w:val="left" w:pos="3024"/>
              </w:tabs>
              <w:jc w:val="right"/>
              <w:rPr>
                <w:rFonts w:cs="Times New Roman"/>
                <w:szCs w:val="24"/>
              </w:rPr>
            </w:pPr>
          </w:p>
        </w:tc>
      </w:tr>
      <w:tr w:rsidR="005426D8" w:rsidRPr="00637F58" w14:paraId="7912D899" w14:textId="77777777" w:rsidTr="007952A7">
        <w:tc>
          <w:tcPr>
            <w:tcW w:w="7652" w:type="dxa"/>
            <w:hideMark/>
          </w:tcPr>
          <w:p w14:paraId="09085C0B" w14:textId="77777777" w:rsidR="005426D8" w:rsidRPr="00637F58" w:rsidRDefault="005426D8" w:rsidP="007952A7">
            <w:pPr>
              <w:rPr>
                <w:rFonts w:cs="Times New Roman"/>
                <w:szCs w:val="24"/>
              </w:rPr>
            </w:pPr>
            <w:r w:rsidRPr="00637F58">
              <w:rPr>
                <w:rFonts w:cs="Times New Roman"/>
                <w:szCs w:val="24"/>
              </w:rPr>
              <w:t xml:space="preserve">BÖLÜM 4. </w:t>
            </w:r>
          </w:p>
        </w:tc>
        <w:tc>
          <w:tcPr>
            <w:tcW w:w="658" w:type="dxa"/>
          </w:tcPr>
          <w:p w14:paraId="20BFCC71" w14:textId="77777777" w:rsidR="005426D8" w:rsidRPr="00637F58" w:rsidRDefault="005426D8" w:rsidP="007952A7">
            <w:pPr>
              <w:tabs>
                <w:tab w:val="left" w:pos="3024"/>
              </w:tabs>
              <w:jc w:val="right"/>
              <w:rPr>
                <w:rFonts w:cs="Times New Roman"/>
                <w:szCs w:val="24"/>
              </w:rPr>
            </w:pPr>
          </w:p>
        </w:tc>
      </w:tr>
      <w:tr w:rsidR="005426D8" w:rsidRPr="00637F58" w14:paraId="316C328B" w14:textId="77777777" w:rsidTr="007952A7">
        <w:tc>
          <w:tcPr>
            <w:tcW w:w="7652" w:type="dxa"/>
            <w:hideMark/>
          </w:tcPr>
          <w:p w14:paraId="630C65B5" w14:textId="77777777" w:rsidR="005426D8" w:rsidRPr="00637F58" w:rsidRDefault="005426D8" w:rsidP="007952A7">
            <w:pPr>
              <w:rPr>
                <w:rFonts w:cs="Times New Roman"/>
                <w:szCs w:val="24"/>
              </w:rPr>
            </w:pPr>
            <w:r w:rsidRPr="00637F58">
              <w:rPr>
                <w:rFonts w:cs="Times New Roman"/>
                <w:szCs w:val="24"/>
              </w:rPr>
              <w:t xml:space="preserve">BAŞLICA ENERJİ VERİMLİ OEK PROTOKOLLERİ </w:t>
            </w:r>
            <w:proofErr w:type="gramStart"/>
            <w:r w:rsidRPr="00637F58">
              <w:rPr>
                <w:rFonts w:cs="Times New Roman"/>
                <w:szCs w:val="24"/>
              </w:rPr>
              <w:t>…...……………..…</w:t>
            </w:r>
            <w:proofErr w:type="gramEnd"/>
          </w:p>
        </w:tc>
        <w:tc>
          <w:tcPr>
            <w:tcW w:w="658" w:type="dxa"/>
          </w:tcPr>
          <w:p w14:paraId="6DA6C1F8" w14:textId="77777777" w:rsidR="005426D8" w:rsidRPr="00637F58" w:rsidRDefault="005426D8" w:rsidP="007952A7">
            <w:pPr>
              <w:tabs>
                <w:tab w:val="left" w:pos="3024"/>
              </w:tabs>
              <w:jc w:val="right"/>
              <w:rPr>
                <w:rFonts w:cs="Times New Roman"/>
                <w:szCs w:val="24"/>
              </w:rPr>
            </w:pPr>
            <w:r w:rsidRPr="00637F58">
              <w:rPr>
                <w:rFonts w:cs="Times New Roman"/>
                <w:szCs w:val="24"/>
              </w:rPr>
              <w:t>6</w:t>
            </w:r>
            <w:r>
              <w:rPr>
                <w:rFonts w:cs="Times New Roman"/>
                <w:szCs w:val="24"/>
              </w:rPr>
              <w:t>8</w:t>
            </w:r>
          </w:p>
        </w:tc>
      </w:tr>
      <w:tr w:rsidR="005426D8" w:rsidRPr="00637F58" w14:paraId="039C0BB4" w14:textId="77777777" w:rsidTr="007952A7">
        <w:tc>
          <w:tcPr>
            <w:tcW w:w="7652" w:type="dxa"/>
            <w:hideMark/>
          </w:tcPr>
          <w:p w14:paraId="1EDBC442" w14:textId="77777777" w:rsidR="005426D8" w:rsidRPr="00637F58" w:rsidRDefault="005426D8" w:rsidP="007952A7">
            <w:pPr>
              <w:ind w:left="612"/>
              <w:rPr>
                <w:rFonts w:cs="Times New Roman"/>
                <w:szCs w:val="24"/>
              </w:rPr>
            </w:pPr>
            <w:r w:rsidRPr="00637F58">
              <w:rPr>
                <w:rFonts w:cs="Times New Roman"/>
                <w:szCs w:val="24"/>
              </w:rPr>
              <w:t xml:space="preserve">4.1. </w:t>
            </w:r>
            <w:proofErr w:type="spellStart"/>
            <w:r w:rsidRPr="00637F58">
              <w:rPr>
                <w:rFonts w:cs="Times New Roman"/>
                <w:szCs w:val="24"/>
              </w:rPr>
              <w:t>KAA’lar</w:t>
            </w:r>
            <w:proofErr w:type="spellEnd"/>
            <w:r w:rsidRPr="00637F58">
              <w:rPr>
                <w:rFonts w:cs="Times New Roman"/>
                <w:szCs w:val="24"/>
              </w:rPr>
              <w:t xml:space="preserve"> İçin Önerilen Enerji Verimli OEK Protokolleri </w:t>
            </w:r>
            <w:proofErr w:type="gramStart"/>
            <w:r w:rsidRPr="00637F58">
              <w:rPr>
                <w:rFonts w:cs="Times New Roman"/>
                <w:szCs w:val="24"/>
              </w:rPr>
              <w:t>…............</w:t>
            </w:r>
            <w:proofErr w:type="gramEnd"/>
          </w:p>
        </w:tc>
        <w:tc>
          <w:tcPr>
            <w:tcW w:w="658" w:type="dxa"/>
            <w:hideMark/>
          </w:tcPr>
          <w:p w14:paraId="7004CF92" w14:textId="77777777" w:rsidR="005426D8" w:rsidRPr="00637F58" w:rsidRDefault="005426D8" w:rsidP="007952A7">
            <w:pPr>
              <w:tabs>
                <w:tab w:val="left" w:pos="3024"/>
              </w:tabs>
              <w:jc w:val="right"/>
              <w:rPr>
                <w:rFonts w:cs="Times New Roman"/>
                <w:szCs w:val="24"/>
              </w:rPr>
            </w:pPr>
            <w:r w:rsidRPr="00637F58">
              <w:rPr>
                <w:rFonts w:cs="Times New Roman"/>
                <w:szCs w:val="24"/>
              </w:rPr>
              <w:t>6</w:t>
            </w:r>
            <w:r>
              <w:rPr>
                <w:rFonts w:cs="Times New Roman"/>
                <w:szCs w:val="24"/>
              </w:rPr>
              <w:t>8</w:t>
            </w:r>
          </w:p>
        </w:tc>
      </w:tr>
      <w:tr w:rsidR="005426D8" w:rsidRPr="00637F58" w14:paraId="656EC396" w14:textId="77777777" w:rsidTr="007952A7">
        <w:tc>
          <w:tcPr>
            <w:tcW w:w="7652" w:type="dxa"/>
            <w:hideMark/>
          </w:tcPr>
          <w:p w14:paraId="1479AF04" w14:textId="77777777" w:rsidR="005426D8" w:rsidRPr="00637F58" w:rsidRDefault="005426D8" w:rsidP="007952A7">
            <w:pPr>
              <w:ind w:left="972"/>
              <w:rPr>
                <w:rFonts w:cs="Times New Roman"/>
                <w:szCs w:val="24"/>
              </w:rPr>
            </w:pPr>
            <w:r w:rsidRPr="00637F58">
              <w:rPr>
                <w:rFonts w:cs="Times New Roman"/>
                <w:szCs w:val="24"/>
              </w:rPr>
              <w:t xml:space="preserve">4.1.1. S-MAC protokolü </w:t>
            </w:r>
            <w:proofErr w:type="gramStart"/>
            <w:r w:rsidRPr="00637F58">
              <w:rPr>
                <w:rFonts w:cs="Times New Roman"/>
                <w:szCs w:val="24"/>
              </w:rPr>
              <w:t>…………………………...………………</w:t>
            </w:r>
            <w:proofErr w:type="gramEnd"/>
          </w:p>
        </w:tc>
        <w:tc>
          <w:tcPr>
            <w:tcW w:w="658" w:type="dxa"/>
          </w:tcPr>
          <w:p w14:paraId="1B3BEFE4" w14:textId="0529CAB1" w:rsidR="005426D8" w:rsidRPr="00637F58" w:rsidRDefault="00836C42" w:rsidP="007952A7">
            <w:pPr>
              <w:tabs>
                <w:tab w:val="left" w:pos="3024"/>
              </w:tabs>
              <w:jc w:val="right"/>
              <w:rPr>
                <w:rFonts w:cs="Times New Roman"/>
                <w:szCs w:val="24"/>
              </w:rPr>
            </w:pPr>
            <w:r>
              <w:rPr>
                <w:rFonts w:cs="Times New Roman"/>
                <w:szCs w:val="24"/>
              </w:rPr>
              <w:t>68</w:t>
            </w:r>
          </w:p>
        </w:tc>
      </w:tr>
      <w:tr w:rsidR="005426D8" w:rsidRPr="00637F58" w14:paraId="3BE21399" w14:textId="77777777" w:rsidTr="007952A7">
        <w:tc>
          <w:tcPr>
            <w:tcW w:w="7652" w:type="dxa"/>
            <w:hideMark/>
          </w:tcPr>
          <w:p w14:paraId="65522F73" w14:textId="77777777" w:rsidR="005426D8" w:rsidRPr="00637F58" w:rsidRDefault="005426D8" w:rsidP="007952A7">
            <w:pPr>
              <w:ind w:left="972"/>
              <w:rPr>
                <w:rFonts w:cs="Times New Roman"/>
                <w:szCs w:val="24"/>
              </w:rPr>
            </w:pPr>
            <w:r w:rsidRPr="00637F58">
              <w:rPr>
                <w:rFonts w:cs="Times New Roman"/>
                <w:szCs w:val="24"/>
              </w:rPr>
              <w:t xml:space="preserve">4.1.2. T-MAC protokolü </w:t>
            </w:r>
            <w:proofErr w:type="gramStart"/>
            <w:r w:rsidRPr="00637F58">
              <w:rPr>
                <w:rFonts w:cs="Times New Roman"/>
                <w:szCs w:val="24"/>
              </w:rPr>
              <w:t>………………………....………..…….…</w:t>
            </w:r>
            <w:proofErr w:type="gramEnd"/>
          </w:p>
        </w:tc>
        <w:tc>
          <w:tcPr>
            <w:tcW w:w="658" w:type="dxa"/>
            <w:hideMark/>
          </w:tcPr>
          <w:p w14:paraId="1CF34671" w14:textId="77777777" w:rsidR="005426D8" w:rsidRPr="00637F58" w:rsidRDefault="005426D8" w:rsidP="007952A7">
            <w:pPr>
              <w:tabs>
                <w:tab w:val="left" w:pos="3024"/>
              </w:tabs>
              <w:jc w:val="right"/>
              <w:rPr>
                <w:rFonts w:cs="Times New Roman"/>
                <w:szCs w:val="24"/>
              </w:rPr>
            </w:pPr>
            <w:r>
              <w:rPr>
                <w:rFonts w:cs="Times New Roman"/>
                <w:szCs w:val="24"/>
              </w:rPr>
              <w:t>70</w:t>
            </w:r>
          </w:p>
        </w:tc>
      </w:tr>
      <w:tr w:rsidR="005426D8" w:rsidRPr="00637F58" w14:paraId="18FEDEB4" w14:textId="77777777" w:rsidTr="007952A7">
        <w:tc>
          <w:tcPr>
            <w:tcW w:w="7652" w:type="dxa"/>
            <w:hideMark/>
          </w:tcPr>
          <w:p w14:paraId="6B16B769" w14:textId="77777777" w:rsidR="005426D8" w:rsidRPr="00637F58" w:rsidRDefault="005426D8" w:rsidP="007952A7">
            <w:pPr>
              <w:ind w:left="972"/>
              <w:rPr>
                <w:rFonts w:cs="Times New Roman"/>
                <w:szCs w:val="24"/>
              </w:rPr>
            </w:pPr>
            <w:r w:rsidRPr="00637F58">
              <w:rPr>
                <w:rFonts w:cs="Times New Roman"/>
                <w:szCs w:val="24"/>
              </w:rPr>
              <w:t xml:space="preserve">4.1.3. PACT  protokolü </w:t>
            </w:r>
            <w:proofErr w:type="gramStart"/>
            <w:r w:rsidRPr="00637F58">
              <w:rPr>
                <w:rFonts w:cs="Times New Roman"/>
                <w:szCs w:val="24"/>
              </w:rPr>
              <w:t>……………………………………....….…</w:t>
            </w:r>
            <w:proofErr w:type="gramEnd"/>
          </w:p>
        </w:tc>
        <w:tc>
          <w:tcPr>
            <w:tcW w:w="658" w:type="dxa"/>
            <w:hideMark/>
          </w:tcPr>
          <w:p w14:paraId="61872763" w14:textId="66736E40" w:rsidR="005426D8" w:rsidRPr="00637F58" w:rsidRDefault="00836C42" w:rsidP="007952A7">
            <w:pPr>
              <w:tabs>
                <w:tab w:val="left" w:pos="3024"/>
              </w:tabs>
              <w:jc w:val="right"/>
              <w:rPr>
                <w:rFonts w:cs="Times New Roman"/>
                <w:szCs w:val="24"/>
              </w:rPr>
            </w:pPr>
            <w:r>
              <w:rPr>
                <w:rFonts w:cs="Times New Roman"/>
                <w:szCs w:val="24"/>
              </w:rPr>
              <w:t>70</w:t>
            </w:r>
          </w:p>
        </w:tc>
      </w:tr>
      <w:tr w:rsidR="005426D8" w:rsidRPr="00637F58" w14:paraId="1962BC2C" w14:textId="77777777" w:rsidTr="007952A7">
        <w:tc>
          <w:tcPr>
            <w:tcW w:w="7652" w:type="dxa"/>
            <w:hideMark/>
          </w:tcPr>
          <w:p w14:paraId="04B25BC9" w14:textId="77777777" w:rsidR="005426D8" w:rsidRPr="00637F58" w:rsidRDefault="005426D8" w:rsidP="007952A7">
            <w:pPr>
              <w:ind w:left="972"/>
              <w:rPr>
                <w:rFonts w:cs="Times New Roman"/>
                <w:szCs w:val="24"/>
              </w:rPr>
            </w:pPr>
            <w:r w:rsidRPr="00637F58">
              <w:rPr>
                <w:rFonts w:cs="Times New Roman"/>
                <w:szCs w:val="24"/>
              </w:rPr>
              <w:t xml:space="preserve">4.1.4. LEACH protokolü </w:t>
            </w:r>
            <w:proofErr w:type="gramStart"/>
            <w:r w:rsidRPr="00637F58">
              <w:rPr>
                <w:rFonts w:cs="Times New Roman"/>
                <w:szCs w:val="24"/>
              </w:rPr>
              <w:t>…………………………………………..</w:t>
            </w:r>
            <w:proofErr w:type="gramEnd"/>
          </w:p>
        </w:tc>
        <w:tc>
          <w:tcPr>
            <w:tcW w:w="658" w:type="dxa"/>
            <w:hideMark/>
          </w:tcPr>
          <w:p w14:paraId="4977F0EE" w14:textId="0597A3B5" w:rsidR="005426D8" w:rsidRPr="00637F58" w:rsidRDefault="005426D8" w:rsidP="00836C42">
            <w:pPr>
              <w:tabs>
                <w:tab w:val="left" w:pos="3024"/>
              </w:tabs>
              <w:jc w:val="right"/>
              <w:rPr>
                <w:rFonts w:cs="Times New Roman"/>
                <w:szCs w:val="24"/>
              </w:rPr>
            </w:pPr>
            <w:r w:rsidRPr="00637F58">
              <w:rPr>
                <w:rFonts w:cs="Times New Roman"/>
                <w:szCs w:val="24"/>
              </w:rPr>
              <w:t>7</w:t>
            </w:r>
            <w:r w:rsidR="00836C42">
              <w:rPr>
                <w:rFonts w:cs="Times New Roman"/>
                <w:szCs w:val="24"/>
              </w:rPr>
              <w:t>1</w:t>
            </w:r>
          </w:p>
        </w:tc>
      </w:tr>
      <w:tr w:rsidR="005426D8" w:rsidRPr="00637F58" w14:paraId="03BACE8C" w14:textId="77777777" w:rsidTr="007952A7">
        <w:tc>
          <w:tcPr>
            <w:tcW w:w="7652" w:type="dxa"/>
            <w:hideMark/>
          </w:tcPr>
          <w:p w14:paraId="7BD99210" w14:textId="77777777" w:rsidR="005426D8" w:rsidRPr="00637F58" w:rsidRDefault="005426D8" w:rsidP="007952A7">
            <w:pPr>
              <w:ind w:left="972"/>
              <w:rPr>
                <w:rFonts w:cs="Times New Roman"/>
                <w:szCs w:val="24"/>
              </w:rPr>
            </w:pPr>
            <w:r w:rsidRPr="00637F58">
              <w:rPr>
                <w:rFonts w:cs="Times New Roman"/>
                <w:szCs w:val="24"/>
              </w:rPr>
              <w:t xml:space="preserve">4.1.5. IEEE 802.15.4 protokolü </w:t>
            </w:r>
            <w:proofErr w:type="gramStart"/>
            <w:r w:rsidRPr="00637F58">
              <w:rPr>
                <w:rFonts w:cs="Times New Roman"/>
                <w:szCs w:val="24"/>
              </w:rPr>
              <w:t>…………...…….…………………</w:t>
            </w:r>
            <w:proofErr w:type="gramEnd"/>
          </w:p>
        </w:tc>
        <w:tc>
          <w:tcPr>
            <w:tcW w:w="658" w:type="dxa"/>
          </w:tcPr>
          <w:p w14:paraId="64C564D9" w14:textId="77777777" w:rsidR="005426D8" w:rsidRPr="00637F58" w:rsidRDefault="005426D8" w:rsidP="007952A7">
            <w:pPr>
              <w:tabs>
                <w:tab w:val="left" w:pos="3024"/>
              </w:tabs>
              <w:jc w:val="right"/>
              <w:rPr>
                <w:rFonts w:cs="Times New Roman"/>
                <w:szCs w:val="24"/>
              </w:rPr>
            </w:pPr>
            <w:r w:rsidRPr="00637F58">
              <w:rPr>
                <w:rFonts w:cs="Times New Roman"/>
                <w:szCs w:val="24"/>
              </w:rPr>
              <w:t>7</w:t>
            </w:r>
            <w:r>
              <w:rPr>
                <w:rFonts w:cs="Times New Roman"/>
                <w:szCs w:val="24"/>
              </w:rPr>
              <w:t>3</w:t>
            </w:r>
          </w:p>
        </w:tc>
      </w:tr>
      <w:tr w:rsidR="005426D8" w:rsidRPr="00637F58" w14:paraId="6311A463" w14:textId="77777777" w:rsidTr="007952A7">
        <w:tc>
          <w:tcPr>
            <w:tcW w:w="7652" w:type="dxa"/>
            <w:hideMark/>
          </w:tcPr>
          <w:p w14:paraId="3092920C" w14:textId="77777777" w:rsidR="005426D8" w:rsidRPr="00637F58" w:rsidRDefault="005426D8" w:rsidP="007952A7">
            <w:pPr>
              <w:ind w:left="972"/>
              <w:rPr>
                <w:rFonts w:cs="Times New Roman"/>
                <w:szCs w:val="24"/>
              </w:rPr>
            </w:pPr>
            <w:r w:rsidRPr="00637F58">
              <w:rPr>
                <w:rFonts w:cs="Times New Roman"/>
                <w:szCs w:val="24"/>
              </w:rPr>
              <w:t xml:space="preserve">4.1.6. WiseMAC protokolü </w:t>
            </w:r>
            <w:proofErr w:type="gramStart"/>
            <w:r w:rsidRPr="00637F58">
              <w:rPr>
                <w:rFonts w:cs="Times New Roman"/>
                <w:szCs w:val="24"/>
              </w:rPr>
              <w:t>……………….…….………………….</w:t>
            </w:r>
            <w:proofErr w:type="gramEnd"/>
          </w:p>
        </w:tc>
        <w:tc>
          <w:tcPr>
            <w:tcW w:w="658" w:type="dxa"/>
          </w:tcPr>
          <w:p w14:paraId="01F9B140" w14:textId="564B0AD9" w:rsidR="005426D8" w:rsidRPr="00637F58" w:rsidRDefault="005426D8" w:rsidP="007952A7">
            <w:pPr>
              <w:tabs>
                <w:tab w:val="left" w:pos="3024"/>
              </w:tabs>
              <w:jc w:val="right"/>
              <w:rPr>
                <w:rFonts w:cs="Times New Roman"/>
                <w:szCs w:val="24"/>
              </w:rPr>
            </w:pPr>
            <w:r w:rsidRPr="00637F58">
              <w:rPr>
                <w:rFonts w:cs="Times New Roman"/>
                <w:szCs w:val="24"/>
              </w:rPr>
              <w:t>7</w:t>
            </w:r>
            <w:r w:rsidR="00836C42">
              <w:rPr>
                <w:rFonts w:cs="Times New Roman"/>
                <w:szCs w:val="24"/>
              </w:rPr>
              <w:t>3</w:t>
            </w:r>
          </w:p>
        </w:tc>
      </w:tr>
      <w:tr w:rsidR="005426D8" w:rsidRPr="00637F58" w14:paraId="7B2FECCB" w14:textId="77777777" w:rsidTr="007952A7">
        <w:tc>
          <w:tcPr>
            <w:tcW w:w="7652" w:type="dxa"/>
            <w:hideMark/>
          </w:tcPr>
          <w:p w14:paraId="36DC5664" w14:textId="77777777" w:rsidR="005426D8" w:rsidRPr="00637F58" w:rsidRDefault="005426D8" w:rsidP="007952A7">
            <w:pPr>
              <w:ind w:left="612"/>
              <w:rPr>
                <w:rFonts w:cs="Times New Roman"/>
                <w:szCs w:val="24"/>
              </w:rPr>
            </w:pPr>
            <w:r w:rsidRPr="00637F58">
              <w:rPr>
                <w:rFonts w:cs="Times New Roman"/>
                <w:szCs w:val="24"/>
              </w:rPr>
              <w:t xml:space="preserve">4.2. KVAA’lar İçin Önerilen Enerji Verimli OEK Protokolleri </w:t>
            </w:r>
            <w:proofErr w:type="gramStart"/>
            <w:r w:rsidRPr="00637F58">
              <w:rPr>
                <w:rFonts w:cs="Times New Roman"/>
                <w:szCs w:val="24"/>
              </w:rPr>
              <w:t>….…….</w:t>
            </w:r>
            <w:proofErr w:type="gramEnd"/>
          </w:p>
        </w:tc>
        <w:tc>
          <w:tcPr>
            <w:tcW w:w="658" w:type="dxa"/>
          </w:tcPr>
          <w:p w14:paraId="3DEAFE70" w14:textId="77777777" w:rsidR="005426D8" w:rsidRPr="00637F58" w:rsidRDefault="005426D8" w:rsidP="007952A7">
            <w:pPr>
              <w:tabs>
                <w:tab w:val="left" w:pos="3024"/>
              </w:tabs>
              <w:jc w:val="right"/>
              <w:rPr>
                <w:rFonts w:cs="Times New Roman"/>
                <w:szCs w:val="24"/>
              </w:rPr>
            </w:pPr>
            <w:r w:rsidRPr="00637F58">
              <w:rPr>
                <w:rFonts w:cs="Times New Roman"/>
                <w:szCs w:val="24"/>
              </w:rPr>
              <w:t>7</w:t>
            </w:r>
            <w:r>
              <w:rPr>
                <w:rFonts w:cs="Times New Roman"/>
                <w:szCs w:val="24"/>
              </w:rPr>
              <w:t>6</w:t>
            </w:r>
          </w:p>
        </w:tc>
      </w:tr>
      <w:tr w:rsidR="005426D8" w:rsidRPr="00637F58" w14:paraId="630BF9BD" w14:textId="77777777" w:rsidTr="007952A7">
        <w:tc>
          <w:tcPr>
            <w:tcW w:w="7652" w:type="dxa"/>
            <w:hideMark/>
          </w:tcPr>
          <w:p w14:paraId="789C2D57" w14:textId="77777777" w:rsidR="005426D8" w:rsidRPr="00637F58" w:rsidRDefault="005426D8" w:rsidP="007952A7">
            <w:pPr>
              <w:ind w:left="972"/>
              <w:rPr>
                <w:rFonts w:cs="Times New Roman"/>
                <w:szCs w:val="24"/>
              </w:rPr>
            </w:pPr>
            <w:r w:rsidRPr="00637F58">
              <w:rPr>
                <w:rFonts w:cs="Times New Roman"/>
                <w:szCs w:val="24"/>
              </w:rPr>
              <w:t xml:space="preserve">4.2.1. </w:t>
            </w:r>
            <w:proofErr w:type="spellStart"/>
            <w:r w:rsidRPr="00637F58">
              <w:rPr>
                <w:rFonts w:cs="Times New Roman"/>
                <w:szCs w:val="24"/>
              </w:rPr>
              <w:t>BodyMAC</w:t>
            </w:r>
            <w:proofErr w:type="spellEnd"/>
            <w:r w:rsidRPr="00637F58">
              <w:rPr>
                <w:rFonts w:cs="Times New Roman"/>
                <w:szCs w:val="24"/>
              </w:rPr>
              <w:t xml:space="preserve"> protokolü </w:t>
            </w:r>
            <w:proofErr w:type="gramStart"/>
            <w:r w:rsidRPr="00637F58">
              <w:rPr>
                <w:rFonts w:cs="Times New Roman"/>
                <w:szCs w:val="24"/>
              </w:rPr>
              <w:t>………....…………………………..…</w:t>
            </w:r>
            <w:proofErr w:type="gramEnd"/>
          </w:p>
        </w:tc>
        <w:tc>
          <w:tcPr>
            <w:tcW w:w="658" w:type="dxa"/>
          </w:tcPr>
          <w:p w14:paraId="1A845DB7" w14:textId="52952728" w:rsidR="005426D8" w:rsidRPr="00637F58" w:rsidRDefault="005426D8" w:rsidP="00836C42">
            <w:pPr>
              <w:tabs>
                <w:tab w:val="left" w:pos="3024"/>
              </w:tabs>
              <w:jc w:val="right"/>
              <w:rPr>
                <w:rFonts w:cs="Times New Roman"/>
                <w:szCs w:val="24"/>
              </w:rPr>
            </w:pPr>
            <w:r w:rsidRPr="00637F58">
              <w:rPr>
                <w:rFonts w:cs="Times New Roman"/>
                <w:szCs w:val="24"/>
              </w:rPr>
              <w:t>7</w:t>
            </w:r>
            <w:r w:rsidR="00836C42">
              <w:rPr>
                <w:rFonts w:cs="Times New Roman"/>
                <w:szCs w:val="24"/>
              </w:rPr>
              <w:t>6</w:t>
            </w:r>
          </w:p>
        </w:tc>
      </w:tr>
      <w:tr w:rsidR="005426D8" w:rsidRPr="00637F58" w14:paraId="741D5DCD" w14:textId="77777777" w:rsidTr="007952A7">
        <w:tc>
          <w:tcPr>
            <w:tcW w:w="7652" w:type="dxa"/>
            <w:hideMark/>
          </w:tcPr>
          <w:p w14:paraId="5D78B3B5" w14:textId="77777777" w:rsidR="005426D8" w:rsidRPr="00637F58" w:rsidRDefault="005426D8" w:rsidP="007952A7">
            <w:pPr>
              <w:ind w:left="972"/>
              <w:rPr>
                <w:rFonts w:cs="Times New Roman"/>
                <w:szCs w:val="24"/>
              </w:rPr>
            </w:pPr>
            <w:r w:rsidRPr="00637F58">
              <w:rPr>
                <w:rFonts w:cs="Times New Roman"/>
                <w:szCs w:val="24"/>
              </w:rPr>
              <w:t xml:space="preserve">4.2.2. </w:t>
            </w:r>
            <w:proofErr w:type="spellStart"/>
            <w:r w:rsidRPr="00637F58">
              <w:rPr>
                <w:rFonts w:cs="Times New Roman"/>
                <w:szCs w:val="24"/>
              </w:rPr>
              <w:t>MedMAC</w:t>
            </w:r>
            <w:proofErr w:type="spellEnd"/>
            <w:r w:rsidRPr="00637F58">
              <w:rPr>
                <w:rFonts w:cs="Times New Roman"/>
                <w:szCs w:val="24"/>
              </w:rPr>
              <w:t xml:space="preserve"> protokolü </w:t>
            </w:r>
            <w:proofErr w:type="gramStart"/>
            <w:r w:rsidRPr="00637F58">
              <w:rPr>
                <w:rFonts w:cs="Times New Roman"/>
                <w:szCs w:val="24"/>
              </w:rPr>
              <w:t>…..……………………..…………...…</w:t>
            </w:r>
            <w:proofErr w:type="gramEnd"/>
          </w:p>
        </w:tc>
        <w:tc>
          <w:tcPr>
            <w:tcW w:w="658" w:type="dxa"/>
          </w:tcPr>
          <w:p w14:paraId="7A92FDBE" w14:textId="77777777" w:rsidR="005426D8" w:rsidRPr="00637F58" w:rsidRDefault="005426D8" w:rsidP="007952A7">
            <w:pPr>
              <w:tabs>
                <w:tab w:val="left" w:pos="3024"/>
              </w:tabs>
              <w:jc w:val="right"/>
              <w:rPr>
                <w:rFonts w:cs="Times New Roman"/>
                <w:szCs w:val="24"/>
              </w:rPr>
            </w:pPr>
            <w:r w:rsidRPr="00637F58">
              <w:rPr>
                <w:rFonts w:cs="Times New Roman"/>
                <w:szCs w:val="24"/>
              </w:rPr>
              <w:t>7</w:t>
            </w:r>
            <w:r>
              <w:rPr>
                <w:rFonts w:cs="Times New Roman"/>
                <w:szCs w:val="24"/>
              </w:rPr>
              <w:t>7</w:t>
            </w:r>
          </w:p>
        </w:tc>
      </w:tr>
      <w:tr w:rsidR="005426D8" w:rsidRPr="00637F58" w14:paraId="7AB7DAA3" w14:textId="77777777" w:rsidTr="007952A7">
        <w:tc>
          <w:tcPr>
            <w:tcW w:w="7652" w:type="dxa"/>
            <w:hideMark/>
          </w:tcPr>
          <w:p w14:paraId="25A48460" w14:textId="3BB20594" w:rsidR="005426D8" w:rsidRPr="00637F58" w:rsidRDefault="005426D8" w:rsidP="007952A7">
            <w:pPr>
              <w:ind w:left="972"/>
              <w:rPr>
                <w:rFonts w:cs="Times New Roman"/>
                <w:szCs w:val="24"/>
              </w:rPr>
            </w:pPr>
            <w:r w:rsidRPr="00637F58">
              <w:rPr>
                <w:rFonts w:cs="Times New Roman"/>
                <w:szCs w:val="24"/>
              </w:rPr>
              <w:t xml:space="preserve">4.2.3. H-MAC </w:t>
            </w:r>
            <w:r w:rsidR="00E94C3A">
              <w:rPr>
                <w:rFonts w:cs="Times New Roman"/>
                <w:szCs w:val="24"/>
              </w:rPr>
              <w:t>(</w:t>
            </w:r>
            <w:proofErr w:type="spellStart"/>
            <w:r w:rsidR="00E94C3A">
              <w:rPr>
                <w:rFonts w:cs="Times New Roman"/>
                <w:szCs w:val="24"/>
              </w:rPr>
              <w:t>Heartbeat</w:t>
            </w:r>
            <w:proofErr w:type="spellEnd"/>
            <w:r w:rsidR="00E94C3A">
              <w:rPr>
                <w:rFonts w:cs="Times New Roman"/>
                <w:szCs w:val="24"/>
              </w:rPr>
              <w:t xml:space="preserve"> MAC) OEK protokolü </w:t>
            </w:r>
            <w:proofErr w:type="gramStart"/>
            <w:r w:rsidR="00E94C3A">
              <w:rPr>
                <w:rFonts w:cs="Times New Roman"/>
                <w:szCs w:val="24"/>
              </w:rPr>
              <w:t>………………..</w:t>
            </w:r>
            <w:r w:rsidRPr="00637F58">
              <w:rPr>
                <w:rFonts w:cs="Times New Roman"/>
                <w:szCs w:val="24"/>
              </w:rPr>
              <w:t>.</w:t>
            </w:r>
            <w:proofErr w:type="gramEnd"/>
          </w:p>
        </w:tc>
        <w:tc>
          <w:tcPr>
            <w:tcW w:w="658" w:type="dxa"/>
          </w:tcPr>
          <w:p w14:paraId="337716F1" w14:textId="77777777" w:rsidR="005426D8" w:rsidRPr="00637F58" w:rsidRDefault="005426D8" w:rsidP="007952A7">
            <w:pPr>
              <w:tabs>
                <w:tab w:val="left" w:pos="3024"/>
              </w:tabs>
              <w:jc w:val="right"/>
              <w:rPr>
                <w:rFonts w:cs="Times New Roman"/>
                <w:szCs w:val="24"/>
              </w:rPr>
            </w:pPr>
            <w:r w:rsidRPr="00637F58">
              <w:rPr>
                <w:rFonts w:cs="Times New Roman"/>
                <w:szCs w:val="24"/>
              </w:rPr>
              <w:t>7</w:t>
            </w:r>
            <w:r>
              <w:rPr>
                <w:rFonts w:cs="Times New Roman"/>
                <w:szCs w:val="24"/>
              </w:rPr>
              <w:t>8</w:t>
            </w:r>
          </w:p>
        </w:tc>
      </w:tr>
      <w:tr w:rsidR="005426D8" w:rsidRPr="00637F58" w14:paraId="4B7E2E1C" w14:textId="77777777" w:rsidTr="007952A7">
        <w:tc>
          <w:tcPr>
            <w:tcW w:w="7652" w:type="dxa"/>
            <w:hideMark/>
          </w:tcPr>
          <w:p w14:paraId="7A4B9D2B" w14:textId="1FBC300D" w:rsidR="005426D8" w:rsidRPr="00637F58" w:rsidRDefault="005426D8" w:rsidP="00836C42">
            <w:pPr>
              <w:ind w:left="972"/>
              <w:rPr>
                <w:rFonts w:cs="Times New Roman"/>
                <w:szCs w:val="24"/>
              </w:rPr>
            </w:pPr>
            <w:r w:rsidRPr="00637F58">
              <w:rPr>
                <w:rFonts w:cs="Times New Roman"/>
                <w:szCs w:val="24"/>
              </w:rPr>
              <w:t xml:space="preserve">4.2.4. Batarya duyarlı </w:t>
            </w:r>
            <w:r w:rsidR="00836C42">
              <w:rPr>
                <w:rFonts w:cs="Times New Roman"/>
                <w:szCs w:val="24"/>
              </w:rPr>
              <w:t>OEK</w:t>
            </w:r>
            <w:r w:rsidRPr="00637F58">
              <w:rPr>
                <w:rFonts w:cs="Times New Roman"/>
                <w:szCs w:val="24"/>
              </w:rPr>
              <w:t xml:space="preserve"> protokolü </w:t>
            </w:r>
            <w:proofErr w:type="gramStart"/>
            <w:r w:rsidRPr="00637F58">
              <w:rPr>
                <w:rFonts w:cs="Times New Roman"/>
                <w:szCs w:val="24"/>
              </w:rPr>
              <w:t>…</w:t>
            </w:r>
            <w:r w:rsidR="00836C42">
              <w:rPr>
                <w:rFonts w:cs="Times New Roman"/>
                <w:szCs w:val="24"/>
              </w:rPr>
              <w:t>….</w:t>
            </w:r>
            <w:r w:rsidRPr="00637F58">
              <w:rPr>
                <w:rFonts w:cs="Times New Roman"/>
                <w:szCs w:val="24"/>
              </w:rPr>
              <w:t>…………….…………</w:t>
            </w:r>
            <w:proofErr w:type="gramEnd"/>
          </w:p>
        </w:tc>
        <w:tc>
          <w:tcPr>
            <w:tcW w:w="658" w:type="dxa"/>
          </w:tcPr>
          <w:p w14:paraId="41D9617F" w14:textId="77777777" w:rsidR="005426D8" w:rsidRPr="00637F58" w:rsidRDefault="005426D8" w:rsidP="007952A7">
            <w:pPr>
              <w:tabs>
                <w:tab w:val="left" w:pos="3024"/>
              </w:tabs>
              <w:jc w:val="right"/>
              <w:rPr>
                <w:rFonts w:cs="Times New Roman"/>
                <w:szCs w:val="24"/>
              </w:rPr>
            </w:pPr>
            <w:r>
              <w:rPr>
                <w:rFonts w:cs="Times New Roman"/>
                <w:szCs w:val="24"/>
              </w:rPr>
              <w:t>79</w:t>
            </w:r>
          </w:p>
        </w:tc>
      </w:tr>
      <w:tr w:rsidR="005426D8" w:rsidRPr="00637F58" w14:paraId="321C6F71" w14:textId="77777777" w:rsidTr="007952A7">
        <w:tc>
          <w:tcPr>
            <w:tcW w:w="7652" w:type="dxa"/>
            <w:hideMark/>
          </w:tcPr>
          <w:p w14:paraId="42BBD45E" w14:textId="77777777" w:rsidR="005426D8" w:rsidRPr="00637F58" w:rsidRDefault="005426D8" w:rsidP="007952A7">
            <w:pPr>
              <w:ind w:left="972"/>
              <w:rPr>
                <w:rFonts w:cs="Times New Roman"/>
                <w:szCs w:val="24"/>
              </w:rPr>
            </w:pPr>
            <w:r w:rsidRPr="00637F58">
              <w:rPr>
                <w:rFonts w:cs="Times New Roman"/>
                <w:szCs w:val="24"/>
              </w:rPr>
              <w:t xml:space="preserve">4.2.5. Öncelik garantili OEK protokolü </w:t>
            </w:r>
            <w:proofErr w:type="gramStart"/>
            <w:r w:rsidRPr="00637F58">
              <w:rPr>
                <w:rFonts w:cs="Times New Roman"/>
                <w:szCs w:val="24"/>
              </w:rPr>
              <w:t>…………………………...</w:t>
            </w:r>
            <w:proofErr w:type="gramEnd"/>
          </w:p>
        </w:tc>
        <w:tc>
          <w:tcPr>
            <w:tcW w:w="658" w:type="dxa"/>
          </w:tcPr>
          <w:p w14:paraId="3ACEFF14" w14:textId="77777777" w:rsidR="005426D8" w:rsidRPr="00637F58" w:rsidRDefault="005426D8" w:rsidP="007952A7">
            <w:pPr>
              <w:tabs>
                <w:tab w:val="left" w:pos="3024"/>
              </w:tabs>
              <w:jc w:val="right"/>
              <w:rPr>
                <w:rFonts w:cs="Times New Roman"/>
                <w:szCs w:val="24"/>
              </w:rPr>
            </w:pPr>
            <w:r>
              <w:rPr>
                <w:rFonts w:cs="Times New Roman"/>
                <w:szCs w:val="24"/>
              </w:rPr>
              <w:t>80</w:t>
            </w:r>
          </w:p>
        </w:tc>
      </w:tr>
      <w:tr w:rsidR="005426D8" w:rsidRPr="00637F58" w14:paraId="7290CDDB" w14:textId="77777777" w:rsidTr="007952A7">
        <w:tc>
          <w:tcPr>
            <w:tcW w:w="7652" w:type="dxa"/>
            <w:hideMark/>
          </w:tcPr>
          <w:p w14:paraId="07EC1F57" w14:textId="77777777" w:rsidR="005426D8" w:rsidRPr="00637F58" w:rsidRDefault="005426D8" w:rsidP="007952A7">
            <w:pPr>
              <w:ind w:left="972"/>
              <w:rPr>
                <w:rFonts w:cs="Times New Roman"/>
                <w:szCs w:val="24"/>
              </w:rPr>
            </w:pPr>
            <w:r w:rsidRPr="00637F58">
              <w:rPr>
                <w:rFonts w:cs="Times New Roman"/>
                <w:szCs w:val="24"/>
              </w:rPr>
              <w:t xml:space="preserve">4.2.6. Düşük görev döngülü OEK protokolü </w:t>
            </w:r>
            <w:proofErr w:type="gramStart"/>
            <w:r w:rsidRPr="00637F58">
              <w:rPr>
                <w:rFonts w:cs="Times New Roman"/>
                <w:szCs w:val="24"/>
              </w:rPr>
              <w:t>…..........................…..</w:t>
            </w:r>
            <w:proofErr w:type="gramEnd"/>
          </w:p>
        </w:tc>
        <w:tc>
          <w:tcPr>
            <w:tcW w:w="658" w:type="dxa"/>
          </w:tcPr>
          <w:p w14:paraId="087B058E" w14:textId="77777777" w:rsidR="005426D8" w:rsidRPr="00637F58" w:rsidRDefault="005426D8" w:rsidP="007952A7">
            <w:pPr>
              <w:tabs>
                <w:tab w:val="left" w:pos="3024"/>
              </w:tabs>
              <w:jc w:val="right"/>
              <w:rPr>
                <w:rFonts w:cs="Times New Roman"/>
                <w:szCs w:val="24"/>
              </w:rPr>
            </w:pPr>
            <w:r>
              <w:rPr>
                <w:rFonts w:cs="Times New Roman"/>
                <w:szCs w:val="24"/>
              </w:rPr>
              <w:t>81</w:t>
            </w:r>
          </w:p>
        </w:tc>
      </w:tr>
      <w:tr w:rsidR="005426D8" w:rsidRPr="00637F58" w14:paraId="72CAFC85" w14:textId="77777777" w:rsidTr="007952A7">
        <w:tc>
          <w:tcPr>
            <w:tcW w:w="7652" w:type="dxa"/>
            <w:hideMark/>
          </w:tcPr>
          <w:p w14:paraId="38365062" w14:textId="77777777" w:rsidR="005426D8" w:rsidRPr="00637F58" w:rsidRDefault="005426D8" w:rsidP="007952A7">
            <w:pPr>
              <w:ind w:left="972"/>
              <w:rPr>
                <w:rFonts w:cs="Times New Roman"/>
                <w:szCs w:val="24"/>
              </w:rPr>
            </w:pPr>
            <w:r w:rsidRPr="00637F58">
              <w:rPr>
                <w:rFonts w:cs="Times New Roman"/>
                <w:szCs w:val="24"/>
              </w:rPr>
              <w:t xml:space="preserve">4.2.7. Güç verimli OEK protokolü </w:t>
            </w:r>
            <w:proofErr w:type="gramStart"/>
            <w:r w:rsidRPr="00637F58">
              <w:rPr>
                <w:rFonts w:cs="Times New Roman"/>
                <w:szCs w:val="24"/>
              </w:rPr>
              <w:t>…………………….…..………</w:t>
            </w:r>
            <w:proofErr w:type="gramEnd"/>
          </w:p>
        </w:tc>
        <w:tc>
          <w:tcPr>
            <w:tcW w:w="658" w:type="dxa"/>
          </w:tcPr>
          <w:p w14:paraId="16B682F7" w14:textId="77777777" w:rsidR="005426D8" w:rsidRPr="00637F58" w:rsidRDefault="005426D8" w:rsidP="007952A7">
            <w:pPr>
              <w:tabs>
                <w:tab w:val="left" w:pos="3024"/>
              </w:tabs>
              <w:jc w:val="right"/>
              <w:rPr>
                <w:rFonts w:cs="Times New Roman"/>
                <w:szCs w:val="24"/>
              </w:rPr>
            </w:pPr>
            <w:r>
              <w:rPr>
                <w:rFonts w:cs="Times New Roman"/>
                <w:szCs w:val="24"/>
              </w:rPr>
              <w:t>82</w:t>
            </w:r>
          </w:p>
        </w:tc>
      </w:tr>
      <w:tr w:rsidR="005426D8" w:rsidRPr="00637F58" w14:paraId="5D4A8832" w14:textId="77777777" w:rsidTr="007952A7">
        <w:tc>
          <w:tcPr>
            <w:tcW w:w="7652" w:type="dxa"/>
            <w:hideMark/>
          </w:tcPr>
          <w:p w14:paraId="70465C65" w14:textId="77777777" w:rsidR="005426D8" w:rsidRPr="00637F58" w:rsidRDefault="005426D8" w:rsidP="007952A7">
            <w:pPr>
              <w:ind w:left="972"/>
              <w:rPr>
                <w:rFonts w:cs="Times New Roman"/>
                <w:szCs w:val="24"/>
              </w:rPr>
            </w:pPr>
            <w:r w:rsidRPr="00637F58">
              <w:rPr>
                <w:rFonts w:cs="Times New Roman"/>
                <w:szCs w:val="24"/>
              </w:rPr>
              <w:t xml:space="preserve">4.2.8. </w:t>
            </w:r>
            <w:proofErr w:type="spellStart"/>
            <w:r w:rsidRPr="00637F58">
              <w:rPr>
                <w:rFonts w:cs="Times New Roman"/>
                <w:szCs w:val="24"/>
              </w:rPr>
              <w:t>Omeni</w:t>
            </w:r>
            <w:proofErr w:type="spellEnd"/>
            <w:r w:rsidRPr="00637F58">
              <w:rPr>
                <w:rFonts w:cs="Times New Roman"/>
                <w:szCs w:val="24"/>
              </w:rPr>
              <w:t xml:space="preserve"> OEK protokolü </w:t>
            </w:r>
            <w:proofErr w:type="gramStart"/>
            <w:r w:rsidRPr="00637F58">
              <w:rPr>
                <w:rFonts w:cs="Times New Roman"/>
                <w:szCs w:val="24"/>
              </w:rPr>
              <w:t>……………...………..……..…….…</w:t>
            </w:r>
            <w:proofErr w:type="gramEnd"/>
          </w:p>
        </w:tc>
        <w:tc>
          <w:tcPr>
            <w:tcW w:w="658" w:type="dxa"/>
          </w:tcPr>
          <w:p w14:paraId="5653860D" w14:textId="77777777" w:rsidR="005426D8" w:rsidRPr="00637F58" w:rsidRDefault="005426D8" w:rsidP="007952A7">
            <w:pPr>
              <w:tabs>
                <w:tab w:val="left" w:pos="3024"/>
              </w:tabs>
              <w:jc w:val="right"/>
              <w:rPr>
                <w:rFonts w:cs="Times New Roman"/>
                <w:szCs w:val="24"/>
              </w:rPr>
            </w:pPr>
            <w:r>
              <w:rPr>
                <w:rFonts w:cs="Times New Roman"/>
                <w:szCs w:val="24"/>
              </w:rPr>
              <w:t>83</w:t>
            </w:r>
          </w:p>
        </w:tc>
      </w:tr>
      <w:tr w:rsidR="005426D8" w:rsidRPr="00637F58" w14:paraId="75532550" w14:textId="77777777" w:rsidTr="007952A7">
        <w:tc>
          <w:tcPr>
            <w:tcW w:w="7652" w:type="dxa"/>
            <w:hideMark/>
          </w:tcPr>
          <w:p w14:paraId="0F57E073" w14:textId="77777777" w:rsidR="005426D8" w:rsidRPr="00637F58" w:rsidRDefault="005426D8" w:rsidP="007952A7">
            <w:pPr>
              <w:ind w:left="972"/>
              <w:rPr>
                <w:rFonts w:cs="Times New Roman"/>
                <w:szCs w:val="24"/>
              </w:rPr>
            </w:pPr>
            <w:r w:rsidRPr="00637F58">
              <w:rPr>
                <w:rFonts w:cs="Times New Roman"/>
                <w:szCs w:val="24"/>
              </w:rPr>
              <w:t xml:space="preserve">4.2.9. DTDMA </w:t>
            </w:r>
            <w:r>
              <w:rPr>
                <w:rFonts w:cs="Times New Roman"/>
                <w:szCs w:val="24"/>
              </w:rPr>
              <w:t xml:space="preserve">OEK </w:t>
            </w:r>
            <w:r w:rsidRPr="00637F58">
              <w:rPr>
                <w:rFonts w:cs="Times New Roman"/>
                <w:szCs w:val="24"/>
              </w:rPr>
              <w:t xml:space="preserve">protokolü </w:t>
            </w:r>
            <w:proofErr w:type="gramStart"/>
            <w:r w:rsidRPr="00637F58">
              <w:rPr>
                <w:rFonts w:cs="Times New Roman"/>
                <w:szCs w:val="24"/>
              </w:rPr>
              <w:t>……………..……</w:t>
            </w:r>
            <w:r>
              <w:rPr>
                <w:rFonts w:cs="Times New Roman"/>
                <w:szCs w:val="24"/>
              </w:rPr>
              <w:t>…….…...…..…</w:t>
            </w:r>
            <w:proofErr w:type="gramEnd"/>
          </w:p>
        </w:tc>
        <w:tc>
          <w:tcPr>
            <w:tcW w:w="658" w:type="dxa"/>
          </w:tcPr>
          <w:p w14:paraId="394A600A" w14:textId="77777777" w:rsidR="005426D8" w:rsidRPr="00637F58" w:rsidRDefault="005426D8" w:rsidP="007952A7">
            <w:pPr>
              <w:tabs>
                <w:tab w:val="left" w:pos="3024"/>
              </w:tabs>
              <w:jc w:val="right"/>
              <w:rPr>
                <w:rFonts w:cs="Times New Roman"/>
                <w:szCs w:val="24"/>
              </w:rPr>
            </w:pPr>
            <w:r>
              <w:rPr>
                <w:rFonts w:cs="Times New Roman"/>
                <w:szCs w:val="24"/>
              </w:rPr>
              <w:t>84</w:t>
            </w:r>
          </w:p>
        </w:tc>
      </w:tr>
      <w:tr w:rsidR="005426D8" w:rsidRPr="00637F58" w14:paraId="39417C4A" w14:textId="77777777" w:rsidTr="007952A7">
        <w:tc>
          <w:tcPr>
            <w:tcW w:w="7652" w:type="dxa"/>
            <w:hideMark/>
          </w:tcPr>
          <w:p w14:paraId="11CB6B6C" w14:textId="77777777" w:rsidR="005426D8" w:rsidRPr="00637F58" w:rsidRDefault="005426D8" w:rsidP="007952A7">
            <w:pPr>
              <w:ind w:left="972"/>
              <w:rPr>
                <w:rFonts w:cs="Times New Roman"/>
                <w:szCs w:val="24"/>
              </w:rPr>
            </w:pPr>
            <w:r w:rsidRPr="00637F58">
              <w:rPr>
                <w:rFonts w:cs="Times New Roman"/>
                <w:szCs w:val="24"/>
              </w:rPr>
              <w:t xml:space="preserve">4.2.10. DMAC </w:t>
            </w:r>
            <w:r>
              <w:rPr>
                <w:rFonts w:cs="Times New Roman"/>
                <w:szCs w:val="24"/>
              </w:rPr>
              <w:t xml:space="preserve">OEK </w:t>
            </w:r>
            <w:r w:rsidRPr="00637F58">
              <w:rPr>
                <w:rFonts w:cs="Times New Roman"/>
                <w:szCs w:val="24"/>
              </w:rPr>
              <w:t xml:space="preserve">protokolü </w:t>
            </w:r>
            <w:proofErr w:type="gramStart"/>
            <w:r w:rsidRPr="00637F58">
              <w:rPr>
                <w:rFonts w:cs="Times New Roman"/>
                <w:szCs w:val="24"/>
              </w:rPr>
              <w:t>………………...………</w:t>
            </w:r>
            <w:r>
              <w:rPr>
                <w:rFonts w:cs="Times New Roman"/>
                <w:szCs w:val="24"/>
              </w:rPr>
              <w:t>…….........</w:t>
            </w:r>
            <w:proofErr w:type="gramEnd"/>
          </w:p>
        </w:tc>
        <w:tc>
          <w:tcPr>
            <w:tcW w:w="658" w:type="dxa"/>
          </w:tcPr>
          <w:p w14:paraId="43E4BD5D" w14:textId="77777777" w:rsidR="005426D8" w:rsidRPr="00637F58" w:rsidRDefault="005426D8" w:rsidP="007952A7">
            <w:pPr>
              <w:tabs>
                <w:tab w:val="left" w:pos="3024"/>
              </w:tabs>
              <w:jc w:val="right"/>
              <w:rPr>
                <w:rFonts w:cs="Times New Roman"/>
                <w:szCs w:val="24"/>
              </w:rPr>
            </w:pPr>
            <w:r>
              <w:rPr>
                <w:rFonts w:cs="Times New Roman"/>
                <w:szCs w:val="24"/>
              </w:rPr>
              <w:t>84</w:t>
            </w:r>
          </w:p>
        </w:tc>
      </w:tr>
      <w:tr w:rsidR="005426D8" w:rsidRPr="00637F58" w14:paraId="3955E2E2" w14:textId="77777777" w:rsidTr="007952A7">
        <w:tc>
          <w:tcPr>
            <w:tcW w:w="7652" w:type="dxa"/>
            <w:hideMark/>
          </w:tcPr>
          <w:p w14:paraId="204A051E" w14:textId="1CA0FC65" w:rsidR="005426D8" w:rsidRPr="00637F58" w:rsidRDefault="005426D8" w:rsidP="0067591B">
            <w:pPr>
              <w:ind w:left="972"/>
              <w:rPr>
                <w:rFonts w:cs="Times New Roman"/>
                <w:szCs w:val="24"/>
              </w:rPr>
            </w:pPr>
            <w:r w:rsidRPr="00637F58">
              <w:rPr>
                <w:rFonts w:cs="Times New Roman"/>
                <w:szCs w:val="24"/>
              </w:rPr>
              <w:t>4.2.11.</w:t>
            </w:r>
            <w:r>
              <w:rPr>
                <w:rFonts w:cs="Times New Roman"/>
                <w:szCs w:val="24"/>
              </w:rPr>
              <w:t>Ta-MAC</w:t>
            </w:r>
            <w:r w:rsidRPr="00637F58">
              <w:rPr>
                <w:rFonts w:cs="Times New Roman"/>
                <w:szCs w:val="24"/>
              </w:rPr>
              <w:t xml:space="preserve"> </w:t>
            </w:r>
            <w:r>
              <w:rPr>
                <w:rFonts w:cs="Times New Roman"/>
                <w:szCs w:val="24"/>
              </w:rPr>
              <w:t xml:space="preserve">OEK </w:t>
            </w:r>
            <w:r w:rsidRPr="00637F58">
              <w:rPr>
                <w:rFonts w:cs="Times New Roman"/>
                <w:szCs w:val="24"/>
              </w:rPr>
              <w:t xml:space="preserve">protokolü </w:t>
            </w:r>
            <w:proofErr w:type="gramStart"/>
            <w:r w:rsidRPr="00637F58">
              <w:rPr>
                <w:rFonts w:cs="Times New Roman"/>
                <w:szCs w:val="24"/>
              </w:rPr>
              <w:t>…</w:t>
            </w:r>
            <w:r w:rsidR="0067591B">
              <w:rPr>
                <w:rFonts w:cs="Times New Roman"/>
                <w:szCs w:val="24"/>
              </w:rPr>
              <w:t>.</w:t>
            </w:r>
            <w:r w:rsidRPr="00637F58">
              <w:rPr>
                <w:rFonts w:cs="Times New Roman"/>
                <w:szCs w:val="24"/>
              </w:rPr>
              <w:t>……………..……………</w:t>
            </w:r>
            <w:r>
              <w:rPr>
                <w:rFonts w:cs="Times New Roman"/>
                <w:szCs w:val="24"/>
              </w:rPr>
              <w:t>……</w:t>
            </w:r>
            <w:proofErr w:type="gramEnd"/>
          </w:p>
        </w:tc>
        <w:tc>
          <w:tcPr>
            <w:tcW w:w="658" w:type="dxa"/>
          </w:tcPr>
          <w:p w14:paraId="52B30865" w14:textId="77777777" w:rsidR="005426D8" w:rsidRPr="00637F58" w:rsidRDefault="005426D8" w:rsidP="007952A7">
            <w:pPr>
              <w:tabs>
                <w:tab w:val="left" w:pos="3024"/>
              </w:tabs>
              <w:jc w:val="right"/>
              <w:rPr>
                <w:rFonts w:cs="Times New Roman"/>
                <w:szCs w:val="24"/>
              </w:rPr>
            </w:pPr>
            <w:r w:rsidRPr="00637F58">
              <w:rPr>
                <w:rFonts w:cs="Times New Roman"/>
                <w:szCs w:val="24"/>
              </w:rPr>
              <w:t>8</w:t>
            </w:r>
            <w:r>
              <w:rPr>
                <w:rFonts w:cs="Times New Roman"/>
                <w:szCs w:val="24"/>
              </w:rPr>
              <w:t>5</w:t>
            </w:r>
          </w:p>
        </w:tc>
      </w:tr>
      <w:tr w:rsidR="005426D8" w:rsidRPr="00637F58" w14:paraId="02EE0DCD" w14:textId="77777777" w:rsidTr="007952A7">
        <w:tc>
          <w:tcPr>
            <w:tcW w:w="7652" w:type="dxa"/>
          </w:tcPr>
          <w:p w14:paraId="2EEDC9ED" w14:textId="77777777" w:rsidR="005426D8" w:rsidRPr="00637F58" w:rsidRDefault="005426D8" w:rsidP="007952A7">
            <w:pPr>
              <w:ind w:left="972"/>
              <w:rPr>
                <w:rFonts w:cs="Times New Roman"/>
                <w:szCs w:val="24"/>
              </w:rPr>
            </w:pPr>
          </w:p>
        </w:tc>
        <w:tc>
          <w:tcPr>
            <w:tcW w:w="658" w:type="dxa"/>
          </w:tcPr>
          <w:p w14:paraId="73684A0F" w14:textId="77777777" w:rsidR="005426D8" w:rsidRPr="00637F58" w:rsidRDefault="005426D8" w:rsidP="007952A7">
            <w:pPr>
              <w:tabs>
                <w:tab w:val="left" w:pos="3024"/>
              </w:tabs>
              <w:jc w:val="right"/>
              <w:rPr>
                <w:rFonts w:cs="Times New Roman"/>
                <w:szCs w:val="24"/>
              </w:rPr>
            </w:pPr>
          </w:p>
        </w:tc>
      </w:tr>
      <w:tr w:rsidR="005426D8" w:rsidRPr="00637F58" w14:paraId="725140E8" w14:textId="77777777" w:rsidTr="007952A7">
        <w:tc>
          <w:tcPr>
            <w:tcW w:w="7652" w:type="dxa"/>
            <w:hideMark/>
          </w:tcPr>
          <w:p w14:paraId="019417C4" w14:textId="77777777" w:rsidR="005426D8" w:rsidRPr="00637F58" w:rsidRDefault="005426D8" w:rsidP="007952A7">
            <w:pPr>
              <w:rPr>
                <w:rFonts w:cs="Times New Roman"/>
                <w:szCs w:val="24"/>
              </w:rPr>
            </w:pPr>
            <w:r w:rsidRPr="00637F58">
              <w:rPr>
                <w:rFonts w:cs="Times New Roman"/>
                <w:szCs w:val="24"/>
              </w:rPr>
              <w:t>BÖLÜM 5.</w:t>
            </w:r>
          </w:p>
        </w:tc>
        <w:tc>
          <w:tcPr>
            <w:tcW w:w="658" w:type="dxa"/>
          </w:tcPr>
          <w:p w14:paraId="296066B7" w14:textId="77777777" w:rsidR="005426D8" w:rsidRPr="00637F58" w:rsidRDefault="005426D8" w:rsidP="007952A7">
            <w:pPr>
              <w:tabs>
                <w:tab w:val="left" w:pos="3024"/>
              </w:tabs>
              <w:jc w:val="right"/>
              <w:rPr>
                <w:rFonts w:cs="Times New Roman"/>
                <w:szCs w:val="24"/>
              </w:rPr>
            </w:pPr>
          </w:p>
        </w:tc>
      </w:tr>
      <w:tr w:rsidR="005426D8" w:rsidRPr="00637F58" w14:paraId="00EBC58A" w14:textId="77777777" w:rsidTr="007952A7">
        <w:tc>
          <w:tcPr>
            <w:tcW w:w="7652" w:type="dxa"/>
            <w:hideMark/>
          </w:tcPr>
          <w:p w14:paraId="3233E773" w14:textId="55EEFB9E" w:rsidR="005426D8" w:rsidRPr="00637F58" w:rsidRDefault="005426D8" w:rsidP="006C7FCA">
            <w:pPr>
              <w:rPr>
                <w:rFonts w:cs="Times New Roman"/>
                <w:szCs w:val="24"/>
              </w:rPr>
            </w:pPr>
            <w:r w:rsidRPr="00637F58">
              <w:rPr>
                <w:rFonts w:cs="Times New Roman"/>
                <w:szCs w:val="24"/>
              </w:rPr>
              <w:t xml:space="preserve">isMAC: KVAA’LAR İÇİN UYARLANABİLİR </w:t>
            </w:r>
            <w:r w:rsidR="006C7FCA">
              <w:rPr>
                <w:rFonts w:cs="Times New Roman"/>
                <w:szCs w:val="24"/>
              </w:rPr>
              <w:t>DİNA</w:t>
            </w:r>
            <w:r w:rsidR="006F72A7">
              <w:rPr>
                <w:rFonts w:cs="Times New Roman"/>
                <w:szCs w:val="24"/>
              </w:rPr>
              <w:t>MİK LİDER VE ÇAKIŞMA ÖNLEME TEM</w:t>
            </w:r>
            <w:r w:rsidR="006C7FCA">
              <w:rPr>
                <w:rFonts w:cs="Times New Roman"/>
                <w:szCs w:val="24"/>
              </w:rPr>
              <w:t xml:space="preserve">ELLİ ÇOKLU KANAL DESTEKLİ OEK PROTOKOLÜ </w:t>
            </w:r>
            <w:proofErr w:type="gramStart"/>
            <w:r w:rsidR="006C7FCA">
              <w:rPr>
                <w:rFonts w:cs="Times New Roman"/>
                <w:szCs w:val="24"/>
              </w:rPr>
              <w:t>……………………...............</w:t>
            </w:r>
            <w:r w:rsidRPr="00637F58">
              <w:rPr>
                <w:rFonts w:cs="Times New Roman"/>
                <w:szCs w:val="24"/>
              </w:rPr>
              <w:t>…………..…….........................</w:t>
            </w:r>
            <w:proofErr w:type="gramEnd"/>
          </w:p>
        </w:tc>
        <w:tc>
          <w:tcPr>
            <w:tcW w:w="658" w:type="dxa"/>
          </w:tcPr>
          <w:p w14:paraId="5F8064A6" w14:textId="77777777" w:rsidR="006C7FCA" w:rsidRDefault="005426D8" w:rsidP="007952A7">
            <w:pPr>
              <w:tabs>
                <w:tab w:val="left" w:pos="3024"/>
              </w:tabs>
              <w:jc w:val="right"/>
              <w:rPr>
                <w:rFonts w:cs="Times New Roman"/>
                <w:szCs w:val="24"/>
              </w:rPr>
            </w:pPr>
            <w:r w:rsidRPr="00637F58">
              <w:rPr>
                <w:rFonts w:cs="Times New Roman"/>
                <w:szCs w:val="24"/>
              </w:rPr>
              <w:br/>
            </w:r>
          </w:p>
          <w:p w14:paraId="0C42FCE0" w14:textId="5BA22452" w:rsidR="005426D8" w:rsidRPr="00637F58" w:rsidRDefault="005426D8" w:rsidP="007952A7">
            <w:pPr>
              <w:tabs>
                <w:tab w:val="left" w:pos="3024"/>
              </w:tabs>
              <w:jc w:val="right"/>
              <w:rPr>
                <w:rFonts w:cs="Times New Roman"/>
                <w:szCs w:val="24"/>
              </w:rPr>
            </w:pPr>
            <w:r>
              <w:rPr>
                <w:rFonts w:cs="Times New Roman"/>
                <w:szCs w:val="24"/>
              </w:rPr>
              <w:t>88</w:t>
            </w:r>
          </w:p>
        </w:tc>
      </w:tr>
      <w:tr w:rsidR="005426D8" w:rsidRPr="00637F58" w14:paraId="7F9D5CC7" w14:textId="77777777" w:rsidTr="007952A7">
        <w:tc>
          <w:tcPr>
            <w:tcW w:w="7652" w:type="dxa"/>
            <w:hideMark/>
          </w:tcPr>
          <w:p w14:paraId="70060065" w14:textId="77777777" w:rsidR="005426D8" w:rsidRPr="00637F58" w:rsidRDefault="005426D8" w:rsidP="007952A7">
            <w:pPr>
              <w:ind w:left="612"/>
              <w:rPr>
                <w:rFonts w:cs="Times New Roman"/>
                <w:szCs w:val="24"/>
              </w:rPr>
            </w:pPr>
            <w:r w:rsidRPr="00637F58">
              <w:rPr>
                <w:rFonts w:cs="Times New Roman"/>
                <w:szCs w:val="24"/>
              </w:rPr>
              <w:t xml:space="preserve">5.1. isMAC Haberleşme Altyapısı </w:t>
            </w:r>
            <w:proofErr w:type="gramStart"/>
            <w:r w:rsidRPr="00637F58">
              <w:rPr>
                <w:rFonts w:cs="Times New Roman"/>
                <w:szCs w:val="24"/>
              </w:rPr>
              <w:t>..........................................................</w:t>
            </w:r>
            <w:proofErr w:type="gramEnd"/>
          </w:p>
        </w:tc>
        <w:tc>
          <w:tcPr>
            <w:tcW w:w="658" w:type="dxa"/>
            <w:hideMark/>
          </w:tcPr>
          <w:p w14:paraId="314A048D" w14:textId="77777777" w:rsidR="005426D8" w:rsidRPr="00637F58" w:rsidRDefault="005426D8" w:rsidP="007952A7">
            <w:pPr>
              <w:tabs>
                <w:tab w:val="left" w:pos="3024"/>
              </w:tabs>
              <w:jc w:val="right"/>
              <w:rPr>
                <w:rFonts w:cs="Times New Roman"/>
                <w:szCs w:val="24"/>
              </w:rPr>
            </w:pPr>
            <w:r>
              <w:rPr>
                <w:rFonts w:cs="Times New Roman"/>
                <w:szCs w:val="24"/>
              </w:rPr>
              <w:t>90</w:t>
            </w:r>
          </w:p>
        </w:tc>
      </w:tr>
      <w:tr w:rsidR="005426D8" w:rsidRPr="00637F58" w14:paraId="787E352D" w14:textId="77777777" w:rsidTr="007952A7">
        <w:tc>
          <w:tcPr>
            <w:tcW w:w="7652" w:type="dxa"/>
            <w:hideMark/>
          </w:tcPr>
          <w:p w14:paraId="52FD2A0A" w14:textId="77777777" w:rsidR="005426D8" w:rsidRPr="00637F58" w:rsidRDefault="005426D8" w:rsidP="007952A7">
            <w:pPr>
              <w:ind w:left="972"/>
              <w:rPr>
                <w:rFonts w:cs="Times New Roman"/>
                <w:szCs w:val="24"/>
              </w:rPr>
            </w:pPr>
            <w:r w:rsidRPr="00637F58">
              <w:rPr>
                <w:rFonts w:cs="Times New Roman"/>
                <w:szCs w:val="24"/>
              </w:rPr>
              <w:t xml:space="preserve">5.1.1. KVAA içi ve KVAA’lar arası haberleşme </w:t>
            </w:r>
            <w:proofErr w:type="gramStart"/>
            <w:r w:rsidRPr="00637F58">
              <w:rPr>
                <w:rFonts w:cs="Times New Roman"/>
                <w:szCs w:val="24"/>
              </w:rPr>
              <w:t>………………...…</w:t>
            </w:r>
            <w:proofErr w:type="gramEnd"/>
          </w:p>
        </w:tc>
        <w:tc>
          <w:tcPr>
            <w:tcW w:w="658" w:type="dxa"/>
            <w:hideMark/>
          </w:tcPr>
          <w:p w14:paraId="5542A343" w14:textId="77777777" w:rsidR="005426D8" w:rsidRPr="00637F58" w:rsidRDefault="005426D8" w:rsidP="007952A7">
            <w:pPr>
              <w:tabs>
                <w:tab w:val="left" w:pos="3024"/>
              </w:tabs>
              <w:jc w:val="right"/>
              <w:rPr>
                <w:rFonts w:cs="Times New Roman"/>
                <w:szCs w:val="24"/>
              </w:rPr>
            </w:pPr>
            <w:r w:rsidRPr="00637F58">
              <w:rPr>
                <w:rFonts w:cs="Times New Roman"/>
                <w:szCs w:val="24"/>
              </w:rPr>
              <w:t>9</w:t>
            </w:r>
            <w:r>
              <w:rPr>
                <w:rFonts w:cs="Times New Roman"/>
                <w:szCs w:val="24"/>
              </w:rPr>
              <w:t>2</w:t>
            </w:r>
          </w:p>
        </w:tc>
      </w:tr>
      <w:tr w:rsidR="005426D8" w:rsidRPr="00637F58" w14:paraId="3D3D49BB" w14:textId="77777777" w:rsidTr="007952A7">
        <w:tc>
          <w:tcPr>
            <w:tcW w:w="7652" w:type="dxa"/>
            <w:hideMark/>
          </w:tcPr>
          <w:p w14:paraId="1CCAF882" w14:textId="77777777" w:rsidR="005426D8" w:rsidRPr="00637F58" w:rsidRDefault="005426D8" w:rsidP="007952A7">
            <w:pPr>
              <w:ind w:left="972"/>
              <w:rPr>
                <w:rFonts w:cs="Times New Roman"/>
                <w:szCs w:val="24"/>
              </w:rPr>
            </w:pPr>
            <w:r w:rsidRPr="00637F58">
              <w:rPr>
                <w:rFonts w:cs="Times New Roman"/>
                <w:szCs w:val="24"/>
              </w:rPr>
              <w:t xml:space="preserve">5.1.2. isMAC çerçeve yapısı </w:t>
            </w:r>
            <w:proofErr w:type="gramStart"/>
            <w:r w:rsidRPr="00637F58">
              <w:rPr>
                <w:rFonts w:cs="Times New Roman"/>
                <w:szCs w:val="24"/>
              </w:rPr>
              <w:t>..……………………..………….....…</w:t>
            </w:r>
            <w:proofErr w:type="gramEnd"/>
          </w:p>
        </w:tc>
        <w:tc>
          <w:tcPr>
            <w:tcW w:w="658" w:type="dxa"/>
            <w:hideMark/>
          </w:tcPr>
          <w:p w14:paraId="31AC6221" w14:textId="77777777" w:rsidR="005426D8" w:rsidRPr="00637F58" w:rsidRDefault="005426D8" w:rsidP="007952A7">
            <w:pPr>
              <w:tabs>
                <w:tab w:val="left" w:pos="3024"/>
              </w:tabs>
              <w:jc w:val="right"/>
              <w:rPr>
                <w:rFonts w:cs="Times New Roman"/>
                <w:szCs w:val="24"/>
              </w:rPr>
            </w:pPr>
            <w:r w:rsidRPr="00637F58">
              <w:rPr>
                <w:rFonts w:cs="Times New Roman"/>
                <w:szCs w:val="24"/>
              </w:rPr>
              <w:t>9</w:t>
            </w:r>
            <w:r>
              <w:rPr>
                <w:rFonts w:cs="Times New Roman"/>
                <w:szCs w:val="24"/>
              </w:rPr>
              <w:t>3</w:t>
            </w:r>
          </w:p>
        </w:tc>
      </w:tr>
      <w:tr w:rsidR="005426D8" w:rsidRPr="00637F58" w14:paraId="08E05CDB" w14:textId="77777777" w:rsidTr="007952A7">
        <w:tc>
          <w:tcPr>
            <w:tcW w:w="7652" w:type="dxa"/>
            <w:hideMark/>
          </w:tcPr>
          <w:p w14:paraId="7342582F" w14:textId="77777777" w:rsidR="005426D8" w:rsidRPr="00637F58" w:rsidRDefault="005426D8" w:rsidP="007952A7">
            <w:pPr>
              <w:ind w:left="972"/>
              <w:rPr>
                <w:rFonts w:cs="Times New Roman"/>
                <w:szCs w:val="24"/>
              </w:rPr>
            </w:pPr>
            <w:r w:rsidRPr="00637F58">
              <w:rPr>
                <w:rFonts w:cs="Times New Roman"/>
                <w:szCs w:val="24"/>
              </w:rPr>
              <w:t xml:space="preserve">5.1.3. isMAC haberleşme kanalı yönetimi </w:t>
            </w:r>
            <w:proofErr w:type="gramStart"/>
            <w:r w:rsidRPr="00637F58">
              <w:rPr>
                <w:rFonts w:cs="Times New Roman"/>
                <w:szCs w:val="24"/>
              </w:rPr>
              <w:t>……………………..….</w:t>
            </w:r>
            <w:proofErr w:type="gramEnd"/>
          </w:p>
        </w:tc>
        <w:tc>
          <w:tcPr>
            <w:tcW w:w="658" w:type="dxa"/>
            <w:hideMark/>
          </w:tcPr>
          <w:p w14:paraId="533DE754" w14:textId="77777777" w:rsidR="005426D8" w:rsidRPr="00637F58" w:rsidRDefault="005426D8" w:rsidP="007952A7">
            <w:pPr>
              <w:tabs>
                <w:tab w:val="left" w:pos="3024"/>
              </w:tabs>
              <w:jc w:val="right"/>
              <w:rPr>
                <w:rFonts w:cs="Times New Roman"/>
                <w:szCs w:val="24"/>
              </w:rPr>
            </w:pPr>
            <w:r w:rsidRPr="00637F58">
              <w:rPr>
                <w:rFonts w:cs="Times New Roman"/>
                <w:szCs w:val="24"/>
              </w:rPr>
              <w:t>9</w:t>
            </w:r>
            <w:r>
              <w:rPr>
                <w:rFonts w:cs="Times New Roman"/>
                <w:szCs w:val="24"/>
              </w:rPr>
              <w:t>7</w:t>
            </w:r>
          </w:p>
        </w:tc>
      </w:tr>
      <w:tr w:rsidR="005426D8" w:rsidRPr="00637F58" w14:paraId="1BE5606F" w14:textId="77777777" w:rsidTr="007952A7">
        <w:tc>
          <w:tcPr>
            <w:tcW w:w="7652" w:type="dxa"/>
            <w:hideMark/>
          </w:tcPr>
          <w:p w14:paraId="22570125" w14:textId="520AF205" w:rsidR="005426D8" w:rsidRPr="00637F58" w:rsidRDefault="005426D8" w:rsidP="007952A7">
            <w:pPr>
              <w:ind w:left="972"/>
              <w:rPr>
                <w:rFonts w:cs="Times New Roman"/>
                <w:szCs w:val="24"/>
              </w:rPr>
            </w:pPr>
            <w:r w:rsidRPr="00637F58">
              <w:rPr>
                <w:rFonts w:cs="Times New Roman"/>
                <w:szCs w:val="24"/>
              </w:rPr>
              <w:t xml:space="preserve">5.1.4. Çakışma önleme </w:t>
            </w:r>
            <w:r w:rsidR="00260D39" w:rsidRPr="00637F58">
              <w:rPr>
                <w:rFonts w:cs="Times New Roman"/>
                <w:szCs w:val="24"/>
              </w:rPr>
              <w:t>mekanizması</w:t>
            </w:r>
            <w:r w:rsidRPr="00637F58">
              <w:rPr>
                <w:rFonts w:cs="Times New Roman"/>
                <w:szCs w:val="24"/>
              </w:rPr>
              <w:t xml:space="preserve"> </w:t>
            </w:r>
            <w:proofErr w:type="gramStart"/>
            <w:r w:rsidRPr="00637F58">
              <w:rPr>
                <w:rFonts w:cs="Times New Roman"/>
                <w:szCs w:val="24"/>
              </w:rPr>
              <w:t>…………………..……….…</w:t>
            </w:r>
            <w:proofErr w:type="gramEnd"/>
          </w:p>
        </w:tc>
        <w:tc>
          <w:tcPr>
            <w:tcW w:w="658" w:type="dxa"/>
            <w:hideMark/>
          </w:tcPr>
          <w:p w14:paraId="7ED3BC22" w14:textId="77777777" w:rsidR="005426D8" w:rsidRPr="00637F58" w:rsidRDefault="005426D8" w:rsidP="007952A7">
            <w:pPr>
              <w:tabs>
                <w:tab w:val="left" w:pos="3024"/>
              </w:tabs>
              <w:jc w:val="right"/>
              <w:rPr>
                <w:rFonts w:cs="Times New Roman"/>
                <w:szCs w:val="24"/>
              </w:rPr>
            </w:pPr>
            <w:r w:rsidRPr="00637F58">
              <w:rPr>
                <w:rFonts w:cs="Times New Roman"/>
                <w:szCs w:val="24"/>
              </w:rPr>
              <w:t>9</w:t>
            </w:r>
            <w:r>
              <w:rPr>
                <w:rFonts w:cs="Times New Roman"/>
                <w:szCs w:val="24"/>
              </w:rPr>
              <w:t>7</w:t>
            </w:r>
          </w:p>
        </w:tc>
      </w:tr>
      <w:tr w:rsidR="005426D8" w:rsidRPr="00637F58" w14:paraId="6BDBE738" w14:textId="77777777" w:rsidTr="007952A7">
        <w:tc>
          <w:tcPr>
            <w:tcW w:w="7652" w:type="dxa"/>
            <w:hideMark/>
          </w:tcPr>
          <w:p w14:paraId="49B1545F" w14:textId="77777777" w:rsidR="005426D8" w:rsidRPr="00637F58" w:rsidRDefault="005426D8" w:rsidP="007952A7">
            <w:pPr>
              <w:ind w:left="972"/>
              <w:rPr>
                <w:rFonts w:cs="Times New Roman"/>
                <w:szCs w:val="24"/>
              </w:rPr>
            </w:pPr>
            <w:r w:rsidRPr="00637F58">
              <w:rPr>
                <w:rFonts w:cs="Times New Roman"/>
                <w:szCs w:val="24"/>
              </w:rPr>
              <w:lastRenderedPageBreak/>
              <w:t xml:space="preserve">5.1.5. Koordinatör düğüm atama ve döndürme mekanizması </w:t>
            </w:r>
            <w:proofErr w:type="gramStart"/>
            <w:r w:rsidRPr="00637F58">
              <w:rPr>
                <w:rFonts w:cs="Times New Roman"/>
                <w:szCs w:val="24"/>
              </w:rPr>
              <w:t>……..</w:t>
            </w:r>
            <w:proofErr w:type="gramEnd"/>
          </w:p>
        </w:tc>
        <w:tc>
          <w:tcPr>
            <w:tcW w:w="658" w:type="dxa"/>
          </w:tcPr>
          <w:p w14:paraId="32FE9661" w14:textId="77777777" w:rsidR="005426D8" w:rsidRPr="00637F58" w:rsidRDefault="005426D8" w:rsidP="007952A7">
            <w:pPr>
              <w:tabs>
                <w:tab w:val="left" w:pos="3024"/>
              </w:tabs>
              <w:jc w:val="right"/>
              <w:rPr>
                <w:rFonts w:cs="Times New Roman"/>
                <w:szCs w:val="24"/>
              </w:rPr>
            </w:pPr>
            <w:r>
              <w:rPr>
                <w:rFonts w:cs="Times New Roman"/>
                <w:szCs w:val="24"/>
              </w:rPr>
              <w:t>99</w:t>
            </w:r>
          </w:p>
        </w:tc>
      </w:tr>
      <w:tr w:rsidR="005426D8" w:rsidRPr="00637F58" w14:paraId="3B3DF1B1" w14:textId="77777777" w:rsidTr="007952A7">
        <w:tc>
          <w:tcPr>
            <w:tcW w:w="7652" w:type="dxa"/>
            <w:hideMark/>
          </w:tcPr>
          <w:p w14:paraId="6E424355" w14:textId="77777777" w:rsidR="005426D8" w:rsidRPr="00637F58" w:rsidRDefault="005426D8" w:rsidP="007952A7">
            <w:pPr>
              <w:ind w:left="601"/>
              <w:rPr>
                <w:rFonts w:cs="Times New Roman"/>
                <w:szCs w:val="24"/>
              </w:rPr>
            </w:pPr>
            <w:r w:rsidRPr="00637F58">
              <w:rPr>
                <w:rFonts w:cs="Times New Roman"/>
                <w:szCs w:val="24"/>
              </w:rPr>
              <w:t xml:space="preserve">5.2. Kullanılan Benzetim Yazılımı (OPNET Modeler) </w:t>
            </w:r>
            <w:proofErr w:type="gramStart"/>
            <w:r w:rsidRPr="00637F58">
              <w:rPr>
                <w:rFonts w:cs="Times New Roman"/>
                <w:szCs w:val="24"/>
              </w:rPr>
              <w:t>...........................</w:t>
            </w:r>
            <w:proofErr w:type="gramEnd"/>
          </w:p>
        </w:tc>
        <w:tc>
          <w:tcPr>
            <w:tcW w:w="658" w:type="dxa"/>
          </w:tcPr>
          <w:p w14:paraId="7F1DF49C" w14:textId="77777777" w:rsidR="005426D8" w:rsidRPr="00637F58" w:rsidRDefault="005426D8" w:rsidP="007952A7">
            <w:pPr>
              <w:tabs>
                <w:tab w:val="left" w:pos="3024"/>
              </w:tabs>
              <w:jc w:val="right"/>
              <w:rPr>
                <w:rFonts w:cs="Times New Roman"/>
                <w:szCs w:val="24"/>
              </w:rPr>
            </w:pPr>
            <w:r>
              <w:rPr>
                <w:rFonts w:cs="Times New Roman"/>
                <w:szCs w:val="24"/>
              </w:rPr>
              <w:t>100</w:t>
            </w:r>
          </w:p>
        </w:tc>
      </w:tr>
      <w:tr w:rsidR="005426D8" w:rsidRPr="00637F58" w14:paraId="18C889F6" w14:textId="77777777" w:rsidTr="007952A7">
        <w:tc>
          <w:tcPr>
            <w:tcW w:w="7652" w:type="dxa"/>
            <w:hideMark/>
          </w:tcPr>
          <w:p w14:paraId="526DF83A" w14:textId="77777777" w:rsidR="005426D8" w:rsidRPr="00637F58" w:rsidRDefault="005426D8" w:rsidP="007952A7">
            <w:pPr>
              <w:ind w:left="601"/>
              <w:rPr>
                <w:rFonts w:cs="Times New Roman"/>
                <w:szCs w:val="24"/>
              </w:rPr>
            </w:pPr>
            <w:r w:rsidRPr="00637F58">
              <w:rPr>
                <w:rFonts w:cs="Times New Roman"/>
                <w:szCs w:val="24"/>
              </w:rPr>
              <w:t xml:space="preserve">5.3. isMAC Protokolünün OPNET Benzetim Modeli </w:t>
            </w:r>
            <w:proofErr w:type="gramStart"/>
            <w:r w:rsidRPr="00637F58">
              <w:rPr>
                <w:rFonts w:cs="Times New Roman"/>
                <w:szCs w:val="24"/>
              </w:rPr>
              <w:t>……….………...</w:t>
            </w:r>
            <w:proofErr w:type="gramEnd"/>
          </w:p>
        </w:tc>
        <w:tc>
          <w:tcPr>
            <w:tcW w:w="658" w:type="dxa"/>
          </w:tcPr>
          <w:p w14:paraId="5FD8BC9C" w14:textId="77777777" w:rsidR="005426D8" w:rsidRPr="00637F58" w:rsidRDefault="005426D8" w:rsidP="007952A7">
            <w:pPr>
              <w:tabs>
                <w:tab w:val="left" w:pos="3024"/>
              </w:tabs>
              <w:jc w:val="right"/>
              <w:rPr>
                <w:rFonts w:cs="Times New Roman"/>
                <w:szCs w:val="24"/>
              </w:rPr>
            </w:pPr>
            <w:r w:rsidRPr="00637F58">
              <w:rPr>
                <w:rFonts w:cs="Times New Roman"/>
                <w:szCs w:val="24"/>
              </w:rPr>
              <w:t>10</w:t>
            </w:r>
            <w:r>
              <w:rPr>
                <w:rFonts w:cs="Times New Roman"/>
                <w:szCs w:val="24"/>
              </w:rPr>
              <w:t>3</w:t>
            </w:r>
          </w:p>
        </w:tc>
      </w:tr>
      <w:tr w:rsidR="005426D8" w:rsidRPr="00637F58" w14:paraId="14DD9D7D" w14:textId="77777777" w:rsidTr="007952A7">
        <w:tc>
          <w:tcPr>
            <w:tcW w:w="7652" w:type="dxa"/>
            <w:hideMark/>
          </w:tcPr>
          <w:p w14:paraId="60615B50" w14:textId="77777777" w:rsidR="005426D8" w:rsidRPr="00637F58" w:rsidRDefault="005426D8" w:rsidP="007952A7">
            <w:pPr>
              <w:ind w:left="601"/>
              <w:rPr>
                <w:rFonts w:cs="Times New Roman"/>
                <w:szCs w:val="24"/>
              </w:rPr>
            </w:pPr>
            <w:r w:rsidRPr="00637F58">
              <w:rPr>
                <w:rFonts w:cs="Times New Roman"/>
                <w:szCs w:val="24"/>
              </w:rPr>
              <w:t xml:space="preserve">5.4. Örnek Ağ Senaryosu Uygulaması </w:t>
            </w:r>
            <w:proofErr w:type="gramStart"/>
            <w:r w:rsidRPr="00637F58">
              <w:rPr>
                <w:rFonts w:cs="Times New Roman"/>
                <w:szCs w:val="24"/>
              </w:rPr>
              <w:t>…………………………………</w:t>
            </w:r>
            <w:proofErr w:type="gramEnd"/>
          </w:p>
        </w:tc>
        <w:tc>
          <w:tcPr>
            <w:tcW w:w="658" w:type="dxa"/>
          </w:tcPr>
          <w:p w14:paraId="11F8E7B4" w14:textId="47EE80AC" w:rsidR="005426D8" w:rsidRPr="00637F58" w:rsidRDefault="005426D8" w:rsidP="00836C42">
            <w:pPr>
              <w:tabs>
                <w:tab w:val="left" w:pos="3024"/>
              </w:tabs>
              <w:jc w:val="right"/>
              <w:rPr>
                <w:rFonts w:cs="Times New Roman"/>
                <w:szCs w:val="24"/>
              </w:rPr>
            </w:pPr>
            <w:r w:rsidRPr="00637F58">
              <w:rPr>
                <w:rFonts w:cs="Times New Roman"/>
                <w:szCs w:val="24"/>
              </w:rPr>
              <w:t>10</w:t>
            </w:r>
            <w:r w:rsidR="00836C42">
              <w:rPr>
                <w:rFonts w:cs="Times New Roman"/>
                <w:szCs w:val="24"/>
              </w:rPr>
              <w:t>9</w:t>
            </w:r>
          </w:p>
        </w:tc>
      </w:tr>
      <w:tr w:rsidR="005426D8" w:rsidRPr="00637F58" w14:paraId="687C2224" w14:textId="77777777" w:rsidTr="007952A7">
        <w:tc>
          <w:tcPr>
            <w:tcW w:w="7652" w:type="dxa"/>
            <w:hideMark/>
          </w:tcPr>
          <w:p w14:paraId="14EF87A0" w14:textId="77777777" w:rsidR="005426D8" w:rsidRPr="00637F58" w:rsidRDefault="005426D8" w:rsidP="007952A7">
            <w:pPr>
              <w:ind w:left="972"/>
              <w:rPr>
                <w:rFonts w:cs="Times New Roman"/>
                <w:szCs w:val="24"/>
              </w:rPr>
            </w:pPr>
            <w:r w:rsidRPr="00637F58">
              <w:rPr>
                <w:rFonts w:cs="Times New Roman"/>
                <w:szCs w:val="24"/>
              </w:rPr>
              <w:t xml:space="preserve">5.4.1. Başarım değerlendirmesi ve sayısal sonuçlar </w:t>
            </w:r>
            <w:proofErr w:type="gramStart"/>
            <w:r w:rsidRPr="00637F58">
              <w:rPr>
                <w:rFonts w:cs="Times New Roman"/>
                <w:szCs w:val="24"/>
              </w:rPr>
              <w:t>.………………</w:t>
            </w:r>
            <w:proofErr w:type="gramEnd"/>
          </w:p>
        </w:tc>
        <w:tc>
          <w:tcPr>
            <w:tcW w:w="658" w:type="dxa"/>
          </w:tcPr>
          <w:p w14:paraId="4432B5FA" w14:textId="414DD137" w:rsidR="005426D8" w:rsidRPr="00637F58" w:rsidRDefault="005426D8" w:rsidP="007952A7">
            <w:pPr>
              <w:tabs>
                <w:tab w:val="left" w:pos="3024"/>
              </w:tabs>
              <w:jc w:val="right"/>
              <w:rPr>
                <w:rFonts w:cs="Times New Roman"/>
                <w:szCs w:val="24"/>
              </w:rPr>
            </w:pPr>
            <w:r w:rsidRPr="00637F58">
              <w:rPr>
                <w:rFonts w:cs="Times New Roman"/>
                <w:szCs w:val="24"/>
              </w:rPr>
              <w:t>1</w:t>
            </w:r>
            <w:r w:rsidR="00836C42">
              <w:rPr>
                <w:rFonts w:cs="Times New Roman"/>
                <w:szCs w:val="24"/>
              </w:rPr>
              <w:t>12</w:t>
            </w:r>
          </w:p>
        </w:tc>
      </w:tr>
      <w:tr w:rsidR="005426D8" w:rsidRPr="00637F58" w14:paraId="1E458896" w14:textId="77777777" w:rsidTr="007952A7">
        <w:tc>
          <w:tcPr>
            <w:tcW w:w="7652" w:type="dxa"/>
            <w:hideMark/>
          </w:tcPr>
          <w:p w14:paraId="7D36B59C" w14:textId="77777777" w:rsidR="005426D8" w:rsidRPr="00637F58" w:rsidRDefault="005426D8" w:rsidP="007952A7">
            <w:pPr>
              <w:ind w:left="601"/>
              <w:rPr>
                <w:rFonts w:cs="Times New Roman"/>
                <w:szCs w:val="24"/>
              </w:rPr>
            </w:pPr>
            <w:r w:rsidRPr="00637F58">
              <w:rPr>
                <w:rFonts w:cs="Times New Roman"/>
                <w:szCs w:val="24"/>
              </w:rPr>
              <w:t xml:space="preserve">5.5. Sonuç ve Öneriler </w:t>
            </w:r>
            <w:proofErr w:type="gramStart"/>
            <w:r w:rsidRPr="00637F58">
              <w:rPr>
                <w:rFonts w:cs="Times New Roman"/>
                <w:szCs w:val="24"/>
              </w:rPr>
              <w:t>…………………………………………………</w:t>
            </w:r>
            <w:proofErr w:type="gramEnd"/>
          </w:p>
        </w:tc>
        <w:tc>
          <w:tcPr>
            <w:tcW w:w="658" w:type="dxa"/>
          </w:tcPr>
          <w:p w14:paraId="36E22F83" w14:textId="3A556D18" w:rsidR="005426D8" w:rsidRPr="00637F58" w:rsidRDefault="005426D8" w:rsidP="00836C42">
            <w:pPr>
              <w:tabs>
                <w:tab w:val="left" w:pos="3024"/>
              </w:tabs>
              <w:jc w:val="right"/>
              <w:rPr>
                <w:rFonts w:cs="Times New Roman"/>
                <w:szCs w:val="24"/>
              </w:rPr>
            </w:pPr>
            <w:r w:rsidRPr="00637F58">
              <w:rPr>
                <w:rFonts w:cs="Times New Roman"/>
                <w:szCs w:val="24"/>
              </w:rPr>
              <w:t>11</w:t>
            </w:r>
            <w:r w:rsidR="00836C42">
              <w:rPr>
                <w:rFonts w:cs="Times New Roman"/>
                <w:szCs w:val="24"/>
              </w:rPr>
              <w:t>6</w:t>
            </w:r>
          </w:p>
        </w:tc>
      </w:tr>
      <w:tr w:rsidR="005426D8" w:rsidRPr="00637F58" w14:paraId="50388402" w14:textId="77777777" w:rsidTr="007952A7">
        <w:tc>
          <w:tcPr>
            <w:tcW w:w="7652" w:type="dxa"/>
          </w:tcPr>
          <w:p w14:paraId="6C95ADB8" w14:textId="77777777" w:rsidR="005426D8" w:rsidRPr="00637F58" w:rsidRDefault="005426D8" w:rsidP="007952A7">
            <w:pPr>
              <w:ind w:left="601"/>
              <w:rPr>
                <w:rFonts w:cs="Times New Roman"/>
                <w:szCs w:val="24"/>
              </w:rPr>
            </w:pPr>
          </w:p>
        </w:tc>
        <w:tc>
          <w:tcPr>
            <w:tcW w:w="658" w:type="dxa"/>
          </w:tcPr>
          <w:p w14:paraId="453653C5" w14:textId="77777777" w:rsidR="005426D8" w:rsidRPr="00637F58" w:rsidRDefault="005426D8" w:rsidP="007952A7">
            <w:pPr>
              <w:tabs>
                <w:tab w:val="left" w:pos="3024"/>
              </w:tabs>
              <w:jc w:val="right"/>
              <w:rPr>
                <w:rFonts w:cs="Times New Roman"/>
                <w:szCs w:val="24"/>
              </w:rPr>
            </w:pPr>
          </w:p>
        </w:tc>
      </w:tr>
      <w:tr w:rsidR="005426D8" w:rsidRPr="00637F58" w14:paraId="4E771524" w14:textId="77777777" w:rsidTr="007952A7">
        <w:tc>
          <w:tcPr>
            <w:tcW w:w="7652" w:type="dxa"/>
            <w:hideMark/>
          </w:tcPr>
          <w:p w14:paraId="232D1998" w14:textId="77777777" w:rsidR="005426D8" w:rsidRPr="00637F58" w:rsidRDefault="005426D8" w:rsidP="007952A7">
            <w:pPr>
              <w:rPr>
                <w:rFonts w:cs="Times New Roman"/>
                <w:szCs w:val="24"/>
              </w:rPr>
            </w:pPr>
            <w:r w:rsidRPr="00637F58">
              <w:rPr>
                <w:rFonts w:cs="Times New Roman"/>
                <w:szCs w:val="24"/>
              </w:rPr>
              <w:t>BÖLÜM 6.</w:t>
            </w:r>
          </w:p>
        </w:tc>
        <w:tc>
          <w:tcPr>
            <w:tcW w:w="658" w:type="dxa"/>
          </w:tcPr>
          <w:p w14:paraId="143BA008" w14:textId="77777777" w:rsidR="005426D8" w:rsidRPr="00637F58" w:rsidRDefault="005426D8" w:rsidP="007952A7">
            <w:pPr>
              <w:tabs>
                <w:tab w:val="left" w:pos="3024"/>
              </w:tabs>
              <w:jc w:val="right"/>
              <w:rPr>
                <w:rFonts w:cs="Times New Roman"/>
                <w:szCs w:val="24"/>
              </w:rPr>
            </w:pPr>
          </w:p>
        </w:tc>
      </w:tr>
      <w:tr w:rsidR="005426D8" w:rsidRPr="00637F58" w14:paraId="3FFCA376" w14:textId="77777777" w:rsidTr="007952A7">
        <w:tc>
          <w:tcPr>
            <w:tcW w:w="7652" w:type="dxa"/>
            <w:hideMark/>
          </w:tcPr>
          <w:p w14:paraId="4972F5CC" w14:textId="6E0D6A8B" w:rsidR="005426D8" w:rsidRPr="00637F58" w:rsidRDefault="005426D8" w:rsidP="007952A7">
            <w:pPr>
              <w:rPr>
                <w:rFonts w:cs="Times New Roman"/>
                <w:szCs w:val="24"/>
              </w:rPr>
            </w:pPr>
            <w:r w:rsidRPr="00637F58">
              <w:rPr>
                <w:rFonts w:cs="Times New Roman"/>
                <w:szCs w:val="24"/>
              </w:rPr>
              <w:t xml:space="preserve">isMAC </w:t>
            </w:r>
            <w:r w:rsidR="00836C42">
              <w:rPr>
                <w:rFonts w:cs="Times New Roman"/>
                <w:szCs w:val="24"/>
              </w:rPr>
              <w:t xml:space="preserve">PROTOKOLÜ </w:t>
            </w:r>
            <w:r w:rsidRPr="00637F58">
              <w:rPr>
                <w:rFonts w:cs="Times New Roman"/>
                <w:szCs w:val="24"/>
              </w:rPr>
              <w:t xml:space="preserve">KULLANILARAK GERÇEKLEŞTİRİLEN TIBBİ VERİ </w:t>
            </w:r>
            <w:r w:rsidR="003223E6">
              <w:rPr>
                <w:rFonts w:cs="Times New Roman"/>
                <w:szCs w:val="24"/>
              </w:rPr>
              <w:t xml:space="preserve">TOPLAMA UYGULAMASI </w:t>
            </w:r>
            <w:proofErr w:type="gramStart"/>
            <w:r w:rsidR="003223E6">
              <w:rPr>
                <w:rFonts w:cs="Times New Roman"/>
                <w:szCs w:val="24"/>
              </w:rPr>
              <w:t>…………………………..</w:t>
            </w:r>
            <w:r w:rsidRPr="00637F58">
              <w:rPr>
                <w:rFonts w:cs="Times New Roman"/>
                <w:szCs w:val="24"/>
              </w:rPr>
              <w:t>…..…….........</w:t>
            </w:r>
            <w:proofErr w:type="gramEnd"/>
          </w:p>
        </w:tc>
        <w:tc>
          <w:tcPr>
            <w:tcW w:w="658" w:type="dxa"/>
          </w:tcPr>
          <w:p w14:paraId="5A4C6647" w14:textId="1006BBFB" w:rsidR="005426D8" w:rsidRPr="00637F58" w:rsidRDefault="005426D8" w:rsidP="00836C42">
            <w:pPr>
              <w:tabs>
                <w:tab w:val="left" w:pos="3024"/>
              </w:tabs>
              <w:jc w:val="right"/>
              <w:rPr>
                <w:rFonts w:cs="Times New Roman"/>
                <w:szCs w:val="24"/>
              </w:rPr>
            </w:pPr>
            <w:r w:rsidRPr="00637F58">
              <w:rPr>
                <w:rFonts w:cs="Times New Roman"/>
                <w:szCs w:val="24"/>
              </w:rPr>
              <w:br/>
              <w:t>11</w:t>
            </w:r>
            <w:r w:rsidR="00836C42">
              <w:rPr>
                <w:rFonts w:cs="Times New Roman"/>
                <w:szCs w:val="24"/>
              </w:rPr>
              <w:t>7</w:t>
            </w:r>
          </w:p>
        </w:tc>
      </w:tr>
      <w:tr w:rsidR="005426D8" w:rsidRPr="00637F58" w14:paraId="2A84263F" w14:textId="77777777" w:rsidTr="007952A7">
        <w:tc>
          <w:tcPr>
            <w:tcW w:w="7652" w:type="dxa"/>
            <w:hideMark/>
          </w:tcPr>
          <w:p w14:paraId="5A17AE66" w14:textId="5E29C2F9" w:rsidR="005426D8" w:rsidRPr="00637F58" w:rsidRDefault="00214A03" w:rsidP="007952A7">
            <w:pPr>
              <w:ind w:left="612"/>
              <w:rPr>
                <w:rFonts w:cs="Times New Roman"/>
                <w:szCs w:val="24"/>
              </w:rPr>
            </w:pPr>
            <w:r>
              <w:rPr>
                <w:rFonts w:cs="Times New Roman"/>
                <w:szCs w:val="24"/>
              </w:rPr>
              <w:t>6.1. Giriş</w:t>
            </w:r>
            <w:proofErr w:type="gramStart"/>
            <w:r>
              <w:rPr>
                <w:rFonts w:cs="Times New Roman"/>
                <w:szCs w:val="24"/>
              </w:rPr>
              <w:t>…………………………..</w:t>
            </w:r>
            <w:r w:rsidR="005426D8" w:rsidRPr="00637F58">
              <w:rPr>
                <w:rFonts w:cs="Times New Roman"/>
                <w:szCs w:val="24"/>
              </w:rPr>
              <w:t>........................................................</w:t>
            </w:r>
            <w:proofErr w:type="gramEnd"/>
          </w:p>
        </w:tc>
        <w:tc>
          <w:tcPr>
            <w:tcW w:w="658" w:type="dxa"/>
          </w:tcPr>
          <w:p w14:paraId="598A524C" w14:textId="71EF4DFE" w:rsidR="005426D8" w:rsidRPr="00637F58" w:rsidRDefault="005426D8" w:rsidP="00214A03">
            <w:pPr>
              <w:tabs>
                <w:tab w:val="left" w:pos="3024"/>
              </w:tabs>
              <w:jc w:val="right"/>
              <w:rPr>
                <w:rFonts w:cs="Times New Roman"/>
                <w:szCs w:val="24"/>
              </w:rPr>
            </w:pPr>
            <w:r w:rsidRPr="00637F58">
              <w:rPr>
                <w:rFonts w:cs="Times New Roman"/>
                <w:szCs w:val="24"/>
              </w:rPr>
              <w:t>11</w:t>
            </w:r>
            <w:r w:rsidR="00214A03">
              <w:rPr>
                <w:rFonts w:cs="Times New Roman"/>
                <w:szCs w:val="24"/>
              </w:rPr>
              <w:t>7</w:t>
            </w:r>
          </w:p>
        </w:tc>
      </w:tr>
      <w:tr w:rsidR="005426D8" w:rsidRPr="00637F58" w14:paraId="23E0FC2F" w14:textId="77777777" w:rsidTr="007952A7">
        <w:tc>
          <w:tcPr>
            <w:tcW w:w="7652" w:type="dxa"/>
            <w:hideMark/>
          </w:tcPr>
          <w:p w14:paraId="2ABC034C" w14:textId="77777777" w:rsidR="005426D8" w:rsidRPr="00637F58" w:rsidRDefault="005426D8" w:rsidP="007952A7">
            <w:pPr>
              <w:ind w:left="612"/>
              <w:rPr>
                <w:rFonts w:cs="Times New Roman"/>
                <w:szCs w:val="24"/>
              </w:rPr>
            </w:pPr>
            <w:r w:rsidRPr="00637F58">
              <w:rPr>
                <w:rFonts w:cs="Times New Roman"/>
                <w:szCs w:val="24"/>
              </w:rPr>
              <w:t xml:space="preserve">6.2. isMOTE Kablosuz Algılayıcı Düğüm </w:t>
            </w:r>
            <w:proofErr w:type="gramStart"/>
            <w:r w:rsidRPr="00637F58">
              <w:rPr>
                <w:rFonts w:cs="Times New Roman"/>
                <w:szCs w:val="24"/>
              </w:rPr>
              <w:t>.............................................</w:t>
            </w:r>
            <w:proofErr w:type="gramEnd"/>
          </w:p>
        </w:tc>
        <w:tc>
          <w:tcPr>
            <w:tcW w:w="658" w:type="dxa"/>
          </w:tcPr>
          <w:p w14:paraId="09D74E3C" w14:textId="20E302F3" w:rsidR="005426D8" w:rsidRPr="00637F58" w:rsidRDefault="005426D8" w:rsidP="00214A03">
            <w:pPr>
              <w:tabs>
                <w:tab w:val="left" w:pos="3024"/>
              </w:tabs>
              <w:jc w:val="right"/>
              <w:rPr>
                <w:rFonts w:cs="Times New Roman"/>
                <w:szCs w:val="24"/>
              </w:rPr>
            </w:pPr>
            <w:r w:rsidRPr="00637F58">
              <w:rPr>
                <w:rFonts w:cs="Times New Roman"/>
                <w:szCs w:val="24"/>
              </w:rPr>
              <w:t>1</w:t>
            </w:r>
            <w:r>
              <w:rPr>
                <w:rFonts w:cs="Times New Roman"/>
                <w:szCs w:val="24"/>
              </w:rPr>
              <w:t>1</w:t>
            </w:r>
            <w:r w:rsidR="00214A03">
              <w:rPr>
                <w:rFonts w:cs="Times New Roman"/>
                <w:szCs w:val="24"/>
              </w:rPr>
              <w:t>8</w:t>
            </w:r>
          </w:p>
        </w:tc>
      </w:tr>
      <w:tr w:rsidR="005426D8" w:rsidRPr="00637F58" w14:paraId="35D4B1F5" w14:textId="77777777" w:rsidTr="007952A7">
        <w:tc>
          <w:tcPr>
            <w:tcW w:w="7652" w:type="dxa"/>
            <w:hideMark/>
          </w:tcPr>
          <w:p w14:paraId="09376D3F" w14:textId="77777777" w:rsidR="005426D8" w:rsidRPr="00637F58" w:rsidRDefault="005426D8" w:rsidP="007952A7">
            <w:pPr>
              <w:ind w:left="612"/>
              <w:rPr>
                <w:rFonts w:cs="Times New Roman"/>
                <w:szCs w:val="24"/>
              </w:rPr>
            </w:pPr>
            <w:r w:rsidRPr="00637F58">
              <w:rPr>
                <w:rFonts w:cs="Times New Roman"/>
                <w:szCs w:val="24"/>
              </w:rPr>
              <w:t>6.3. isMOTE Temelli KVAA Uygulaması</w:t>
            </w:r>
            <w:proofErr w:type="gramStart"/>
            <w:r w:rsidRPr="00637F58">
              <w:rPr>
                <w:rFonts w:cs="Times New Roman"/>
                <w:szCs w:val="24"/>
              </w:rPr>
              <w:t>..............................................</w:t>
            </w:r>
            <w:proofErr w:type="gramEnd"/>
          </w:p>
        </w:tc>
        <w:tc>
          <w:tcPr>
            <w:tcW w:w="658" w:type="dxa"/>
          </w:tcPr>
          <w:p w14:paraId="2E66B905" w14:textId="25C8B2B6" w:rsidR="005426D8" w:rsidRPr="00637F58" w:rsidRDefault="005426D8" w:rsidP="00214A03">
            <w:pPr>
              <w:tabs>
                <w:tab w:val="left" w:pos="3024"/>
              </w:tabs>
              <w:jc w:val="right"/>
              <w:rPr>
                <w:rFonts w:cs="Times New Roman"/>
                <w:szCs w:val="24"/>
              </w:rPr>
            </w:pPr>
            <w:r w:rsidRPr="00637F58">
              <w:rPr>
                <w:rFonts w:cs="Times New Roman"/>
                <w:szCs w:val="24"/>
              </w:rPr>
              <w:t>1</w:t>
            </w:r>
            <w:r w:rsidR="00214A03">
              <w:rPr>
                <w:rFonts w:cs="Times New Roman"/>
                <w:szCs w:val="24"/>
              </w:rPr>
              <w:t>21</w:t>
            </w:r>
          </w:p>
        </w:tc>
      </w:tr>
      <w:tr w:rsidR="005426D8" w:rsidRPr="00637F58" w14:paraId="6A148738" w14:textId="77777777" w:rsidTr="007952A7">
        <w:tc>
          <w:tcPr>
            <w:tcW w:w="7652" w:type="dxa"/>
            <w:hideMark/>
          </w:tcPr>
          <w:p w14:paraId="3BBBE63C" w14:textId="77777777" w:rsidR="005426D8" w:rsidRPr="00637F58" w:rsidRDefault="005426D8" w:rsidP="007952A7">
            <w:pPr>
              <w:ind w:left="612"/>
              <w:rPr>
                <w:rFonts w:cs="Times New Roman"/>
                <w:szCs w:val="24"/>
              </w:rPr>
            </w:pPr>
            <w:r w:rsidRPr="00637F58">
              <w:rPr>
                <w:rFonts w:cs="Times New Roman"/>
                <w:szCs w:val="24"/>
              </w:rPr>
              <w:t xml:space="preserve">6.4. Uygulama Senaryoları </w:t>
            </w:r>
            <w:proofErr w:type="gramStart"/>
            <w:r w:rsidRPr="00637F58">
              <w:rPr>
                <w:rFonts w:cs="Times New Roman"/>
                <w:szCs w:val="24"/>
              </w:rPr>
              <w:t>…....….........................................................</w:t>
            </w:r>
            <w:proofErr w:type="gramEnd"/>
          </w:p>
        </w:tc>
        <w:tc>
          <w:tcPr>
            <w:tcW w:w="658" w:type="dxa"/>
          </w:tcPr>
          <w:p w14:paraId="327C6AA8" w14:textId="0FE11EC0" w:rsidR="005426D8" w:rsidRPr="00637F58" w:rsidRDefault="005426D8" w:rsidP="00214A03">
            <w:pPr>
              <w:tabs>
                <w:tab w:val="left" w:pos="3024"/>
              </w:tabs>
              <w:jc w:val="right"/>
              <w:rPr>
                <w:rFonts w:cs="Times New Roman"/>
                <w:szCs w:val="24"/>
              </w:rPr>
            </w:pPr>
            <w:r w:rsidRPr="00637F58">
              <w:rPr>
                <w:rFonts w:cs="Times New Roman"/>
                <w:szCs w:val="24"/>
              </w:rPr>
              <w:t>1</w:t>
            </w:r>
            <w:r>
              <w:rPr>
                <w:rFonts w:cs="Times New Roman"/>
                <w:szCs w:val="24"/>
              </w:rPr>
              <w:t>2</w:t>
            </w:r>
            <w:r w:rsidR="00214A03">
              <w:rPr>
                <w:rFonts w:cs="Times New Roman"/>
                <w:szCs w:val="24"/>
              </w:rPr>
              <w:t>4</w:t>
            </w:r>
          </w:p>
        </w:tc>
      </w:tr>
      <w:tr w:rsidR="005426D8" w:rsidRPr="00637F58" w14:paraId="6EC03B7E" w14:textId="77777777" w:rsidTr="007952A7">
        <w:tc>
          <w:tcPr>
            <w:tcW w:w="7652" w:type="dxa"/>
            <w:hideMark/>
          </w:tcPr>
          <w:p w14:paraId="30946788" w14:textId="77777777" w:rsidR="005426D8" w:rsidRPr="00637F58" w:rsidRDefault="005426D8" w:rsidP="007952A7">
            <w:pPr>
              <w:ind w:left="612"/>
              <w:rPr>
                <w:rFonts w:cs="Times New Roman"/>
                <w:szCs w:val="24"/>
              </w:rPr>
            </w:pPr>
            <w:r w:rsidRPr="00637F58">
              <w:rPr>
                <w:rFonts w:cs="Times New Roman"/>
                <w:szCs w:val="24"/>
              </w:rPr>
              <w:t xml:space="preserve">6.5. Başarım Değerlendirmesi </w:t>
            </w:r>
            <w:proofErr w:type="gramStart"/>
            <w:r w:rsidRPr="00637F58">
              <w:rPr>
                <w:rFonts w:cs="Times New Roman"/>
                <w:szCs w:val="24"/>
              </w:rPr>
              <w:t>…............................................................</w:t>
            </w:r>
            <w:proofErr w:type="gramEnd"/>
          </w:p>
        </w:tc>
        <w:tc>
          <w:tcPr>
            <w:tcW w:w="658" w:type="dxa"/>
          </w:tcPr>
          <w:p w14:paraId="48548D5E" w14:textId="2EFA3A9F" w:rsidR="005426D8" w:rsidRPr="00637F58" w:rsidRDefault="005426D8" w:rsidP="00214A03">
            <w:pPr>
              <w:tabs>
                <w:tab w:val="left" w:pos="3024"/>
              </w:tabs>
              <w:jc w:val="right"/>
              <w:rPr>
                <w:rFonts w:cs="Times New Roman"/>
                <w:szCs w:val="24"/>
              </w:rPr>
            </w:pPr>
            <w:r w:rsidRPr="00637F58">
              <w:rPr>
                <w:rFonts w:cs="Times New Roman"/>
                <w:szCs w:val="24"/>
              </w:rPr>
              <w:t>12</w:t>
            </w:r>
            <w:r w:rsidR="00214A03">
              <w:rPr>
                <w:rFonts w:cs="Times New Roman"/>
                <w:szCs w:val="24"/>
              </w:rPr>
              <w:t>8</w:t>
            </w:r>
          </w:p>
        </w:tc>
      </w:tr>
      <w:tr w:rsidR="005426D8" w:rsidRPr="00637F58" w14:paraId="731EF27E" w14:textId="77777777" w:rsidTr="007952A7">
        <w:tc>
          <w:tcPr>
            <w:tcW w:w="7652" w:type="dxa"/>
            <w:hideMark/>
          </w:tcPr>
          <w:p w14:paraId="5FB743A3" w14:textId="77777777" w:rsidR="005426D8" w:rsidRPr="00637F58" w:rsidRDefault="005426D8" w:rsidP="007952A7">
            <w:pPr>
              <w:ind w:left="601"/>
              <w:rPr>
                <w:rFonts w:cs="Times New Roman"/>
                <w:szCs w:val="24"/>
              </w:rPr>
            </w:pPr>
            <w:r w:rsidRPr="00637F58">
              <w:rPr>
                <w:rFonts w:cs="Times New Roman"/>
                <w:szCs w:val="24"/>
              </w:rPr>
              <w:t xml:space="preserve">6.6. Sonuç </w:t>
            </w:r>
            <w:proofErr w:type="gramStart"/>
            <w:r w:rsidRPr="00637F58">
              <w:rPr>
                <w:rFonts w:cs="Times New Roman"/>
                <w:szCs w:val="24"/>
              </w:rPr>
              <w:t>……………………………………………………………...</w:t>
            </w:r>
            <w:proofErr w:type="gramEnd"/>
          </w:p>
        </w:tc>
        <w:tc>
          <w:tcPr>
            <w:tcW w:w="658" w:type="dxa"/>
          </w:tcPr>
          <w:p w14:paraId="14AAAF97" w14:textId="4CFE592C" w:rsidR="005426D8" w:rsidRPr="00637F58" w:rsidRDefault="005426D8" w:rsidP="00214A03">
            <w:pPr>
              <w:tabs>
                <w:tab w:val="left" w:pos="3024"/>
              </w:tabs>
              <w:jc w:val="right"/>
              <w:rPr>
                <w:rFonts w:cs="Times New Roman"/>
                <w:szCs w:val="24"/>
              </w:rPr>
            </w:pPr>
            <w:r w:rsidRPr="00637F58">
              <w:rPr>
                <w:rFonts w:cs="Times New Roman"/>
                <w:szCs w:val="24"/>
              </w:rPr>
              <w:t>1</w:t>
            </w:r>
            <w:r>
              <w:rPr>
                <w:rFonts w:cs="Times New Roman"/>
                <w:szCs w:val="24"/>
              </w:rPr>
              <w:t>3</w:t>
            </w:r>
            <w:r w:rsidR="00214A03">
              <w:rPr>
                <w:rFonts w:cs="Times New Roman"/>
                <w:szCs w:val="24"/>
              </w:rPr>
              <w:t>5</w:t>
            </w:r>
          </w:p>
        </w:tc>
      </w:tr>
      <w:tr w:rsidR="005426D8" w:rsidRPr="00637F58" w14:paraId="4CFEB658" w14:textId="77777777" w:rsidTr="007952A7">
        <w:tc>
          <w:tcPr>
            <w:tcW w:w="7652" w:type="dxa"/>
          </w:tcPr>
          <w:p w14:paraId="0549C649" w14:textId="77777777" w:rsidR="005426D8" w:rsidRPr="00637F58" w:rsidRDefault="005426D8" w:rsidP="007952A7">
            <w:pPr>
              <w:ind w:left="601"/>
              <w:rPr>
                <w:rFonts w:cs="Times New Roman"/>
                <w:szCs w:val="24"/>
              </w:rPr>
            </w:pPr>
          </w:p>
        </w:tc>
        <w:tc>
          <w:tcPr>
            <w:tcW w:w="658" w:type="dxa"/>
          </w:tcPr>
          <w:p w14:paraId="7A489165" w14:textId="77777777" w:rsidR="005426D8" w:rsidRPr="00637F58" w:rsidRDefault="005426D8" w:rsidP="007952A7">
            <w:pPr>
              <w:tabs>
                <w:tab w:val="left" w:pos="3024"/>
              </w:tabs>
              <w:jc w:val="right"/>
              <w:rPr>
                <w:rFonts w:cs="Times New Roman"/>
                <w:szCs w:val="24"/>
              </w:rPr>
            </w:pPr>
          </w:p>
        </w:tc>
      </w:tr>
      <w:tr w:rsidR="005426D8" w:rsidRPr="00637F58" w14:paraId="773731B5" w14:textId="77777777" w:rsidTr="007952A7">
        <w:tc>
          <w:tcPr>
            <w:tcW w:w="7652" w:type="dxa"/>
          </w:tcPr>
          <w:p w14:paraId="62A6221D" w14:textId="77777777" w:rsidR="005426D8" w:rsidRPr="00637F58" w:rsidRDefault="005426D8" w:rsidP="007952A7">
            <w:pPr>
              <w:rPr>
                <w:rFonts w:cs="Times New Roman"/>
                <w:szCs w:val="24"/>
              </w:rPr>
            </w:pPr>
            <w:r w:rsidRPr="00637F58">
              <w:rPr>
                <w:rFonts w:cs="Times New Roman"/>
                <w:szCs w:val="24"/>
              </w:rPr>
              <w:t>BÖLÜM 7.</w:t>
            </w:r>
          </w:p>
        </w:tc>
        <w:tc>
          <w:tcPr>
            <w:tcW w:w="658" w:type="dxa"/>
          </w:tcPr>
          <w:p w14:paraId="1A778BB4" w14:textId="77777777" w:rsidR="005426D8" w:rsidRPr="00637F58" w:rsidRDefault="005426D8" w:rsidP="007952A7">
            <w:pPr>
              <w:tabs>
                <w:tab w:val="left" w:pos="3024"/>
              </w:tabs>
              <w:jc w:val="right"/>
              <w:rPr>
                <w:rFonts w:cs="Times New Roman"/>
                <w:szCs w:val="24"/>
              </w:rPr>
            </w:pPr>
          </w:p>
        </w:tc>
      </w:tr>
      <w:tr w:rsidR="005426D8" w:rsidRPr="00637F58" w14:paraId="55C0F6C0" w14:textId="77777777" w:rsidTr="007952A7">
        <w:tc>
          <w:tcPr>
            <w:tcW w:w="7652" w:type="dxa"/>
          </w:tcPr>
          <w:p w14:paraId="1B7AEB3C" w14:textId="77777777" w:rsidR="005426D8" w:rsidRPr="00637F58" w:rsidRDefault="005426D8" w:rsidP="007952A7">
            <w:pPr>
              <w:rPr>
                <w:rFonts w:cs="Times New Roman"/>
                <w:szCs w:val="24"/>
              </w:rPr>
            </w:pPr>
            <w:r w:rsidRPr="00637F58">
              <w:rPr>
                <w:rFonts w:cs="Times New Roman"/>
                <w:szCs w:val="24"/>
              </w:rPr>
              <w:t xml:space="preserve">SONUÇ VE ÖNERİLER </w:t>
            </w:r>
            <w:proofErr w:type="gramStart"/>
            <w:r w:rsidRPr="00637F58">
              <w:rPr>
                <w:rFonts w:cs="Times New Roman"/>
                <w:szCs w:val="24"/>
              </w:rPr>
              <w:t>…...……………………………………..…….........</w:t>
            </w:r>
            <w:proofErr w:type="gramEnd"/>
          </w:p>
        </w:tc>
        <w:tc>
          <w:tcPr>
            <w:tcW w:w="658" w:type="dxa"/>
          </w:tcPr>
          <w:p w14:paraId="559F27A6" w14:textId="74EA2FA7" w:rsidR="005426D8" w:rsidRPr="00637F58" w:rsidRDefault="005426D8" w:rsidP="00214A03">
            <w:pPr>
              <w:tabs>
                <w:tab w:val="left" w:pos="3024"/>
              </w:tabs>
              <w:jc w:val="right"/>
              <w:rPr>
                <w:rFonts w:cs="Times New Roman"/>
                <w:szCs w:val="24"/>
              </w:rPr>
            </w:pPr>
            <w:r w:rsidRPr="00637F58">
              <w:rPr>
                <w:rFonts w:cs="Times New Roman"/>
                <w:szCs w:val="24"/>
              </w:rPr>
              <w:t>13</w:t>
            </w:r>
            <w:r w:rsidR="00214A03">
              <w:rPr>
                <w:rFonts w:cs="Times New Roman"/>
                <w:szCs w:val="24"/>
              </w:rPr>
              <w:t>7</w:t>
            </w:r>
          </w:p>
        </w:tc>
      </w:tr>
      <w:tr w:rsidR="005426D8" w:rsidRPr="00637F58" w14:paraId="56833CF9" w14:textId="77777777" w:rsidTr="007952A7">
        <w:tc>
          <w:tcPr>
            <w:tcW w:w="7652" w:type="dxa"/>
          </w:tcPr>
          <w:p w14:paraId="66C70FB8" w14:textId="77777777" w:rsidR="005426D8" w:rsidRPr="00637F58" w:rsidRDefault="005426D8" w:rsidP="007952A7">
            <w:pPr>
              <w:ind w:left="635"/>
              <w:rPr>
                <w:rFonts w:cs="Times New Roman"/>
                <w:szCs w:val="24"/>
              </w:rPr>
            </w:pPr>
            <w:r w:rsidRPr="00637F58">
              <w:rPr>
                <w:rFonts w:cs="Times New Roman"/>
                <w:szCs w:val="24"/>
              </w:rPr>
              <w:t xml:space="preserve">7.1. Sonuç </w:t>
            </w:r>
            <w:proofErr w:type="gramStart"/>
            <w:r w:rsidRPr="00637F58">
              <w:rPr>
                <w:rFonts w:cs="Times New Roman"/>
                <w:szCs w:val="24"/>
              </w:rPr>
              <w:t>……………………………………………………………..</w:t>
            </w:r>
            <w:proofErr w:type="gramEnd"/>
          </w:p>
        </w:tc>
        <w:tc>
          <w:tcPr>
            <w:tcW w:w="658" w:type="dxa"/>
          </w:tcPr>
          <w:p w14:paraId="7DB2FC3A" w14:textId="5AE7FAA0" w:rsidR="005426D8" w:rsidRPr="00637F58" w:rsidRDefault="005426D8" w:rsidP="00214A03">
            <w:pPr>
              <w:tabs>
                <w:tab w:val="left" w:pos="3024"/>
              </w:tabs>
              <w:jc w:val="right"/>
              <w:rPr>
                <w:rFonts w:cs="Times New Roman"/>
                <w:szCs w:val="24"/>
              </w:rPr>
            </w:pPr>
            <w:r w:rsidRPr="00637F58">
              <w:rPr>
                <w:rFonts w:cs="Times New Roman"/>
                <w:szCs w:val="24"/>
              </w:rPr>
              <w:t>13</w:t>
            </w:r>
            <w:r w:rsidR="00214A03">
              <w:rPr>
                <w:rFonts w:cs="Times New Roman"/>
                <w:szCs w:val="24"/>
              </w:rPr>
              <w:t>7</w:t>
            </w:r>
          </w:p>
        </w:tc>
      </w:tr>
      <w:tr w:rsidR="005426D8" w:rsidRPr="00637F58" w14:paraId="3863470C" w14:textId="77777777" w:rsidTr="007952A7">
        <w:tc>
          <w:tcPr>
            <w:tcW w:w="7652" w:type="dxa"/>
          </w:tcPr>
          <w:p w14:paraId="03C6F8B3" w14:textId="77777777" w:rsidR="005426D8" w:rsidRPr="00637F58" w:rsidRDefault="005426D8" w:rsidP="007952A7">
            <w:pPr>
              <w:ind w:left="635"/>
              <w:rPr>
                <w:rFonts w:cs="Times New Roman"/>
                <w:szCs w:val="24"/>
              </w:rPr>
            </w:pPr>
            <w:r w:rsidRPr="00637F58">
              <w:rPr>
                <w:rFonts w:cs="Times New Roman"/>
                <w:szCs w:val="24"/>
              </w:rPr>
              <w:t xml:space="preserve">7.2. Tartışma ve Öneriler </w:t>
            </w:r>
            <w:proofErr w:type="gramStart"/>
            <w:r w:rsidRPr="00637F58">
              <w:rPr>
                <w:rFonts w:cs="Times New Roman"/>
                <w:szCs w:val="24"/>
              </w:rPr>
              <w:t>………………………………………………</w:t>
            </w:r>
            <w:proofErr w:type="gramEnd"/>
          </w:p>
        </w:tc>
        <w:tc>
          <w:tcPr>
            <w:tcW w:w="658" w:type="dxa"/>
          </w:tcPr>
          <w:p w14:paraId="033F8F26" w14:textId="19435EC6" w:rsidR="005426D8" w:rsidRPr="00637F58" w:rsidRDefault="005426D8" w:rsidP="00214A03">
            <w:pPr>
              <w:tabs>
                <w:tab w:val="left" w:pos="3024"/>
              </w:tabs>
              <w:jc w:val="right"/>
              <w:rPr>
                <w:rFonts w:cs="Times New Roman"/>
                <w:szCs w:val="24"/>
              </w:rPr>
            </w:pPr>
            <w:r w:rsidRPr="00637F58">
              <w:rPr>
                <w:rFonts w:cs="Times New Roman"/>
                <w:szCs w:val="24"/>
              </w:rPr>
              <w:t>13</w:t>
            </w:r>
            <w:r w:rsidR="00214A03">
              <w:rPr>
                <w:rFonts w:cs="Times New Roman"/>
                <w:szCs w:val="24"/>
              </w:rPr>
              <w:t>8</w:t>
            </w:r>
          </w:p>
        </w:tc>
      </w:tr>
      <w:tr w:rsidR="00BA73C3" w:rsidRPr="00637F58" w14:paraId="07A6AB7E" w14:textId="77777777" w:rsidTr="007952A7">
        <w:tc>
          <w:tcPr>
            <w:tcW w:w="7652" w:type="dxa"/>
          </w:tcPr>
          <w:p w14:paraId="393329C5" w14:textId="77777777" w:rsidR="00BA73C3" w:rsidRPr="00637F58" w:rsidRDefault="00BA73C3" w:rsidP="007952A7">
            <w:pPr>
              <w:rPr>
                <w:rFonts w:cs="Times New Roman"/>
                <w:szCs w:val="24"/>
              </w:rPr>
            </w:pPr>
          </w:p>
        </w:tc>
        <w:tc>
          <w:tcPr>
            <w:tcW w:w="658" w:type="dxa"/>
          </w:tcPr>
          <w:p w14:paraId="7AD63B1C" w14:textId="77777777" w:rsidR="00BA73C3" w:rsidRPr="00637F58" w:rsidRDefault="00BA73C3" w:rsidP="009358C6">
            <w:pPr>
              <w:tabs>
                <w:tab w:val="left" w:pos="3024"/>
              </w:tabs>
              <w:jc w:val="right"/>
              <w:rPr>
                <w:rFonts w:cs="Times New Roman"/>
                <w:szCs w:val="24"/>
              </w:rPr>
            </w:pPr>
          </w:p>
        </w:tc>
      </w:tr>
      <w:tr w:rsidR="005426D8" w:rsidRPr="00637F58" w14:paraId="3D509EAB" w14:textId="77777777" w:rsidTr="007952A7">
        <w:tc>
          <w:tcPr>
            <w:tcW w:w="7652" w:type="dxa"/>
          </w:tcPr>
          <w:p w14:paraId="53A97193" w14:textId="77777777" w:rsidR="005426D8" w:rsidRPr="00637F58" w:rsidRDefault="005426D8" w:rsidP="007952A7">
            <w:pPr>
              <w:rPr>
                <w:rFonts w:cs="Times New Roman"/>
                <w:szCs w:val="24"/>
              </w:rPr>
            </w:pPr>
            <w:r w:rsidRPr="00637F58">
              <w:rPr>
                <w:rFonts w:cs="Times New Roman"/>
                <w:szCs w:val="24"/>
              </w:rPr>
              <w:t xml:space="preserve">KAYNAKLAR </w:t>
            </w:r>
            <w:proofErr w:type="gramStart"/>
            <w:r w:rsidRPr="00637F58">
              <w:rPr>
                <w:rFonts w:cs="Times New Roman"/>
                <w:szCs w:val="24"/>
              </w:rPr>
              <w:t>……………………………………………………………….</w:t>
            </w:r>
            <w:proofErr w:type="gramEnd"/>
          </w:p>
        </w:tc>
        <w:tc>
          <w:tcPr>
            <w:tcW w:w="658" w:type="dxa"/>
          </w:tcPr>
          <w:p w14:paraId="2676F98F" w14:textId="2BD8F863" w:rsidR="005426D8" w:rsidRPr="00637F58" w:rsidRDefault="005426D8" w:rsidP="009358C6">
            <w:pPr>
              <w:tabs>
                <w:tab w:val="left" w:pos="3024"/>
              </w:tabs>
              <w:jc w:val="right"/>
              <w:rPr>
                <w:rFonts w:cs="Times New Roman"/>
                <w:szCs w:val="24"/>
              </w:rPr>
            </w:pPr>
            <w:r w:rsidRPr="00637F58">
              <w:rPr>
                <w:rFonts w:cs="Times New Roman"/>
                <w:szCs w:val="24"/>
              </w:rPr>
              <w:t>1</w:t>
            </w:r>
            <w:r w:rsidR="009358C6">
              <w:rPr>
                <w:rFonts w:cs="Times New Roman"/>
                <w:szCs w:val="24"/>
              </w:rPr>
              <w:t>40</w:t>
            </w:r>
          </w:p>
        </w:tc>
      </w:tr>
      <w:tr w:rsidR="005426D8" w:rsidRPr="00637F58" w14:paraId="00E6CA0A" w14:textId="77777777" w:rsidTr="007952A7">
        <w:tc>
          <w:tcPr>
            <w:tcW w:w="7652" w:type="dxa"/>
          </w:tcPr>
          <w:p w14:paraId="58E3D70B" w14:textId="77777777" w:rsidR="005426D8" w:rsidRPr="00637F58" w:rsidRDefault="005426D8" w:rsidP="007952A7">
            <w:pPr>
              <w:rPr>
                <w:rFonts w:cs="Times New Roman"/>
                <w:szCs w:val="24"/>
              </w:rPr>
            </w:pPr>
            <w:r w:rsidRPr="00637F58">
              <w:rPr>
                <w:rFonts w:cs="Times New Roman"/>
                <w:szCs w:val="24"/>
              </w:rPr>
              <w:t xml:space="preserve">EKLER </w:t>
            </w:r>
            <w:proofErr w:type="gramStart"/>
            <w:r w:rsidRPr="00637F58">
              <w:rPr>
                <w:rFonts w:cs="Times New Roman"/>
                <w:szCs w:val="24"/>
              </w:rPr>
              <w:t>……….……………………………………………………………….</w:t>
            </w:r>
            <w:proofErr w:type="gramEnd"/>
          </w:p>
        </w:tc>
        <w:tc>
          <w:tcPr>
            <w:tcW w:w="658" w:type="dxa"/>
          </w:tcPr>
          <w:p w14:paraId="37BDA16E" w14:textId="48EDC517" w:rsidR="005426D8" w:rsidRPr="00637F58" w:rsidRDefault="005426D8" w:rsidP="009610B3">
            <w:pPr>
              <w:tabs>
                <w:tab w:val="left" w:pos="3024"/>
              </w:tabs>
              <w:jc w:val="right"/>
              <w:rPr>
                <w:rFonts w:cs="Times New Roman"/>
                <w:szCs w:val="24"/>
              </w:rPr>
            </w:pPr>
            <w:r w:rsidRPr="00637F58">
              <w:rPr>
                <w:rFonts w:cs="Times New Roman"/>
                <w:szCs w:val="24"/>
              </w:rPr>
              <w:t>15</w:t>
            </w:r>
            <w:r w:rsidR="009610B3">
              <w:rPr>
                <w:rFonts w:cs="Times New Roman"/>
                <w:szCs w:val="24"/>
              </w:rPr>
              <w:t>1</w:t>
            </w:r>
          </w:p>
        </w:tc>
      </w:tr>
      <w:tr w:rsidR="005426D8" w:rsidRPr="00637F58" w14:paraId="5F0EA843" w14:textId="77777777" w:rsidTr="007952A7">
        <w:tc>
          <w:tcPr>
            <w:tcW w:w="7652" w:type="dxa"/>
          </w:tcPr>
          <w:p w14:paraId="2DEDB113" w14:textId="77777777" w:rsidR="005426D8" w:rsidRPr="00637F58" w:rsidRDefault="005426D8" w:rsidP="007952A7">
            <w:pPr>
              <w:rPr>
                <w:rFonts w:cs="Times New Roman"/>
                <w:szCs w:val="24"/>
              </w:rPr>
            </w:pPr>
            <w:r w:rsidRPr="00637F58">
              <w:rPr>
                <w:rFonts w:cs="Times New Roman"/>
                <w:szCs w:val="24"/>
              </w:rPr>
              <w:t xml:space="preserve">ÖZGEÇMİŞ </w:t>
            </w:r>
            <w:proofErr w:type="gramStart"/>
            <w:r w:rsidRPr="00637F58">
              <w:rPr>
                <w:rFonts w:cs="Times New Roman"/>
                <w:szCs w:val="24"/>
              </w:rPr>
              <w:t>….……………………………………………………………….</w:t>
            </w:r>
            <w:proofErr w:type="gramEnd"/>
          </w:p>
        </w:tc>
        <w:tc>
          <w:tcPr>
            <w:tcW w:w="658" w:type="dxa"/>
          </w:tcPr>
          <w:p w14:paraId="12AF02E4" w14:textId="227163F6" w:rsidR="005426D8" w:rsidRPr="00637F58" w:rsidRDefault="005426D8" w:rsidP="009610B3">
            <w:pPr>
              <w:tabs>
                <w:tab w:val="left" w:pos="3024"/>
              </w:tabs>
              <w:jc w:val="right"/>
              <w:rPr>
                <w:rFonts w:cs="Times New Roman"/>
                <w:szCs w:val="24"/>
              </w:rPr>
            </w:pPr>
            <w:r w:rsidRPr="00637F58">
              <w:rPr>
                <w:rFonts w:cs="Times New Roman"/>
                <w:szCs w:val="24"/>
              </w:rPr>
              <w:t>1</w:t>
            </w:r>
            <w:r w:rsidR="009610B3">
              <w:rPr>
                <w:rFonts w:cs="Times New Roman"/>
                <w:szCs w:val="24"/>
              </w:rPr>
              <w:t>54</w:t>
            </w:r>
          </w:p>
        </w:tc>
      </w:tr>
    </w:tbl>
    <w:p w14:paraId="1F1939FA" w14:textId="77777777" w:rsidR="005426D8" w:rsidRPr="00637F58" w:rsidRDefault="005426D8" w:rsidP="005426D8">
      <w:pPr>
        <w:rPr>
          <w:sz w:val="20"/>
        </w:rPr>
      </w:pPr>
    </w:p>
    <w:p w14:paraId="25D1E84A" w14:textId="77777777" w:rsidR="005426D8" w:rsidRPr="00637F58" w:rsidRDefault="005426D8" w:rsidP="005426D8">
      <w:pPr>
        <w:rPr>
          <w:rFonts w:eastAsia="Times New Roman" w:cs="Times New Roman"/>
          <w:b/>
          <w:kern w:val="0"/>
          <w:sz w:val="28"/>
          <w:szCs w:val="28"/>
          <w:lang w:eastAsia="tr-TR"/>
        </w:rPr>
      </w:pPr>
      <w:r w:rsidRPr="00637F58">
        <w:br w:type="page"/>
      </w:r>
    </w:p>
    <w:p w14:paraId="0E951D46" w14:textId="77777777" w:rsidR="006E4B4F" w:rsidRDefault="006E4B4F" w:rsidP="006E4B4F">
      <w:pPr>
        <w:tabs>
          <w:tab w:val="left" w:pos="3024"/>
        </w:tabs>
        <w:spacing w:before="60"/>
        <w:rPr>
          <w:b/>
          <w:sz w:val="28"/>
          <w:szCs w:val="28"/>
          <w:lang w:val="de-DE"/>
        </w:rPr>
      </w:pPr>
      <w:bookmarkStart w:id="3" w:name="_Toc358275206"/>
      <w:bookmarkStart w:id="4" w:name="_Toc358495957"/>
    </w:p>
    <w:p w14:paraId="0990B184" w14:textId="77777777" w:rsidR="006E4B4F" w:rsidRPr="00BD3996" w:rsidRDefault="006E4B4F" w:rsidP="006E4B4F">
      <w:pPr>
        <w:tabs>
          <w:tab w:val="left" w:pos="3024"/>
        </w:tabs>
        <w:spacing w:before="60"/>
        <w:rPr>
          <w:b/>
          <w:sz w:val="28"/>
          <w:szCs w:val="28"/>
          <w:lang w:val="de-DE"/>
        </w:rPr>
      </w:pPr>
    </w:p>
    <w:p w14:paraId="0EF6D971" w14:textId="6608C89F" w:rsidR="006E4B4F" w:rsidRPr="00167A6E" w:rsidRDefault="0039588C" w:rsidP="006E4B4F">
      <w:pPr>
        <w:tabs>
          <w:tab w:val="left" w:pos="3024"/>
        </w:tabs>
        <w:spacing w:before="100"/>
        <w:rPr>
          <w:b/>
          <w:sz w:val="28"/>
          <w:szCs w:val="28"/>
        </w:rPr>
      </w:pPr>
      <w:r>
        <w:rPr>
          <w:b/>
          <w:sz w:val="28"/>
          <w:szCs w:val="28"/>
        </w:rPr>
        <w:t>SİMGELER VE KISALTMALAR LİSTESİ</w:t>
      </w:r>
    </w:p>
    <w:p w14:paraId="2F007847" w14:textId="77777777" w:rsidR="006E4B4F" w:rsidRDefault="006E4B4F" w:rsidP="006E4B4F">
      <w:pPr>
        <w:tabs>
          <w:tab w:val="left" w:pos="3024"/>
        </w:tabs>
        <w:spacing w:line="240" w:lineRule="auto"/>
        <w:rPr>
          <w:b/>
        </w:rPr>
      </w:pPr>
    </w:p>
    <w:p w14:paraId="4013066C" w14:textId="77777777" w:rsidR="006E4B4F" w:rsidRDefault="006E4B4F" w:rsidP="006E4B4F">
      <w:pPr>
        <w:tabs>
          <w:tab w:val="left" w:pos="3024"/>
        </w:tabs>
        <w:spacing w:line="240" w:lineRule="auto"/>
        <w:rPr>
          <w:b/>
        </w:rPr>
      </w:pPr>
    </w:p>
    <w:p w14:paraId="34EA33C7" w14:textId="77777777" w:rsidR="006E4B4F" w:rsidRDefault="006E4B4F" w:rsidP="006E4B4F">
      <w:pPr>
        <w:tabs>
          <w:tab w:val="left" w:pos="3024"/>
        </w:tabs>
        <w:rPr>
          <w:b/>
        </w:rP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440"/>
        <w:gridCol w:w="6748"/>
      </w:tblGrid>
      <w:tr w:rsidR="005426D8" w:rsidRPr="00637F58" w14:paraId="53975285" w14:textId="77777777" w:rsidTr="007952A7">
        <w:tc>
          <w:tcPr>
            <w:tcW w:w="1440" w:type="dxa"/>
          </w:tcPr>
          <w:bookmarkEnd w:id="3"/>
          <w:bookmarkEnd w:id="4"/>
          <w:p w14:paraId="3204F070" w14:textId="77777777" w:rsidR="005426D8" w:rsidRPr="00901DD4" w:rsidRDefault="005426D8" w:rsidP="007952A7">
            <w:pPr>
              <w:pStyle w:val="SimgelerYaziStili"/>
              <w:rPr>
                <w:color w:val="000000"/>
                <w:lang w:val="tr-TR"/>
              </w:rPr>
            </w:pPr>
            <w:r w:rsidRPr="00901DD4">
              <w:rPr>
                <w:color w:val="000000"/>
                <w:lang w:val="tr-TR"/>
              </w:rPr>
              <w:t>AAK</w:t>
            </w:r>
          </w:p>
        </w:tc>
        <w:tc>
          <w:tcPr>
            <w:tcW w:w="6748" w:type="dxa"/>
          </w:tcPr>
          <w:p w14:paraId="0288C26C" w14:textId="77777777" w:rsidR="005426D8" w:rsidRPr="00637F58" w:rsidRDefault="005426D8" w:rsidP="007952A7">
            <w:pPr>
              <w:pStyle w:val="SimgelerYaziStili"/>
              <w:jc w:val="left"/>
              <w:rPr>
                <w:color w:val="000000"/>
                <w:lang w:val="tr-TR"/>
              </w:rPr>
            </w:pPr>
            <w:r w:rsidRPr="00637F58">
              <w:rPr>
                <w:color w:val="000000"/>
                <w:lang w:val="tr-TR"/>
              </w:rPr>
              <w:t xml:space="preserve">: </w:t>
            </w:r>
            <w:proofErr w:type="spellStart"/>
            <w:r w:rsidRPr="00637F58">
              <w:rPr>
                <w:color w:val="000000"/>
                <w:lang w:val="tr-TR"/>
              </w:rPr>
              <w:t>Amplitude</w:t>
            </w:r>
            <w:proofErr w:type="spellEnd"/>
            <w:r w:rsidRPr="00637F58">
              <w:rPr>
                <w:color w:val="000000"/>
                <w:lang w:val="tr-TR"/>
              </w:rPr>
              <w:t xml:space="preserve"> </w:t>
            </w:r>
            <w:proofErr w:type="spellStart"/>
            <w:r w:rsidRPr="00637F58">
              <w:rPr>
                <w:color w:val="000000"/>
                <w:lang w:val="tr-TR"/>
              </w:rPr>
              <w:t>Shift</w:t>
            </w:r>
            <w:proofErr w:type="spellEnd"/>
            <w:r w:rsidRPr="00637F58">
              <w:rPr>
                <w:color w:val="000000"/>
                <w:lang w:val="tr-TR"/>
              </w:rPr>
              <w:t xml:space="preserve"> </w:t>
            </w:r>
            <w:proofErr w:type="spellStart"/>
            <w:r w:rsidRPr="00637F58">
              <w:rPr>
                <w:color w:val="000000"/>
                <w:lang w:val="tr-TR"/>
              </w:rPr>
              <w:t>Keying</w:t>
            </w:r>
            <w:proofErr w:type="spellEnd"/>
            <w:r w:rsidRPr="00637F58">
              <w:rPr>
                <w:color w:val="000000"/>
                <w:lang w:val="tr-TR"/>
              </w:rPr>
              <w:t xml:space="preserve"> (Genlik Kaydırmalı Anahtarlama)</w:t>
            </w:r>
          </w:p>
        </w:tc>
      </w:tr>
      <w:tr w:rsidR="005426D8" w:rsidRPr="00637F58" w14:paraId="6D7A17E0" w14:textId="77777777" w:rsidTr="007952A7">
        <w:tc>
          <w:tcPr>
            <w:tcW w:w="1440" w:type="dxa"/>
          </w:tcPr>
          <w:p w14:paraId="6F459561" w14:textId="77777777" w:rsidR="005426D8" w:rsidRPr="00901DD4" w:rsidRDefault="005426D8" w:rsidP="007952A7">
            <w:pPr>
              <w:pStyle w:val="SimgelerYaziStili"/>
              <w:rPr>
                <w:lang w:val="tr-TR"/>
              </w:rPr>
            </w:pPr>
            <w:r w:rsidRPr="00901DD4">
              <w:rPr>
                <w:color w:val="000000"/>
                <w:lang w:val="tr-TR"/>
              </w:rPr>
              <w:t>ATM</w:t>
            </w:r>
          </w:p>
        </w:tc>
        <w:tc>
          <w:tcPr>
            <w:tcW w:w="6748" w:type="dxa"/>
            <w:hideMark/>
          </w:tcPr>
          <w:p w14:paraId="5B808BA5"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Asynchronous</w:t>
            </w:r>
            <w:proofErr w:type="spellEnd"/>
            <w:r w:rsidRPr="00637F58">
              <w:rPr>
                <w:color w:val="000000"/>
                <w:lang w:val="tr-TR"/>
              </w:rPr>
              <w:t xml:space="preserve"> Transfer </w:t>
            </w:r>
            <w:proofErr w:type="spellStart"/>
            <w:r w:rsidRPr="00637F58">
              <w:rPr>
                <w:color w:val="000000"/>
                <w:lang w:val="tr-TR"/>
              </w:rPr>
              <w:t>Mode</w:t>
            </w:r>
            <w:proofErr w:type="spellEnd"/>
            <w:r w:rsidRPr="00637F58">
              <w:rPr>
                <w:color w:val="000000"/>
                <w:lang w:val="tr-TR"/>
              </w:rPr>
              <w:t xml:space="preserve"> (Asenkron Transfer </w:t>
            </w:r>
            <w:proofErr w:type="spellStart"/>
            <w:r w:rsidRPr="00637F58">
              <w:rPr>
                <w:color w:val="000000"/>
                <w:lang w:val="tr-TR"/>
              </w:rPr>
              <w:t>Modu</w:t>
            </w:r>
            <w:proofErr w:type="spellEnd"/>
            <w:r w:rsidRPr="00637F58">
              <w:rPr>
                <w:color w:val="000000"/>
                <w:lang w:val="tr-TR"/>
              </w:rPr>
              <w:t>)</w:t>
            </w:r>
          </w:p>
        </w:tc>
      </w:tr>
      <w:tr w:rsidR="005426D8" w:rsidRPr="00637F58" w14:paraId="135EE71D" w14:textId="77777777" w:rsidTr="007952A7">
        <w:tc>
          <w:tcPr>
            <w:tcW w:w="1440" w:type="dxa"/>
          </w:tcPr>
          <w:p w14:paraId="7FF2CB88" w14:textId="77777777" w:rsidR="005426D8" w:rsidRPr="00901DD4" w:rsidRDefault="005426D8" w:rsidP="007952A7">
            <w:pPr>
              <w:pStyle w:val="SimgelerYaziStili"/>
              <w:rPr>
                <w:color w:val="000000"/>
                <w:lang w:val="tr-TR"/>
              </w:rPr>
            </w:pPr>
            <w:r w:rsidRPr="00901DD4">
              <w:rPr>
                <w:color w:val="000000"/>
                <w:lang w:val="tr-TR"/>
              </w:rPr>
              <w:t>BAA</w:t>
            </w:r>
          </w:p>
        </w:tc>
        <w:tc>
          <w:tcPr>
            <w:tcW w:w="6748" w:type="dxa"/>
          </w:tcPr>
          <w:p w14:paraId="2077149F" w14:textId="77777777" w:rsidR="005426D8" w:rsidRPr="00637F58" w:rsidRDefault="005426D8" w:rsidP="007952A7">
            <w:pPr>
              <w:pStyle w:val="SimgelerYaziStili"/>
              <w:jc w:val="left"/>
              <w:rPr>
                <w:color w:val="000000"/>
                <w:lang w:val="tr-TR"/>
              </w:rPr>
            </w:pPr>
            <w:r w:rsidRPr="00637F58">
              <w:rPr>
                <w:color w:val="000000"/>
                <w:lang w:val="tr-TR"/>
              </w:rPr>
              <w:t>: Bireysel Alan Ağı</w:t>
            </w:r>
          </w:p>
        </w:tc>
      </w:tr>
      <w:tr w:rsidR="005426D8" w:rsidRPr="00637F58" w14:paraId="6FFA6738" w14:textId="77777777" w:rsidTr="007952A7">
        <w:tc>
          <w:tcPr>
            <w:tcW w:w="1440" w:type="dxa"/>
          </w:tcPr>
          <w:p w14:paraId="3AD504B9" w14:textId="77777777" w:rsidR="005426D8" w:rsidRPr="00901DD4" w:rsidRDefault="005426D8" w:rsidP="007952A7">
            <w:pPr>
              <w:pStyle w:val="SimgelerYaziStili"/>
              <w:rPr>
                <w:lang w:val="tr-TR"/>
              </w:rPr>
            </w:pPr>
            <w:r w:rsidRPr="00901DD4">
              <w:rPr>
                <w:color w:val="000000"/>
                <w:lang w:val="tr-TR"/>
              </w:rPr>
              <w:t>BAN</w:t>
            </w:r>
          </w:p>
        </w:tc>
        <w:tc>
          <w:tcPr>
            <w:tcW w:w="6748" w:type="dxa"/>
            <w:hideMark/>
          </w:tcPr>
          <w:p w14:paraId="19230819" w14:textId="77777777" w:rsidR="005426D8" w:rsidRPr="00637F58" w:rsidRDefault="005426D8" w:rsidP="007952A7">
            <w:pPr>
              <w:pStyle w:val="SimgelerYaziStili"/>
              <w:jc w:val="left"/>
              <w:rPr>
                <w:lang w:val="tr-TR"/>
              </w:rPr>
            </w:pPr>
            <w:r w:rsidRPr="00637F58">
              <w:rPr>
                <w:color w:val="000000"/>
                <w:lang w:val="tr-TR"/>
              </w:rPr>
              <w:t xml:space="preserve">: Body </w:t>
            </w:r>
            <w:proofErr w:type="spellStart"/>
            <w:r w:rsidRPr="00637F58">
              <w:rPr>
                <w:color w:val="000000"/>
                <w:lang w:val="tr-TR"/>
              </w:rPr>
              <w:t>Area</w:t>
            </w:r>
            <w:proofErr w:type="spellEnd"/>
            <w:r w:rsidRPr="00637F58">
              <w:rPr>
                <w:color w:val="000000"/>
                <w:lang w:val="tr-TR"/>
              </w:rPr>
              <w:t xml:space="preserve"> Network (Vücut Alan Ağı)</w:t>
            </w:r>
          </w:p>
        </w:tc>
      </w:tr>
      <w:tr w:rsidR="005426D8" w:rsidRPr="00637F58" w14:paraId="22118A9C" w14:textId="77777777" w:rsidTr="007952A7">
        <w:tc>
          <w:tcPr>
            <w:tcW w:w="1440" w:type="dxa"/>
          </w:tcPr>
          <w:p w14:paraId="7456BBC3" w14:textId="77777777" w:rsidR="005426D8" w:rsidRPr="00901DD4" w:rsidRDefault="005426D8" w:rsidP="007952A7">
            <w:pPr>
              <w:pStyle w:val="SimgelerYaziStili"/>
              <w:rPr>
                <w:color w:val="000000"/>
                <w:lang w:val="tr-TR"/>
              </w:rPr>
            </w:pPr>
            <w:r w:rsidRPr="00901DD4">
              <w:rPr>
                <w:color w:val="000000"/>
                <w:lang w:val="tr-TR"/>
              </w:rPr>
              <w:t>BPSK</w:t>
            </w:r>
          </w:p>
        </w:tc>
        <w:tc>
          <w:tcPr>
            <w:tcW w:w="6748" w:type="dxa"/>
          </w:tcPr>
          <w:p w14:paraId="3E6E21C0" w14:textId="77777777" w:rsidR="005426D8" w:rsidRPr="00637F58" w:rsidRDefault="005426D8" w:rsidP="007952A7">
            <w:pPr>
              <w:pStyle w:val="SimgelerYaziStili"/>
              <w:jc w:val="left"/>
              <w:rPr>
                <w:color w:val="000000"/>
                <w:lang w:val="tr-TR"/>
              </w:rPr>
            </w:pPr>
            <w:r w:rsidRPr="00637F58">
              <w:rPr>
                <w:color w:val="000000"/>
                <w:lang w:val="tr-TR"/>
              </w:rPr>
              <w:t>:</w:t>
            </w:r>
            <w:r w:rsidRPr="00637F58">
              <w:rPr>
                <w:lang w:val="tr-TR"/>
              </w:rPr>
              <w:t xml:space="preserve"> </w:t>
            </w:r>
            <w:proofErr w:type="spellStart"/>
            <w:r w:rsidRPr="00637F58">
              <w:rPr>
                <w:color w:val="000000"/>
                <w:lang w:val="tr-TR"/>
              </w:rPr>
              <w:t>Binary</w:t>
            </w:r>
            <w:proofErr w:type="spellEnd"/>
            <w:r w:rsidRPr="00637F58">
              <w:rPr>
                <w:color w:val="000000"/>
                <w:lang w:val="tr-TR"/>
              </w:rPr>
              <w:t xml:space="preserve"> </w:t>
            </w:r>
            <w:proofErr w:type="spellStart"/>
            <w:r w:rsidRPr="00637F58">
              <w:rPr>
                <w:color w:val="000000"/>
                <w:lang w:val="tr-TR"/>
              </w:rPr>
              <w:t>Phase</w:t>
            </w:r>
            <w:proofErr w:type="spellEnd"/>
            <w:r w:rsidRPr="00637F58">
              <w:rPr>
                <w:color w:val="000000"/>
                <w:lang w:val="tr-TR"/>
              </w:rPr>
              <w:t xml:space="preserve"> </w:t>
            </w:r>
            <w:proofErr w:type="spellStart"/>
            <w:r w:rsidRPr="00637F58">
              <w:rPr>
                <w:color w:val="000000"/>
                <w:lang w:val="tr-TR"/>
              </w:rPr>
              <w:t>Shift</w:t>
            </w:r>
            <w:proofErr w:type="spellEnd"/>
            <w:r w:rsidRPr="00637F58">
              <w:rPr>
                <w:color w:val="000000"/>
                <w:lang w:val="tr-TR"/>
              </w:rPr>
              <w:t xml:space="preserve"> </w:t>
            </w:r>
            <w:proofErr w:type="spellStart"/>
            <w:r w:rsidRPr="00637F58">
              <w:rPr>
                <w:color w:val="000000"/>
                <w:lang w:val="tr-TR"/>
              </w:rPr>
              <w:t>Keying</w:t>
            </w:r>
            <w:proofErr w:type="spellEnd"/>
            <w:r w:rsidRPr="00637F58">
              <w:rPr>
                <w:color w:val="000000"/>
                <w:lang w:val="tr-TR"/>
              </w:rPr>
              <w:t xml:space="preserve"> (İkili Faz Kaydırmalı Anahtarlama)</w:t>
            </w:r>
          </w:p>
        </w:tc>
      </w:tr>
      <w:tr w:rsidR="005426D8" w:rsidRPr="00637F58" w14:paraId="4FC511E3" w14:textId="77777777" w:rsidTr="007952A7">
        <w:tc>
          <w:tcPr>
            <w:tcW w:w="1440" w:type="dxa"/>
          </w:tcPr>
          <w:p w14:paraId="15FF3D92" w14:textId="77777777" w:rsidR="005426D8" w:rsidRPr="00901DD4" w:rsidRDefault="005426D8" w:rsidP="007952A7">
            <w:pPr>
              <w:pStyle w:val="SimgelerYaziStili"/>
              <w:rPr>
                <w:lang w:val="tr-TR"/>
              </w:rPr>
            </w:pPr>
            <w:r w:rsidRPr="00901DD4">
              <w:rPr>
                <w:color w:val="000000"/>
                <w:lang w:val="tr-TR"/>
              </w:rPr>
              <w:t>CAC</w:t>
            </w:r>
          </w:p>
        </w:tc>
        <w:tc>
          <w:tcPr>
            <w:tcW w:w="6748" w:type="dxa"/>
            <w:hideMark/>
          </w:tcPr>
          <w:p w14:paraId="7BE9B4AC" w14:textId="77777777" w:rsidR="005426D8" w:rsidRPr="00637F58" w:rsidRDefault="005426D8" w:rsidP="007952A7">
            <w:pPr>
              <w:pStyle w:val="SimgelerYaziStili"/>
              <w:jc w:val="left"/>
              <w:rPr>
                <w:lang w:val="tr-TR"/>
              </w:rPr>
            </w:pPr>
            <w:r w:rsidRPr="00637F58">
              <w:rPr>
                <w:color w:val="000000"/>
                <w:lang w:val="tr-TR"/>
              </w:rPr>
              <w:t xml:space="preserve">: Channel Access </w:t>
            </w:r>
            <w:proofErr w:type="spellStart"/>
            <w:r w:rsidRPr="00637F58">
              <w:rPr>
                <w:color w:val="000000"/>
                <w:lang w:val="tr-TR"/>
              </w:rPr>
              <w:t>and</w:t>
            </w:r>
            <w:proofErr w:type="spellEnd"/>
            <w:r w:rsidRPr="00637F58">
              <w:rPr>
                <w:color w:val="000000"/>
                <w:lang w:val="tr-TR"/>
              </w:rPr>
              <w:t xml:space="preserve"> Control (Kanal Erişim ve Kontrolü)</w:t>
            </w:r>
          </w:p>
        </w:tc>
      </w:tr>
      <w:tr w:rsidR="005426D8" w:rsidRPr="00637F58" w14:paraId="19C4DDED" w14:textId="77777777" w:rsidTr="007952A7">
        <w:tc>
          <w:tcPr>
            <w:tcW w:w="1440" w:type="dxa"/>
          </w:tcPr>
          <w:p w14:paraId="564BFE6A" w14:textId="77777777" w:rsidR="005426D8" w:rsidRPr="00901DD4" w:rsidRDefault="005426D8" w:rsidP="007952A7">
            <w:pPr>
              <w:pStyle w:val="SimgelerYaziStili"/>
              <w:rPr>
                <w:lang w:val="tr-TR"/>
              </w:rPr>
            </w:pPr>
            <w:r w:rsidRPr="00901DD4">
              <w:rPr>
                <w:bCs/>
                <w:lang w:val="tr-TR"/>
              </w:rPr>
              <w:t>CAP</w:t>
            </w:r>
          </w:p>
        </w:tc>
        <w:tc>
          <w:tcPr>
            <w:tcW w:w="6748" w:type="dxa"/>
            <w:hideMark/>
          </w:tcPr>
          <w:p w14:paraId="3C6C1741" w14:textId="77777777" w:rsidR="005426D8" w:rsidRPr="00637F58" w:rsidRDefault="005426D8" w:rsidP="007952A7">
            <w:pPr>
              <w:pStyle w:val="SimgelerYaziStili"/>
              <w:jc w:val="left"/>
              <w:rPr>
                <w:lang w:val="tr-TR"/>
              </w:rPr>
            </w:pPr>
            <w:r w:rsidRPr="00637F58">
              <w:rPr>
                <w:lang w:val="tr-TR"/>
              </w:rPr>
              <w:t xml:space="preserve">: Content Access </w:t>
            </w:r>
            <w:proofErr w:type="spellStart"/>
            <w:r w:rsidRPr="00637F58">
              <w:rPr>
                <w:lang w:val="tr-TR"/>
              </w:rPr>
              <w:t>Period</w:t>
            </w:r>
            <w:proofErr w:type="spellEnd"/>
            <w:r w:rsidRPr="00637F58">
              <w:rPr>
                <w:lang w:val="tr-TR"/>
              </w:rPr>
              <w:t xml:space="preserve"> (Çekişmeli Erişim Süreci)</w:t>
            </w:r>
          </w:p>
        </w:tc>
      </w:tr>
      <w:tr w:rsidR="005426D8" w:rsidRPr="00637F58" w14:paraId="725EC04E" w14:textId="77777777" w:rsidTr="007952A7">
        <w:tc>
          <w:tcPr>
            <w:tcW w:w="1440" w:type="dxa"/>
          </w:tcPr>
          <w:p w14:paraId="30828140" w14:textId="77777777" w:rsidR="005426D8" w:rsidRPr="00901DD4" w:rsidRDefault="005426D8" w:rsidP="007952A7">
            <w:pPr>
              <w:pStyle w:val="SimgelerYaziStili"/>
              <w:rPr>
                <w:lang w:val="tr-TR"/>
              </w:rPr>
            </w:pPr>
            <w:r w:rsidRPr="00901DD4">
              <w:rPr>
                <w:color w:val="000000"/>
                <w:lang w:val="tr-TR"/>
              </w:rPr>
              <w:t>CCA</w:t>
            </w:r>
          </w:p>
        </w:tc>
        <w:tc>
          <w:tcPr>
            <w:tcW w:w="6748" w:type="dxa"/>
            <w:hideMark/>
          </w:tcPr>
          <w:p w14:paraId="19A537EA"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Clear</w:t>
            </w:r>
            <w:proofErr w:type="spellEnd"/>
            <w:r w:rsidRPr="00637F58">
              <w:rPr>
                <w:color w:val="000000"/>
                <w:lang w:val="tr-TR"/>
              </w:rPr>
              <w:t xml:space="preserve"> Channel </w:t>
            </w:r>
            <w:proofErr w:type="spellStart"/>
            <w:r w:rsidRPr="00637F58">
              <w:rPr>
                <w:color w:val="000000"/>
                <w:lang w:val="tr-TR"/>
              </w:rPr>
              <w:t>Assessment</w:t>
            </w:r>
            <w:proofErr w:type="spellEnd"/>
            <w:r w:rsidRPr="00637F58">
              <w:rPr>
                <w:color w:val="000000"/>
                <w:lang w:val="tr-TR"/>
              </w:rPr>
              <w:t xml:space="preserve">  (Boş Kanal Değerlendirmesi)</w:t>
            </w:r>
          </w:p>
        </w:tc>
      </w:tr>
      <w:tr w:rsidR="005426D8" w:rsidRPr="00637F58" w14:paraId="5F1E2B1F" w14:textId="77777777" w:rsidTr="007952A7">
        <w:tc>
          <w:tcPr>
            <w:tcW w:w="1440" w:type="dxa"/>
          </w:tcPr>
          <w:p w14:paraId="3804684C" w14:textId="77777777" w:rsidR="005426D8" w:rsidRPr="00901DD4" w:rsidRDefault="005426D8" w:rsidP="007952A7">
            <w:pPr>
              <w:pStyle w:val="SimgelerYaziStili"/>
              <w:rPr>
                <w:lang w:val="tr-TR"/>
              </w:rPr>
            </w:pPr>
            <w:r w:rsidRPr="00901DD4">
              <w:rPr>
                <w:color w:val="000000"/>
                <w:lang w:val="tr-TR"/>
              </w:rPr>
              <w:t>CDMA</w:t>
            </w:r>
          </w:p>
        </w:tc>
        <w:tc>
          <w:tcPr>
            <w:tcW w:w="6748" w:type="dxa"/>
            <w:hideMark/>
          </w:tcPr>
          <w:p w14:paraId="1C21FE1C"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Code</w:t>
            </w:r>
            <w:proofErr w:type="spellEnd"/>
            <w:r w:rsidRPr="00637F58">
              <w:rPr>
                <w:color w:val="000000"/>
                <w:lang w:val="tr-TR"/>
              </w:rPr>
              <w:t xml:space="preserve"> </w:t>
            </w:r>
            <w:proofErr w:type="spellStart"/>
            <w:r w:rsidRPr="00637F58">
              <w:rPr>
                <w:color w:val="000000"/>
                <w:lang w:val="tr-TR"/>
              </w:rPr>
              <w:t>Division</w:t>
            </w:r>
            <w:proofErr w:type="spellEnd"/>
            <w:r w:rsidRPr="00637F58">
              <w:rPr>
                <w:color w:val="000000"/>
                <w:lang w:val="tr-TR"/>
              </w:rPr>
              <w:t xml:space="preserve"> </w:t>
            </w:r>
            <w:proofErr w:type="spellStart"/>
            <w:r w:rsidRPr="00637F58">
              <w:rPr>
                <w:color w:val="000000"/>
                <w:lang w:val="tr-TR"/>
              </w:rPr>
              <w:t>Multiple</w:t>
            </w:r>
            <w:proofErr w:type="spellEnd"/>
            <w:r w:rsidRPr="00637F58">
              <w:rPr>
                <w:color w:val="000000"/>
                <w:lang w:val="tr-TR"/>
              </w:rPr>
              <w:t xml:space="preserve"> Access (Kod Bölmeli Çoklu Erişim)</w:t>
            </w:r>
          </w:p>
        </w:tc>
      </w:tr>
      <w:tr w:rsidR="005426D8" w:rsidRPr="00637F58" w14:paraId="6E99946C" w14:textId="77777777" w:rsidTr="007952A7">
        <w:tc>
          <w:tcPr>
            <w:tcW w:w="1440" w:type="dxa"/>
          </w:tcPr>
          <w:p w14:paraId="236931E2" w14:textId="77777777" w:rsidR="005426D8" w:rsidRPr="00901DD4" w:rsidRDefault="005426D8" w:rsidP="007952A7">
            <w:pPr>
              <w:pStyle w:val="SimgelerYaziStili"/>
              <w:rPr>
                <w:lang w:val="tr-TR"/>
              </w:rPr>
            </w:pPr>
            <w:r w:rsidRPr="00901DD4">
              <w:rPr>
                <w:bCs/>
                <w:lang w:val="tr-TR"/>
              </w:rPr>
              <w:t>CFP</w:t>
            </w:r>
          </w:p>
        </w:tc>
        <w:tc>
          <w:tcPr>
            <w:tcW w:w="6748" w:type="dxa"/>
            <w:hideMark/>
          </w:tcPr>
          <w:p w14:paraId="15AB7AFA" w14:textId="77777777" w:rsidR="005426D8" w:rsidRPr="00637F58" w:rsidRDefault="005426D8" w:rsidP="007952A7">
            <w:pPr>
              <w:pStyle w:val="SimgelerYaziStili"/>
              <w:jc w:val="left"/>
              <w:rPr>
                <w:lang w:val="tr-TR"/>
              </w:rPr>
            </w:pPr>
            <w:r w:rsidRPr="00637F58">
              <w:rPr>
                <w:lang w:val="tr-TR"/>
              </w:rPr>
              <w:t xml:space="preserve">: Content </w:t>
            </w:r>
            <w:proofErr w:type="spellStart"/>
            <w:r w:rsidRPr="00637F58">
              <w:rPr>
                <w:lang w:val="tr-TR"/>
              </w:rPr>
              <w:t>Free</w:t>
            </w:r>
            <w:proofErr w:type="spellEnd"/>
            <w:r w:rsidRPr="00637F58">
              <w:rPr>
                <w:lang w:val="tr-TR"/>
              </w:rPr>
              <w:t xml:space="preserve"> </w:t>
            </w:r>
            <w:proofErr w:type="spellStart"/>
            <w:r w:rsidRPr="00637F58">
              <w:rPr>
                <w:lang w:val="tr-TR"/>
              </w:rPr>
              <w:t>Period</w:t>
            </w:r>
            <w:proofErr w:type="spellEnd"/>
            <w:r w:rsidRPr="00637F58">
              <w:rPr>
                <w:lang w:val="tr-TR"/>
              </w:rPr>
              <w:t xml:space="preserve"> (Çekişmesiz Süreç)</w:t>
            </w:r>
          </w:p>
        </w:tc>
      </w:tr>
      <w:tr w:rsidR="005426D8" w:rsidRPr="00637F58" w14:paraId="10E8EA61" w14:textId="77777777" w:rsidTr="007952A7">
        <w:tc>
          <w:tcPr>
            <w:tcW w:w="1440" w:type="dxa"/>
          </w:tcPr>
          <w:p w14:paraId="14DFD7A4" w14:textId="77777777" w:rsidR="005426D8" w:rsidRPr="00901DD4" w:rsidRDefault="005426D8" w:rsidP="007952A7">
            <w:pPr>
              <w:pStyle w:val="SimgelerYaziStili"/>
              <w:rPr>
                <w:lang w:val="tr-TR"/>
              </w:rPr>
            </w:pPr>
            <w:r w:rsidRPr="00901DD4">
              <w:rPr>
                <w:color w:val="000000"/>
                <w:lang w:val="tr-TR"/>
              </w:rPr>
              <w:t>CSMA/CA</w:t>
            </w:r>
          </w:p>
        </w:tc>
        <w:tc>
          <w:tcPr>
            <w:tcW w:w="6748" w:type="dxa"/>
            <w:hideMark/>
          </w:tcPr>
          <w:p w14:paraId="6A607156" w14:textId="77777777" w:rsidR="005426D8" w:rsidRPr="00637F58" w:rsidRDefault="005426D8" w:rsidP="007952A7">
            <w:pPr>
              <w:pStyle w:val="SimgelerYaziStili"/>
              <w:jc w:val="left"/>
              <w:rPr>
                <w:lang w:val="tr-TR"/>
              </w:rPr>
            </w:pPr>
            <w:r w:rsidRPr="00637F58">
              <w:rPr>
                <w:color w:val="000000"/>
                <w:lang w:val="tr-TR"/>
              </w:rPr>
              <w:t xml:space="preserve">: Carrier Sense of </w:t>
            </w:r>
            <w:proofErr w:type="spellStart"/>
            <w:r w:rsidRPr="00637F58">
              <w:rPr>
                <w:color w:val="000000"/>
                <w:lang w:val="tr-TR"/>
              </w:rPr>
              <w:t>Multiple</w:t>
            </w:r>
            <w:proofErr w:type="spellEnd"/>
            <w:r w:rsidRPr="00637F58">
              <w:rPr>
                <w:color w:val="000000"/>
                <w:lang w:val="tr-TR"/>
              </w:rPr>
              <w:t xml:space="preserve"> Access </w:t>
            </w:r>
            <w:proofErr w:type="spellStart"/>
            <w:r w:rsidRPr="00637F58">
              <w:rPr>
                <w:color w:val="000000"/>
                <w:lang w:val="tr-TR"/>
              </w:rPr>
              <w:t>with</w:t>
            </w:r>
            <w:proofErr w:type="spellEnd"/>
            <w:r w:rsidRPr="00637F58">
              <w:rPr>
                <w:color w:val="000000"/>
                <w:lang w:val="tr-TR"/>
              </w:rPr>
              <w:t xml:space="preserve"> </w:t>
            </w:r>
            <w:proofErr w:type="spellStart"/>
            <w:r w:rsidRPr="00637F58">
              <w:rPr>
                <w:color w:val="000000"/>
                <w:lang w:val="tr-TR"/>
              </w:rPr>
              <w:t>Collision</w:t>
            </w:r>
            <w:proofErr w:type="spellEnd"/>
            <w:r w:rsidRPr="00637F58">
              <w:rPr>
                <w:color w:val="000000"/>
                <w:lang w:val="tr-TR"/>
              </w:rPr>
              <w:t xml:space="preserve"> </w:t>
            </w:r>
            <w:proofErr w:type="spellStart"/>
            <w:r w:rsidRPr="00637F58">
              <w:rPr>
                <w:color w:val="000000"/>
                <w:lang w:val="tr-TR"/>
              </w:rPr>
              <w:t>Avoidance</w:t>
            </w:r>
            <w:proofErr w:type="spellEnd"/>
            <w:r w:rsidRPr="00637F58">
              <w:rPr>
                <w:color w:val="000000"/>
                <w:lang w:val="tr-TR"/>
              </w:rPr>
              <w:t xml:space="preserve"> </w:t>
            </w:r>
            <w:r w:rsidRPr="00637F58">
              <w:rPr>
                <w:color w:val="000000"/>
                <w:lang w:val="tr-TR"/>
              </w:rPr>
              <w:br/>
              <w:t xml:space="preserve"> (Çarpışma</w:t>
            </w:r>
            <w:r w:rsidRPr="00637F58">
              <w:rPr>
                <w:color w:val="000000"/>
                <w:spacing w:val="59"/>
                <w:lang w:val="tr-TR"/>
              </w:rPr>
              <w:t xml:space="preserve"> </w:t>
            </w:r>
            <w:r w:rsidRPr="00637F58">
              <w:rPr>
                <w:color w:val="000000"/>
                <w:lang w:val="tr-TR"/>
              </w:rPr>
              <w:t>Kontrollü Çoklu Erişim Taşıyıcı Algılama)</w:t>
            </w:r>
          </w:p>
        </w:tc>
      </w:tr>
      <w:tr w:rsidR="005426D8" w:rsidRPr="00637F58" w14:paraId="21639D68" w14:textId="77777777" w:rsidTr="007952A7">
        <w:tc>
          <w:tcPr>
            <w:tcW w:w="1440" w:type="dxa"/>
          </w:tcPr>
          <w:p w14:paraId="5274418F" w14:textId="77777777" w:rsidR="005426D8" w:rsidRPr="00901DD4" w:rsidRDefault="005426D8" w:rsidP="007952A7">
            <w:pPr>
              <w:pStyle w:val="SimgelerYaziStili"/>
              <w:rPr>
                <w:color w:val="000000"/>
                <w:lang w:val="tr-TR"/>
              </w:rPr>
            </w:pPr>
            <w:r w:rsidRPr="00901DD4">
              <w:rPr>
                <w:color w:val="000000"/>
                <w:lang w:val="tr-TR"/>
              </w:rPr>
              <w:t>CTS</w:t>
            </w:r>
          </w:p>
        </w:tc>
        <w:tc>
          <w:tcPr>
            <w:tcW w:w="6748" w:type="dxa"/>
          </w:tcPr>
          <w:p w14:paraId="5103FF3D" w14:textId="77777777" w:rsidR="005426D8" w:rsidRPr="00637F58" w:rsidRDefault="005426D8" w:rsidP="007952A7">
            <w:pPr>
              <w:pStyle w:val="SimgelerYaziStili"/>
              <w:jc w:val="left"/>
              <w:rPr>
                <w:color w:val="000000"/>
                <w:lang w:val="tr-TR"/>
              </w:rPr>
            </w:pPr>
            <w:r>
              <w:rPr>
                <w:color w:val="000000"/>
                <w:lang w:val="tr-TR"/>
              </w:rPr>
              <w:t xml:space="preserve">: </w:t>
            </w:r>
            <w:proofErr w:type="spellStart"/>
            <w:r>
              <w:rPr>
                <w:color w:val="000000"/>
                <w:lang w:val="tr-TR"/>
              </w:rPr>
              <w:t>Clear</w:t>
            </w:r>
            <w:proofErr w:type="spellEnd"/>
            <w:r>
              <w:rPr>
                <w:color w:val="000000"/>
                <w:lang w:val="tr-TR"/>
              </w:rPr>
              <w:t xml:space="preserve"> </w:t>
            </w:r>
            <w:proofErr w:type="spellStart"/>
            <w:r>
              <w:rPr>
                <w:color w:val="000000"/>
                <w:lang w:val="tr-TR"/>
              </w:rPr>
              <w:t>To</w:t>
            </w:r>
            <w:proofErr w:type="spellEnd"/>
            <w:r>
              <w:rPr>
                <w:color w:val="000000"/>
                <w:lang w:val="tr-TR"/>
              </w:rPr>
              <w:t xml:space="preserve"> </w:t>
            </w:r>
            <w:proofErr w:type="spellStart"/>
            <w:r>
              <w:rPr>
                <w:color w:val="000000"/>
                <w:lang w:val="tr-TR"/>
              </w:rPr>
              <w:t>Send</w:t>
            </w:r>
            <w:proofErr w:type="spellEnd"/>
          </w:p>
        </w:tc>
      </w:tr>
      <w:tr w:rsidR="005426D8" w:rsidRPr="00637F58" w14:paraId="679856DE" w14:textId="77777777" w:rsidTr="007952A7">
        <w:tc>
          <w:tcPr>
            <w:tcW w:w="1440" w:type="dxa"/>
          </w:tcPr>
          <w:p w14:paraId="059A54E2" w14:textId="77777777" w:rsidR="005426D8" w:rsidRPr="00901DD4" w:rsidRDefault="005426D8" w:rsidP="007952A7">
            <w:pPr>
              <w:pStyle w:val="SimgelerYaziStili"/>
              <w:rPr>
                <w:lang w:val="tr-TR"/>
              </w:rPr>
            </w:pPr>
            <w:r w:rsidRPr="00901DD4">
              <w:rPr>
                <w:color w:val="000000"/>
                <w:lang w:val="tr-TR"/>
              </w:rPr>
              <w:t>DCF</w:t>
            </w:r>
          </w:p>
        </w:tc>
        <w:tc>
          <w:tcPr>
            <w:tcW w:w="6748" w:type="dxa"/>
            <w:hideMark/>
          </w:tcPr>
          <w:p w14:paraId="0CB71B20" w14:textId="77777777" w:rsidR="005426D8" w:rsidRPr="00637F58" w:rsidRDefault="005426D8" w:rsidP="007952A7">
            <w:pPr>
              <w:pStyle w:val="SimgelerYaziStili"/>
              <w:jc w:val="left"/>
              <w:rPr>
                <w:lang w:val="tr-TR"/>
              </w:rPr>
            </w:pPr>
            <w:r w:rsidRPr="00637F58">
              <w:rPr>
                <w:color w:val="000000"/>
                <w:lang w:val="tr-TR"/>
              </w:rPr>
              <w:t xml:space="preserve">: Distributed </w:t>
            </w:r>
            <w:proofErr w:type="spellStart"/>
            <w:r w:rsidRPr="00637F58">
              <w:rPr>
                <w:color w:val="000000"/>
                <w:lang w:val="tr-TR"/>
              </w:rPr>
              <w:t>Coordination</w:t>
            </w:r>
            <w:proofErr w:type="spellEnd"/>
            <w:r w:rsidRPr="00637F58">
              <w:rPr>
                <w:color w:val="000000"/>
                <w:lang w:val="tr-TR"/>
              </w:rPr>
              <w:t xml:space="preserve"> </w:t>
            </w:r>
            <w:proofErr w:type="spellStart"/>
            <w:r w:rsidRPr="00637F58">
              <w:rPr>
                <w:color w:val="000000"/>
                <w:lang w:val="tr-TR"/>
              </w:rPr>
              <w:t>Function</w:t>
            </w:r>
            <w:proofErr w:type="spellEnd"/>
            <w:r w:rsidRPr="00637F58">
              <w:rPr>
                <w:color w:val="000000"/>
                <w:lang w:val="tr-TR"/>
              </w:rPr>
              <w:t xml:space="preserve"> </w:t>
            </w:r>
            <w:r w:rsidRPr="00637F58">
              <w:rPr>
                <w:color w:val="000000"/>
                <w:lang w:val="tr-TR"/>
              </w:rPr>
              <w:br/>
              <w:t xml:space="preserve"> (Dağıtık Koordinasyon Fonksiyonu)</w:t>
            </w:r>
          </w:p>
        </w:tc>
      </w:tr>
      <w:tr w:rsidR="005426D8" w:rsidRPr="00637F58" w14:paraId="7279B9D4" w14:textId="77777777" w:rsidTr="007952A7">
        <w:tc>
          <w:tcPr>
            <w:tcW w:w="1440" w:type="dxa"/>
          </w:tcPr>
          <w:p w14:paraId="5A495DFC" w14:textId="77777777" w:rsidR="005426D8" w:rsidRPr="00901DD4" w:rsidRDefault="005426D8" w:rsidP="007952A7">
            <w:pPr>
              <w:pStyle w:val="SimgelerYaziStili"/>
              <w:rPr>
                <w:color w:val="000000"/>
                <w:lang w:val="tr-TR"/>
              </w:rPr>
            </w:pPr>
            <w:r w:rsidRPr="00901DD4">
              <w:rPr>
                <w:color w:val="000000"/>
                <w:lang w:val="tr-TR"/>
              </w:rPr>
              <w:t>DGD</w:t>
            </w:r>
          </w:p>
        </w:tc>
        <w:tc>
          <w:tcPr>
            <w:tcW w:w="6748" w:type="dxa"/>
          </w:tcPr>
          <w:p w14:paraId="4BA7767F" w14:textId="77777777" w:rsidR="005426D8" w:rsidRPr="00637F58" w:rsidRDefault="005426D8" w:rsidP="007952A7">
            <w:pPr>
              <w:pStyle w:val="SimgelerYaziStili"/>
              <w:jc w:val="left"/>
              <w:rPr>
                <w:color w:val="000000"/>
                <w:lang w:val="tr-TR"/>
              </w:rPr>
            </w:pPr>
            <w:r w:rsidRPr="00637F58">
              <w:rPr>
                <w:color w:val="000000"/>
                <w:lang w:val="tr-TR"/>
              </w:rPr>
              <w:t>: Düşük Güçte Dinleme</w:t>
            </w:r>
          </w:p>
        </w:tc>
      </w:tr>
      <w:tr w:rsidR="005426D8" w:rsidRPr="00637F58" w14:paraId="15259ADC" w14:textId="77777777" w:rsidTr="007952A7">
        <w:tc>
          <w:tcPr>
            <w:tcW w:w="1440" w:type="dxa"/>
          </w:tcPr>
          <w:p w14:paraId="42DAF619" w14:textId="77777777" w:rsidR="005426D8" w:rsidRPr="00901DD4" w:rsidRDefault="005426D8" w:rsidP="007952A7">
            <w:pPr>
              <w:pStyle w:val="SimgelerYaziStili"/>
              <w:rPr>
                <w:lang w:val="tr-TR"/>
              </w:rPr>
            </w:pPr>
            <w:r w:rsidRPr="00901DD4">
              <w:rPr>
                <w:color w:val="000000"/>
                <w:lang w:val="tr-TR"/>
              </w:rPr>
              <w:t>DIFS</w:t>
            </w:r>
          </w:p>
        </w:tc>
        <w:tc>
          <w:tcPr>
            <w:tcW w:w="6748" w:type="dxa"/>
            <w:hideMark/>
          </w:tcPr>
          <w:p w14:paraId="651FEF20" w14:textId="77777777" w:rsidR="005426D8" w:rsidRPr="00637F58" w:rsidRDefault="005426D8" w:rsidP="007952A7">
            <w:pPr>
              <w:pStyle w:val="SimgelerYaziStili"/>
              <w:jc w:val="left"/>
              <w:rPr>
                <w:lang w:val="tr-TR"/>
              </w:rPr>
            </w:pPr>
            <w:r w:rsidRPr="00637F58">
              <w:rPr>
                <w:color w:val="000000"/>
                <w:lang w:val="tr-TR"/>
              </w:rPr>
              <w:t xml:space="preserve">: DCF </w:t>
            </w:r>
            <w:proofErr w:type="spellStart"/>
            <w:r w:rsidRPr="00637F58">
              <w:rPr>
                <w:color w:val="000000"/>
                <w:lang w:val="tr-TR"/>
              </w:rPr>
              <w:t>InterFrame</w:t>
            </w:r>
            <w:proofErr w:type="spellEnd"/>
            <w:r w:rsidRPr="00637F58">
              <w:rPr>
                <w:color w:val="000000"/>
                <w:lang w:val="tr-TR"/>
              </w:rPr>
              <w:t xml:space="preserve"> </w:t>
            </w:r>
            <w:proofErr w:type="spellStart"/>
            <w:r w:rsidRPr="00637F58">
              <w:rPr>
                <w:color w:val="000000"/>
                <w:lang w:val="tr-TR"/>
              </w:rPr>
              <w:t>Spacing</w:t>
            </w:r>
            <w:proofErr w:type="spellEnd"/>
            <w:r w:rsidRPr="00637F58">
              <w:rPr>
                <w:color w:val="000000"/>
                <w:lang w:val="tr-TR"/>
              </w:rPr>
              <w:t xml:space="preserve"> (DCF çerçeve boşluğu)</w:t>
            </w:r>
          </w:p>
        </w:tc>
      </w:tr>
      <w:tr w:rsidR="005426D8" w:rsidRPr="00637F58" w14:paraId="4DEE5AFE" w14:textId="77777777" w:rsidTr="007952A7">
        <w:tc>
          <w:tcPr>
            <w:tcW w:w="1440" w:type="dxa"/>
          </w:tcPr>
          <w:p w14:paraId="5EB2A38A" w14:textId="77777777" w:rsidR="005426D8" w:rsidRPr="00901DD4" w:rsidRDefault="005426D8" w:rsidP="007952A7">
            <w:pPr>
              <w:pStyle w:val="SimgelerYaziStili"/>
              <w:rPr>
                <w:lang w:val="tr-TR"/>
              </w:rPr>
            </w:pPr>
            <w:r w:rsidRPr="00901DD4">
              <w:rPr>
                <w:color w:val="000000"/>
                <w:lang w:val="tr-TR"/>
              </w:rPr>
              <w:t>DSSS</w:t>
            </w:r>
          </w:p>
        </w:tc>
        <w:tc>
          <w:tcPr>
            <w:tcW w:w="6748" w:type="dxa"/>
            <w:hideMark/>
          </w:tcPr>
          <w:p w14:paraId="0638D920" w14:textId="77777777" w:rsidR="005426D8" w:rsidRPr="00637F58" w:rsidRDefault="005426D8" w:rsidP="007952A7">
            <w:pPr>
              <w:pStyle w:val="SimgelerYaziStili"/>
              <w:jc w:val="left"/>
              <w:rPr>
                <w:lang w:val="tr-TR"/>
              </w:rPr>
            </w:pPr>
            <w:r w:rsidRPr="00637F58">
              <w:rPr>
                <w:color w:val="000000"/>
                <w:lang w:val="tr-TR"/>
              </w:rPr>
              <w:t xml:space="preserve">: Direct </w:t>
            </w:r>
            <w:proofErr w:type="spellStart"/>
            <w:r w:rsidRPr="00637F58">
              <w:rPr>
                <w:color w:val="000000"/>
                <w:lang w:val="tr-TR"/>
              </w:rPr>
              <w:t>Sequence</w:t>
            </w:r>
            <w:proofErr w:type="spellEnd"/>
            <w:r w:rsidRPr="00637F58">
              <w:rPr>
                <w:color w:val="000000"/>
                <w:lang w:val="tr-TR"/>
              </w:rPr>
              <w:t xml:space="preserve"> Spread </w:t>
            </w:r>
            <w:proofErr w:type="spellStart"/>
            <w:r w:rsidRPr="00637F58">
              <w:rPr>
                <w:color w:val="000000"/>
                <w:lang w:val="tr-TR"/>
              </w:rPr>
              <w:t>Spectrum</w:t>
            </w:r>
            <w:proofErr w:type="spellEnd"/>
            <w:r w:rsidRPr="00637F58">
              <w:rPr>
                <w:color w:val="000000"/>
                <w:lang w:val="tr-TR"/>
              </w:rPr>
              <w:t xml:space="preserve">  (Doğrudan Sıralı Yayılım)</w:t>
            </w:r>
          </w:p>
        </w:tc>
      </w:tr>
      <w:tr w:rsidR="005426D8" w:rsidRPr="00637F58" w14:paraId="466402C3" w14:textId="77777777" w:rsidTr="007952A7">
        <w:tc>
          <w:tcPr>
            <w:tcW w:w="1440" w:type="dxa"/>
          </w:tcPr>
          <w:p w14:paraId="4C25AF38" w14:textId="77777777" w:rsidR="005426D8" w:rsidRPr="00901DD4" w:rsidRDefault="005426D8" w:rsidP="007952A7">
            <w:pPr>
              <w:pStyle w:val="SimgelerYaziStili"/>
              <w:rPr>
                <w:lang w:val="tr-TR"/>
              </w:rPr>
            </w:pPr>
            <w:r w:rsidRPr="00901DD4">
              <w:rPr>
                <w:bCs/>
                <w:lang w:val="tr-TR"/>
              </w:rPr>
              <w:t>ECG</w:t>
            </w:r>
          </w:p>
        </w:tc>
        <w:tc>
          <w:tcPr>
            <w:tcW w:w="6748" w:type="dxa"/>
            <w:hideMark/>
          </w:tcPr>
          <w:p w14:paraId="5CBFD53A" w14:textId="657E8531" w:rsidR="005426D8" w:rsidRPr="00637F58" w:rsidRDefault="005426D8" w:rsidP="007952A7">
            <w:pPr>
              <w:pStyle w:val="SimgelerYaziStili"/>
              <w:jc w:val="left"/>
              <w:rPr>
                <w:lang w:val="tr-TR"/>
              </w:rPr>
            </w:pPr>
            <w:r w:rsidRPr="00637F58">
              <w:rPr>
                <w:lang w:val="tr-TR"/>
              </w:rPr>
              <w:t xml:space="preserve">: </w:t>
            </w:r>
            <w:proofErr w:type="spellStart"/>
            <w:r w:rsidRPr="00637F58">
              <w:rPr>
                <w:lang w:val="tr-TR"/>
              </w:rPr>
              <w:t>ElectroCardioGram</w:t>
            </w:r>
            <w:proofErr w:type="spellEnd"/>
            <w:r w:rsidR="006442C1">
              <w:rPr>
                <w:lang w:val="tr-TR"/>
              </w:rPr>
              <w:t xml:space="preserve"> (Elektrokardiyogram)</w:t>
            </w:r>
          </w:p>
        </w:tc>
      </w:tr>
      <w:tr w:rsidR="005426D8" w:rsidRPr="00637F58" w14:paraId="11656CFF" w14:textId="77777777" w:rsidTr="007952A7">
        <w:tc>
          <w:tcPr>
            <w:tcW w:w="1440" w:type="dxa"/>
          </w:tcPr>
          <w:p w14:paraId="05CAD3E0" w14:textId="77777777" w:rsidR="005426D8" w:rsidRPr="00901DD4" w:rsidRDefault="005426D8" w:rsidP="007952A7">
            <w:pPr>
              <w:pStyle w:val="SimgelerYaziStili"/>
              <w:rPr>
                <w:lang w:val="tr-TR"/>
              </w:rPr>
            </w:pPr>
            <w:r w:rsidRPr="00901DD4">
              <w:rPr>
                <w:bCs/>
                <w:lang w:val="tr-TR"/>
              </w:rPr>
              <w:t>EEG</w:t>
            </w:r>
          </w:p>
        </w:tc>
        <w:tc>
          <w:tcPr>
            <w:tcW w:w="6748" w:type="dxa"/>
            <w:hideMark/>
          </w:tcPr>
          <w:p w14:paraId="512EF477" w14:textId="77777777" w:rsidR="005426D8" w:rsidRPr="00637F58" w:rsidRDefault="005426D8" w:rsidP="007952A7">
            <w:pPr>
              <w:pStyle w:val="SimgelerYaziStili"/>
              <w:jc w:val="left"/>
              <w:rPr>
                <w:lang w:val="tr-TR"/>
              </w:rPr>
            </w:pPr>
            <w:r w:rsidRPr="00637F58">
              <w:rPr>
                <w:lang w:val="tr-TR"/>
              </w:rPr>
              <w:t xml:space="preserve">: </w:t>
            </w:r>
            <w:proofErr w:type="spellStart"/>
            <w:r w:rsidRPr="00637F58">
              <w:rPr>
                <w:lang w:val="tr-TR"/>
              </w:rPr>
              <w:t>ElectroEncephaloGraphy</w:t>
            </w:r>
            <w:proofErr w:type="spellEnd"/>
          </w:p>
        </w:tc>
      </w:tr>
      <w:tr w:rsidR="005426D8" w:rsidRPr="00637F58" w14:paraId="1B085130" w14:textId="77777777" w:rsidTr="007952A7">
        <w:tc>
          <w:tcPr>
            <w:tcW w:w="1440" w:type="dxa"/>
          </w:tcPr>
          <w:p w14:paraId="7B133E76" w14:textId="77777777" w:rsidR="005426D8" w:rsidRPr="00901DD4" w:rsidRDefault="005426D8" w:rsidP="007952A7">
            <w:pPr>
              <w:pStyle w:val="SimgelerYaziStili"/>
              <w:rPr>
                <w:lang w:val="tr-TR"/>
              </w:rPr>
            </w:pPr>
            <w:r w:rsidRPr="00901DD4">
              <w:rPr>
                <w:color w:val="000000"/>
                <w:lang w:val="tr-TR"/>
              </w:rPr>
              <w:t>EIFS</w:t>
            </w:r>
          </w:p>
        </w:tc>
        <w:tc>
          <w:tcPr>
            <w:tcW w:w="6748" w:type="dxa"/>
            <w:hideMark/>
          </w:tcPr>
          <w:p w14:paraId="2C502E2D"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Extended</w:t>
            </w:r>
            <w:proofErr w:type="spellEnd"/>
            <w:r w:rsidRPr="00637F58">
              <w:rPr>
                <w:color w:val="000000"/>
                <w:lang w:val="tr-TR"/>
              </w:rPr>
              <w:t xml:space="preserve"> </w:t>
            </w:r>
            <w:proofErr w:type="spellStart"/>
            <w:r w:rsidRPr="00637F58">
              <w:rPr>
                <w:color w:val="000000"/>
                <w:lang w:val="tr-TR"/>
              </w:rPr>
              <w:t>InterFrame</w:t>
            </w:r>
            <w:proofErr w:type="spellEnd"/>
            <w:r w:rsidRPr="00637F58">
              <w:rPr>
                <w:color w:val="000000"/>
                <w:lang w:val="tr-TR"/>
              </w:rPr>
              <w:t xml:space="preserve"> </w:t>
            </w:r>
            <w:proofErr w:type="spellStart"/>
            <w:r w:rsidRPr="00637F58">
              <w:rPr>
                <w:color w:val="000000"/>
                <w:lang w:val="tr-TR"/>
              </w:rPr>
              <w:t>Spacing</w:t>
            </w:r>
            <w:proofErr w:type="spellEnd"/>
            <w:r w:rsidRPr="00637F58">
              <w:rPr>
                <w:color w:val="000000"/>
                <w:lang w:val="tr-TR"/>
              </w:rPr>
              <w:t xml:space="preserve">  (Genişletilmiş Çerçeve Boşluğu)</w:t>
            </w:r>
          </w:p>
        </w:tc>
      </w:tr>
      <w:tr w:rsidR="005426D8" w:rsidRPr="00637F58" w14:paraId="0FE8CAA7" w14:textId="77777777" w:rsidTr="007952A7">
        <w:tc>
          <w:tcPr>
            <w:tcW w:w="1440" w:type="dxa"/>
          </w:tcPr>
          <w:p w14:paraId="291F53F0" w14:textId="77777777" w:rsidR="005426D8" w:rsidRPr="00901DD4" w:rsidRDefault="005426D8" w:rsidP="007952A7">
            <w:pPr>
              <w:pStyle w:val="SimgelerYaziStili"/>
              <w:rPr>
                <w:lang w:val="tr-TR"/>
              </w:rPr>
            </w:pPr>
            <w:r w:rsidRPr="00901DD4">
              <w:rPr>
                <w:color w:val="000000"/>
                <w:lang w:val="tr-TR"/>
              </w:rPr>
              <w:t>ETSI</w:t>
            </w:r>
          </w:p>
        </w:tc>
        <w:tc>
          <w:tcPr>
            <w:tcW w:w="6748" w:type="dxa"/>
            <w:hideMark/>
          </w:tcPr>
          <w:p w14:paraId="31E3EC30"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European</w:t>
            </w:r>
            <w:proofErr w:type="spellEnd"/>
            <w:r w:rsidRPr="00637F58">
              <w:rPr>
                <w:color w:val="000000"/>
                <w:lang w:val="tr-TR"/>
              </w:rPr>
              <w:t xml:space="preserve"> </w:t>
            </w:r>
            <w:proofErr w:type="spellStart"/>
            <w:r w:rsidRPr="00637F58">
              <w:rPr>
                <w:color w:val="000000"/>
                <w:lang w:val="tr-TR"/>
              </w:rPr>
              <w:t>Telecomunications</w:t>
            </w:r>
            <w:proofErr w:type="spellEnd"/>
            <w:r w:rsidRPr="00637F58">
              <w:rPr>
                <w:color w:val="000000"/>
                <w:lang w:val="tr-TR"/>
              </w:rPr>
              <w:t xml:space="preserve"> </w:t>
            </w:r>
            <w:proofErr w:type="spellStart"/>
            <w:r w:rsidRPr="00637F58">
              <w:rPr>
                <w:color w:val="000000"/>
                <w:lang w:val="tr-TR"/>
              </w:rPr>
              <w:t>Institute</w:t>
            </w:r>
            <w:proofErr w:type="spellEnd"/>
            <w:r w:rsidRPr="00637F58">
              <w:rPr>
                <w:color w:val="000000"/>
                <w:lang w:val="tr-TR"/>
              </w:rPr>
              <w:t xml:space="preserve"> </w:t>
            </w:r>
            <w:r w:rsidRPr="00637F58">
              <w:rPr>
                <w:color w:val="000000"/>
                <w:lang w:val="tr-TR"/>
              </w:rPr>
              <w:br/>
              <w:t>(Avrupa Telekomünikasyon Enstitüsü)</w:t>
            </w:r>
          </w:p>
        </w:tc>
      </w:tr>
      <w:tr w:rsidR="005426D8" w:rsidRPr="00637F58" w14:paraId="2957B143" w14:textId="77777777" w:rsidTr="007952A7">
        <w:tc>
          <w:tcPr>
            <w:tcW w:w="1440" w:type="dxa"/>
          </w:tcPr>
          <w:p w14:paraId="70B31AA4" w14:textId="77777777" w:rsidR="005426D8" w:rsidRPr="00901DD4" w:rsidRDefault="005426D8" w:rsidP="007952A7">
            <w:pPr>
              <w:pStyle w:val="SimgelerYaziStili"/>
              <w:rPr>
                <w:color w:val="000000"/>
                <w:lang w:val="tr-TR"/>
              </w:rPr>
            </w:pPr>
            <w:r w:rsidRPr="00901DD4">
              <w:rPr>
                <w:color w:val="000000"/>
                <w:lang w:val="tr-TR"/>
              </w:rPr>
              <w:t>FCC</w:t>
            </w:r>
          </w:p>
        </w:tc>
        <w:tc>
          <w:tcPr>
            <w:tcW w:w="6748" w:type="dxa"/>
          </w:tcPr>
          <w:p w14:paraId="22120BB4" w14:textId="77777777" w:rsidR="005426D8" w:rsidRPr="00637F58" w:rsidRDefault="005426D8" w:rsidP="007952A7">
            <w:pPr>
              <w:pStyle w:val="SimgelerYaziStili"/>
              <w:jc w:val="left"/>
              <w:rPr>
                <w:color w:val="000000"/>
                <w:lang w:val="tr-TR"/>
              </w:rPr>
            </w:pPr>
            <w:r w:rsidRPr="00637F58">
              <w:rPr>
                <w:color w:val="000000"/>
                <w:lang w:val="tr-TR"/>
              </w:rPr>
              <w:t xml:space="preserve">: </w:t>
            </w:r>
            <w:r w:rsidRPr="00637F58">
              <w:rPr>
                <w:color w:val="131313"/>
                <w:lang w:val="tr-TR"/>
              </w:rPr>
              <w:t xml:space="preserve">Federal </w:t>
            </w:r>
            <w:proofErr w:type="spellStart"/>
            <w:r w:rsidRPr="00637F58">
              <w:rPr>
                <w:color w:val="131313"/>
                <w:lang w:val="tr-TR"/>
              </w:rPr>
              <w:t>Communication</w:t>
            </w:r>
            <w:proofErr w:type="spellEnd"/>
            <w:r w:rsidRPr="00637F58">
              <w:rPr>
                <w:color w:val="131313"/>
                <w:lang w:val="tr-TR"/>
              </w:rPr>
              <w:t xml:space="preserve"> </w:t>
            </w:r>
            <w:proofErr w:type="spellStart"/>
            <w:r w:rsidRPr="00637F58">
              <w:rPr>
                <w:color w:val="131313"/>
                <w:lang w:val="tr-TR"/>
              </w:rPr>
              <w:t>Commission</w:t>
            </w:r>
            <w:proofErr w:type="spellEnd"/>
            <w:r w:rsidRPr="00637F58">
              <w:rPr>
                <w:color w:val="131313"/>
                <w:lang w:val="tr-TR"/>
              </w:rPr>
              <w:br/>
              <w:t xml:space="preserve"> (Federal Haberleşme Komisyonu)</w:t>
            </w:r>
          </w:p>
        </w:tc>
      </w:tr>
      <w:tr w:rsidR="005426D8" w:rsidRPr="00637F58" w14:paraId="2099958A" w14:textId="77777777" w:rsidTr="007952A7">
        <w:tc>
          <w:tcPr>
            <w:tcW w:w="1440" w:type="dxa"/>
          </w:tcPr>
          <w:p w14:paraId="24382C03" w14:textId="77777777" w:rsidR="005426D8" w:rsidRPr="00901DD4" w:rsidRDefault="005426D8" w:rsidP="007952A7">
            <w:pPr>
              <w:pStyle w:val="SimgelerYaziStili"/>
              <w:rPr>
                <w:lang w:val="tr-TR"/>
              </w:rPr>
            </w:pPr>
            <w:r w:rsidRPr="00901DD4">
              <w:rPr>
                <w:color w:val="000000"/>
                <w:lang w:val="tr-TR"/>
              </w:rPr>
              <w:t>FDMA</w:t>
            </w:r>
          </w:p>
        </w:tc>
        <w:tc>
          <w:tcPr>
            <w:tcW w:w="6748" w:type="dxa"/>
            <w:hideMark/>
          </w:tcPr>
          <w:p w14:paraId="19FD2C4F"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Frequency</w:t>
            </w:r>
            <w:proofErr w:type="spellEnd"/>
            <w:r w:rsidRPr="00637F58">
              <w:rPr>
                <w:color w:val="000000"/>
                <w:lang w:val="tr-TR"/>
              </w:rPr>
              <w:t xml:space="preserve"> </w:t>
            </w:r>
            <w:proofErr w:type="spellStart"/>
            <w:r w:rsidRPr="00637F58">
              <w:rPr>
                <w:color w:val="000000"/>
                <w:lang w:val="tr-TR"/>
              </w:rPr>
              <w:t>Division</w:t>
            </w:r>
            <w:proofErr w:type="spellEnd"/>
            <w:r w:rsidRPr="00637F58">
              <w:rPr>
                <w:color w:val="000000"/>
                <w:lang w:val="tr-TR"/>
              </w:rPr>
              <w:t xml:space="preserve"> </w:t>
            </w:r>
            <w:proofErr w:type="spellStart"/>
            <w:r w:rsidRPr="00637F58">
              <w:rPr>
                <w:color w:val="000000"/>
                <w:lang w:val="tr-TR"/>
              </w:rPr>
              <w:t>Multiple</w:t>
            </w:r>
            <w:proofErr w:type="spellEnd"/>
            <w:r w:rsidRPr="00637F58">
              <w:rPr>
                <w:color w:val="000000"/>
                <w:lang w:val="tr-TR"/>
              </w:rPr>
              <w:t xml:space="preserve"> Access </w:t>
            </w:r>
            <w:r w:rsidRPr="00637F58">
              <w:rPr>
                <w:color w:val="000000"/>
                <w:lang w:val="tr-TR"/>
              </w:rPr>
              <w:br/>
            </w:r>
            <w:r w:rsidRPr="00637F58">
              <w:rPr>
                <w:color w:val="000000"/>
                <w:lang w:val="tr-TR"/>
              </w:rPr>
              <w:lastRenderedPageBreak/>
              <w:t>(Zaman Bölmeli Çoklu Erişim)</w:t>
            </w:r>
          </w:p>
        </w:tc>
      </w:tr>
      <w:tr w:rsidR="005426D8" w:rsidRPr="00637F58" w14:paraId="41333C0C" w14:textId="77777777" w:rsidTr="007952A7">
        <w:tc>
          <w:tcPr>
            <w:tcW w:w="1440" w:type="dxa"/>
          </w:tcPr>
          <w:p w14:paraId="3F0A8382" w14:textId="77777777" w:rsidR="005426D8" w:rsidRPr="00901DD4" w:rsidRDefault="005426D8" w:rsidP="007952A7">
            <w:pPr>
              <w:pStyle w:val="SimgelerYaziStili"/>
              <w:rPr>
                <w:lang w:val="tr-TR"/>
              </w:rPr>
            </w:pPr>
            <w:r w:rsidRPr="00901DD4">
              <w:rPr>
                <w:bCs/>
                <w:lang w:val="tr-TR"/>
              </w:rPr>
              <w:lastRenderedPageBreak/>
              <w:t>FFD</w:t>
            </w:r>
          </w:p>
        </w:tc>
        <w:tc>
          <w:tcPr>
            <w:tcW w:w="6748" w:type="dxa"/>
            <w:hideMark/>
          </w:tcPr>
          <w:p w14:paraId="1163EACC" w14:textId="77777777" w:rsidR="005426D8" w:rsidRPr="00637F58" w:rsidRDefault="005426D8" w:rsidP="007952A7">
            <w:pPr>
              <w:pStyle w:val="SimgelerYaziStili"/>
              <w:jc w:val="left"/>
              <w:rPr>
                <w:lang w:val="tr-TR"/>
              </w:rPr>
            </w:pPr>
            <w:r w:rsidRPr="00637F58">
              <w:rPr>
                <w:lang w:val="tr-TR"/>
              </w:rPr>
              <w:t xml:space="preserve">: Full </w:t>
            </w:r>
            <w:proofErr w:type="spellStart"/>
            <w:r w:rsidRPr="00637F58">
              <w:rPr>
                <w:lang w:val="tr-TR"/>
              </w:rPr>
              <w:t>Function</w:t>
            </w:r>
            <w:proofErr w:type="spellEnd"/>
            <w:r w:rsidRPr="00637F58">
              <w:rPr>
                <w:lang w:val="tr-TR"/>
              </w:rPr>
              <w:t xml:space="preserve"> Device (Tam Fonksiyonlu Cihaz)</w:t>
            </w:r>
          </w:p>
        </w:tc>
      </w:tr>
      <w:tr w:rsidR="005426D8" w:rsidRPr="00637F58" w14:paraId="38D4924E" w14:textId="77777777" w:rsidTr="007952A7">
        <w:tc>
          <w:tcPr>
            <w:tcW w:w="1440" w:type="dxa"/>
          </w:tcPr>
          <w:p w14:paraId="65936B14" w14:textId="77777777" w:rsidR="005426D8" w:rsidRPr="00901DD4" w:rsidRDefault="005426D8" w:rsidP="007952A7">
            <w:pPr>
              <w:pStyle w:val="SimgelerYaziStili"/>
              <w:rPr>
                <w:lang w:val="tr-TR"/>
              </w:rPr>
            </w:pPr>
            <w:r w:rsidRPr="00901DD4">
              <w:rPr>
                <w:color w:val="000000"/>
                <w:lang w:val="tr-TR"/>
              </w:rPr>
              <w:t>FHSS</w:t>
            </w:r>
          </w:p>
        </w:tc>
        <w:tc>
          <w:tcPr>
            <w:tcW w:w="6748" w:type="dxa"/>
            <w:hideMark/>
          </w:tcPr>
          <w:p w14:paraId="637FCC7C"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Frequency</w:t>
            </w:r>
            <w:proofErr w:type="spellEnd"/>
            <w:r w:rsidRPr="00637F58">
              <w:rPr>
                <w:color w:val="000000"/>
                <w:lang w:val="tr-TR"/>
              </w:rPr>
              <w:t xml:space="preserve"> </w:t>
            </w:r>
            <w:proofErr w:type="spellStart"/>
            <w:r w:rsidRPr="00637F58">
              <w:rPr>
                <w:color w:val="000000"/>
                <w:lang w:val="tr-TR"/>
              </w:rPr>
              <w:t>Hopping</w:t>
            </w:r>
            <w:proofErr w:type="spellEnd"/>
            <w:r w:rsidRPr="00637F58">
              <w:rPr>
                <w:color w:val="000000"/>
                <w:lang w:val="tr-TR"/>
              </w:rPr>
              <w:t xml:space="preserve"> Spread </w:t>
            </w:r>
            <w:proofErr w:type="spellStart"/>
            <w:r w:rsidRPr="00637F58">
              <w:rPr>
                <w:color w:val="000000"/>
                <w:lang w:val="tr-TR"/>
              </w:rPr>
              <w:t>Spectrum</w:t>
            </w:r>
            <w:proofErr w:type="spellEnd"/>
            <w:r w:rsidRPr="00637F58">
              <w:rPr>
                <w:color w:val="000000"/>
                <w:lang w:val="tr-TR"/>
              </w:rPr>
              <w:t xml:space="preserve"> (Frekans Atlamalı Yayılım)</w:t>
            </w:r>
          </w:p>
        </w:tc>
      </w:tr>
      <w:tr w:rsidR="005426D8" w:rsidRPr="00637F58" w14:paraId="62714E1B" w14:textId="77777777" w:rsidTr="007952A7">
        <w:tc>
          <w:tcPr>
            <w:tcW w:w="1440" w:type="dxa"/>
          </w:tcPr>
          <w:p w14:paraId="4DFD8B55" w14:textId="77777777" w:rsidR="005426D8" w:rsidRPr="00901DD4" w:rsidRDefault="005426D8" w:rsidP="007952A7">
            <w:pPr>
              <w:pStyle w:val="SimgelerYaziStili"/>
              <w:rPr>
                <w:lang w:val="tr-TR"/>
              </w:rPr>
            </w:pPr>
            <w:r w:rsidRPr="00901DD4">
              <w:rPr>
                <w:color w:val="000000"/>
                <w:lang w:val="tr-TR"/>
              </w:rPr>
              <w:t>FSK</w:t>
            </w:r>
          </w:p>
        </w:tc>
        <w:tc>
          <w:tcPr>
            <w:tcW w:w="6748" w:type="dxa"/>
            <w:hideMark/>
          </w:tcPr>
          <w:p w14:paraId="12D72348" w14:textId="1BEE3D90" w:rsidR="005426D8" w:rsidRPr="00637F58" w:rsidRDefault="005426D8" w:rsidP="002616AD">
            <w:pPr>
              <w:pStyle w:val="SimgelerYaziStili"/>
              <w:jc w:val="left"/>
              <w:rPr>
                <w:lang w:val="tr-TR"/>
              </w:rPr>
            </w:pPr>
            <w:r w:rsidRPr="00637F58">
              <w:rPr>
                <w:color w:val="000000"/>
                <w:lang w:val="tr-TR"/>
              </w:rPr>
              <w:t xml:space="preserve">: </w:t>
            </w:r>
            <w:proofErr w:type="spellStart"/>
            <w:r w:rsidRPr="00637F58">
              <w:rPr>
                <w:color w:val="000000"/>
                <w:lang w:val="tr-TR"/>
              </w:rPr>
              <w:t>Frequency</w:t>
            </w:r>
            <w:proofErr w:type="spellEnd"/>
            <w:r w:rsidRPr="00637F58">
              <w:rPr>
                <w:color w:val="000000"/>
                <w:lang w:val="tr-TR"/>
              </w:rPr>
              <w:t xml:space="preserve"> </w:t>
            </w:r>
            <w:proofErr w:type="spellStart"/>
            <w:r w:rsidRPr="00637F58">
              <w:rPr>
                <w:color w:val="000000"/>
                <w:lang w:val="tr-TR"/>
              </w:rPr>
              <w:t>Shift</w:t>
            </w:r>
            <w:proofErr w:type="spellEnd"/>
            <w:r w:rsidRPr="00637F58">
              <w:rPr>
                <w:color w:val="000000"/>
                <w:lang w:val="tr-TR"/>
              </w:rPr>
              <w:t xml:space="preserve"> </w:t>
            </w:r>
            <w:proofErr w:type="spellStart"/>
            <w:r w:rsidRPr="00637F58">
              <w:rPr>
                <w:color w:val="000000"/>
                <w:lang w:val="tr-TR"/>
              </w:rPr>
              <w:t>Keying</w:t>
            </w:r>
            <w:proofErr w:type="spellEnd"/>
            <w:r w:rsidRPr="00637F58">
              <w:rPr>
                <w:color w:val="000000"/>
                <w:lang w:val="tr-TR"/>
              </w:rPr>
              <w:t xml:space="preserve">  (Frekans Kayma</w:t>
            </w:r>
            <w:r w:rsidR="002616AD">
              <w:rPr>
                <w:color w:val="000000"/>
                <w:lang w:val="tr-TR"/>
              </w:rPr>
              <w:t>lı</w:t>
            </w:r>
            <w:r w:rsidRPr="00637F58">
              <w:rPr>
                <w:color w:val="000000"/>
                <w:lang w:val="tr-TR"/>
              </w:rPr>
              <w:t xml:space="preserve"> Anahtarlama)</w:t>
            </w:r>
          </w:p>
        </w:tc>
      </w:tr>
      <w:tr w:rsidR="005426D8" w:rsidRPr="00637F58" w14:paraId="0E6257B5" w14:textId="77777777" w:rsidTr="007952A7">
        <w:tc>
          <w:tcPr>
            <w:tcW w:w="1440" w:type="dxa"/>
          </w:tcPr>
          <w:p w14:paraId="2FCE508E" w14:textId="77777777" w:rsidR="005426D8" w:rsidRPr="00901DD4" w:rsidRDefault="005426D8" w:rsidP="007952A7">
            <w:pPr>
              <w:pStyle w:val="SimgelerYaziStili"/>
              <w:rPr>
                <w:color w:val="000000"/>
                <w:lang w:val="tr-TR"/>
              </w:rPr>
            </w:pPr>
            <w:r w:rsidRPr="00901DD4">
              <w:rPr>
                <w:color w:val="000000"/>
                <w:lang w:val="tr-TR"/>
              </w:rPr>
              <w:t>GAA</w:t>
            </w:r>
          </w:p>
        </w:tc>
        <w:tc>
          <w:tcPr>
            <w:tcW w:w="6748" w:type="dxa"/>
          </w:tcPr>
          <w:p w14:paraId="18F51CE6" w14:textId="77777777" w:rsidR="005426D8" w:rsidRPr="00637F58" w:rsidRDefault="005426D8" w:rsidP="007952A7">
            <w:pPr>
              <w:pStyle w:val="SimgelerYaziStili"/>
              <w:jc w:val="left"/>
              <w:rPr>
                <w:color w:val="000000"/>
                <w:lang w:val="tr-TR"/>
              </w:rPr>
            </w:pPr>
            <w:r w:rsidRPr="00637F58">
              <w:rPr>
                <w:color w:val="000000"/>
                <w:lang w:val="tr-TR"/>
              </w:rPr>
              <w:t>: Geniş Alan Ağı</w:t>
            </w:r>
          </w:p>
        </w:tc>
      </w:tr>
      <w:tr w:rsidR="005426D8" w:rsidRPr="00637F58" w14:paraId="2B5E00BC" w14:textId="77777777" w:rsidTr="007952A7">
        <w:tc>
          <w:tcPr>
            <w:tcW w:w="1440" w:type="dxa"/>
          </w:tcPr>
          <w:p w14:paraId="6DCB7E69" w14:textId="77777777" w:rsidR="005426D8" w:rsidRPr="00901DD4" w:rsidRDefault="005426D8" w:rsidP="007952A7">
            <w:pPr>
              <w:pStyle w:val="SimgelerYaziStili"/>
              <w:rPr>
                <w:lang w:val="tr-TR"/>
              </w:rPr>
            </w:pPr>
            <w:r w:rsidRPr="00901DD4">
              <w:rPr>
                <w:color w:val="000000"/>
                <w:lang w:val="tr-TR"/>
              </w:rPr>
              <w:t>GMSK</w:t>
            </w:r>
          </w:p>
        </w:tc>
        <w:tc>
          <w:tcPr>
            <w:tcW w:w="6748" w:type="dxa"/>
            <w:hideMark/>
          </w:tcPr>
          <w:p w14:paraId="32BD832C" w14:textId="0AD9F8D5" w:rsidR="005426D8" w:rsidRPr="00637F58" w:rsidRDefault="005426D8" w:rsidP="005E2106">
            <w:pPr>
              <w:pStyle w:val="SimgelerYaziStili"/>
              <w:jc w:val="left"/>
              <w:rPr>
                <w:lang w:val="tr-TR"/>
              </w:rPr>
            </w:pPr>
            <w:r w:rsidRPr="00637F58">
              <w:rPr>
                <w:color w:val="000000"/>
                <w:lang w:val="tr-TR"/>
              </w:rPr>
              <w:t xml:space="preserve">: </w:t>
            </w:r>
            <w:proofErr w:type="spellStart"/>
            <w:r w:rsidRPr="00637F58">
              <w:rPr>
                <w:color w:val="000000"/>
                <w:lang w:val="tr-TR"/>
              </w:rPr>
              <w:t>Gaussian</w:t>
            </w:r>
            <w:proofErr w:type="spellEnd"/>
            <w:r w:rsidRPr="00637F58">
              <w:rPr>
                <w:color w:val="000000"/>
                <w:lang w:val="tr-TR"/>
              </w:rPr>
              <w:t xml:space="preserve"> Minimum </w:t>
            </w:r>
            <w:proofErr w:type="spellStart"/>
            <w:r w:rsidRPr="00637F58">
              <w:rPr>
                <w:color w:val="000000"/>
                <w:lang w:val="tr-TR"/>
              </w:rPr>
              <w:t>Shift</w:t>
            </w:r>
            <w:proofErr w:type="spellEnd"/>
            <w:r w:rsidRPr="00637F58">
              <w:rPr>
                <w:color w:val="000000"/>
                <w:lang w:val="tr-TR"/>
              </w:rPr>
              <w:t xml:space="preserve"> </w:t>
            </w:r>
            <w:proofErr w:type="spellStart"/>
            <w:r w:rsidRPr="00637F58">
              <w:rPr>
                <w:color w:val="000000"/>
                <w:lang w:val="tr-TR"/>
              </w:rPr>
              <w:t>Keying</w:t>
            </w:r>
            <w:proofErr w:type="spellEnd"/>
            <w:r w:rsidRPr="00637F58">
              <w:rPr>
                <w:color w:val="000000"/>
                <w:lang w:val="tr-TR"/>
              </w:rPr>
              <w:t xml:space="preserve"> </w:t>
            </w:r>
            <w:r w:rsidRPr="00637F58">
              <w:rPr>
                <w:color w:val="000000"/>
                <w:lang w:val="tr-TR"/>
              </w:rPr>
              <w:br/>
              <w:t xml:space="preserve"> (</w:t>
            </w:r>
            <w:proofErr w:type="spellStart"/>
            <w:r w:rsidRPr="00637F58">
              <w:rPr>
                <w:color w:val="000000"/>
                <w:lang w:val="tr-TR"/>
              </w:rPr>
              <w:t>Gaussian</w:t>
            </w:r>
            <w:proofErr w:type="spellEnd"/>
            <w:r w:rsidRPr="00637F58">
              <w:rPr>
                <w:color w:val="000000"/>
                <w:lang w:val="tr-TR"/>
              </w:rPr>
              <w:t xml:space="preserve"> Minimum Kayma</w:t>
            </w:r>
            <w:r w:rsidR="005E2106">
              <w:rPr>
                <w:color w:val="000000"/>
                <w:lang w:val="tr-TR"/>
              </w:rPr>
              <w:t>lı</w:t>
            </w:r>
            <w:r w:rsidRPr="00637F58">
              <w:rPr>
                <w:color w:val="000000"/>
                <w:lang w:val="tr-TR"/>
              </w:rPr>
              <w:t xml:space="preserve"> Anahtarlama)</w:t>
            </w:r>
          </w:p>
        </w:tc>
      </w:tr>
      <w:tr w:rsidR="005426D8" w:rsidRPr="00637F58" w14:paraId="6B9F69D2" w14:textId="77777777" w:rsidTr="007952A7">
        <w:tc>
          <w:tcPr>
            <w:tcW w:w="1440" w:type="dxa"/>
          </w:tcPr>
          <w:p w14:paraId="504EE64A" w14:textId="77777777" w:rsidR="005426D8" w:rsidRPr="00901DD4" w:rsidRDefault="005426D8" w:rsidP="007952A7">
            <w:pPr>
              <w:pStyle w:val="SimgelerYaziStili"/>
              <w:rPr>
                <w:bCs/>
                <w:lang w:val="tr-TR"/>
              </w:rPr>
            </w:pPr>
            <w:r w:rsidRPr="00901DD4">
              <w:rPr>
                <w:bCs/>
                <w:lang w:val="tr-TR"/>
              </w:rPr>
              <w:t>GPRS</w:t>
            </w:r>
          </w:p>
        </w:tc>
        <w:tc>
          <w:tcPr>
            <w:tcW w:w="6748" w:type="dxa"/>
          </w:tcPr>
          <w:p w14:paraId="7DE59559" w14:textId="77777777" w:rsidR="005426D8" w:rsidRDefault="005426D8" w:rsidP="007952A7">
            <w:pPr>
              <w:pStyle w:val="SimgelerYaziStili"/>
              <w:jc w:val="left"/>
              <w:rPr>
                <w:lang w:val="tr-TR"/>
              </w:rPr>
            </w:pPr>
            <w:r>
              <w:rPr>
                <w:lang w:val="tr-TR"/>
              </w:rPr>
              <w:t>:</w:t>
            </w:r>
            <w:r w:rsidRPr="00620D40">
              <w:t xml:space="preserve"> General Packet Radio Service</w:t>
            </w:r>
          </w:p>
        </w:tc>
      </w:tr>
      <w:tr w:rsidR="005426D8" w:rsidRPr="00637F58" w14:paraId="1C0E240B" w14:textId="77777777" w:rsidTr="007952A7">
        <w:tc>
          <w:tcPr>
            <w:tcW w:w="1440" w:type="dxa"/>
          </w:tcPr>
          <w:p w14:paraId="5DAB8C1B" w14:textId="77777777" w:rsidR="005426D8" w:rsidRPr="00901DD4" w:rsidRDefault="005426D8" w:rsidP="007952A7">
            <w:pPr>
              <w:pStyle w:val="SimgelerYaziStili"/>
              <w:rPr>
                <w:bCs/>
                <w:lang w:val="tr-TR"/>
              </w:rPr>
            </w:pPr>
            <w:r w:rsidRPr="00901DD4">
              <w:rPr>
                <w:bCs/>
                <w:lang w:val="tr-TR"/>
              </w:rPr>
              <w:t>GSM</w:t>
            </w:r>
          </w:p>
        </w:tc>
        <w:tc>
          <w:tcPr>
            <w:tcW w:w="6748" w:type="dxa"/>
          </w:tcPr>
          <w:p w14:paraId="192ADA87" w14:textId="05DF037D" w:rsidR="005426D8" w:rsidRPr="00637F58" w:rsidRDefault="005426D8" w:rsidP="007952A7">
            <w:pPr>
              <w:pStyle w:val="SimgelerYaziStili"/>
              <w:jc w:val="left"/>
              <w:rPr>
                <w:lang w:val="tr-TR"/>
              </w:rPr>
            </w:pPr>
            <w:r>
              <w:rPr>
                <w:lang w:val="tr-TR"/>
              </w:rPr>
              <w:t xml:space="preserve">: </w:t>
            </w:r>
            <w:r w:rsidRPr="00620D40">
              <w:t>Global System for Mobile Communications</w:t>
            </w:r>
            <w:r w:rsidR="00276B98">
              <w:br/>
              <w:t xml:space="preserve"> (</w:t>
            </w:r>
            <w:proofErr w:type="spellStart"/>
            <w:r w:rsidR="00276B98">
              <w:t>Küresel</w:t>
            </w:r>
            <w:proofErr w:type="spellEnd"/>
            <w:r w:rsidR="00276B98">
              <w:t xml:space="preserve"> Mobil </w:t>
            </w:r>
            <w:proofErr w:type="spellStart"/>
            <w:r w:rsidR="00276B98">
              <w:t>Haberleşme</w:t>
            </w:r>
            <w:proofErr w:type="spellEnd"/>
            <w:r w:rsidR="00276B98">
              <w:t xml:space="preserve"> </w:t>
            </w:r>
            <w:proofErr w:type="spellStart"/>
            <w:r w:rsidR="00276B98">
              <w:t>Sistemi</w:t>
            </w:r>
            <w:proofErr w:type="spellEnd"/>
            <w:r w:rsidR="00276B98">
              <w:t>)</w:t>
            </w:r>
          </w:p>
        </w:tc>
      </w:tr>
      <w:tr w:rsidR="005426D8" w:rsidRPr="00637F58" w14:paraId="107D7FBB" w14:textId="77777777" w:rsidTr="007952A7">
        <w:tc>
          <w:tcPr>
            <w:tcW w:w="1440" w:type="dxa"/>
          </w:tcPr>
          <w:p w14:paraId="658979E8" w14:textId="77777777" w:rsidR="005426D8" w:rsidRPr="00901DD4" w:rsidRDefault="005426D8" w:rsidP="007952A7">
            <w:pPr>
              <w:pStyle w:val="SimgelerYaziStili"/>
              <w:rPr>
                <w:lang w:val="tr-TR"/>
              </w:rPr>
            </w:pPr>
            <w:r w:rsidRPr="00901DD4">
              <w:rPr>
                <w:bCs/>
                <w:lang w:val="tr-TR"/>
              </w:rPr>
              <w:t>GTS</w:t>
            </w:r>
          </w:p>
        </w:tc>
        <w:tc>
          <w:tcPr>
            <w:tcW w:w="6748" w:type="dxa"/>
            <w:hideMark/>
          </w:tcPr>
          <w:p w14:paraId="6616B729" w14:textId="77777777" w:rsidR="005426D8" w:rsidRPr="00637F58" w:rsidRDefault="005426D8" w:rsidP="007952A7">
            <w:pPr>
              <w:pStyle w:val="SimgelerYaziStili"/>
              <w:jc w:val="left"/>
              <w:rPr>
                <w:lang w:val="tr-TR"/>
              </w:rPr>
            </w:pPr>
            <w:r w:rsidRPr="00637F58">
              <w:rPr>
                <w:lang w:val="tr-TR"/>
              </w:rPr>
              <w:t xml:space="preserve">: </w:t>
            </w:r>
            <w:proofErr w:type="spellStart"/>
            <w:r w:rsidRPr="00637F58">
              <w:rPr>
                <w:lang w:val="tr-TR"/>
              </w:rPr>
              <w:t>Guaranteed</w:t>
            </w:r>
            <w:proofErr w:type="spellEnd"/>
            <w:r w:rsidRPr="00637F58">
              <w:rPr>
                <w:lang w:val="tr-TR"/>
              </w:rPr>
              <w:t xml:space="preserve"> Time </w:t>
            </w:r>
            <w:proofErr w:type="spellStart"/>
            <w:r w:rsidRPr="00637F58">
              <w:rPr>
                <w:lang w:val="tr-TR"/>
              </w:rPr>
              <w:t>Slots</w:t>
            </w:r>
            <w:proofErr w:type="spellEnd"/>
            <w:r w:rsidRPr="00637F58">
              <w:rPr>
                <w:lang w:val="tr-TR"/>
              </w:rPr>
              <w:t xml:space="preserve"> (Garantili Zaman Dilimleri)</w:t>
            </w:r>
          </w:p>
        </w:tc>
      </w:tr>
      <w:tr w:rsidR="005426D8" w:rsidRPr="00637F58" w14:paraId="5D888C7E" w14:textId="77777777" w:rsidTr="007952A7">
        <w:tc>
          <w:tcPr>
            <w:tcW w:w="1440" w:type="dxa"/>
          </w:tcPr>
          <w:p w14:paraId="3999E8A0" w14:textId="77777777" w:rsidR="005426D8" w:rsidRPr="00901DD4" w:rsidRDefault="005426D8" w:rsidP="007952A7">
            <w:pPr>
              <w:pStyle w:val="SimgelerYaziStili"/>
              <w:rPr>
                <w:color w:val="000000"/>
                <w:lang w:val="tr-TR"/>
              </w:rPr>
            </w:pPr>
            <w:r w:rsidRPr="00901DD4">
              <w:rPr>
                <w:color w:val="000000"/>
                <w:lang w:val="tr-TR"/>
              </w:rPr>
              <w:t>ICSP</w:t>
            </w:r>
          </w:p>
        </w:tc>
        <w:tc>
          <w:tcPr>
            <w:tcW w:w="6748" w:type="dxa"/>
          </w:tcPr>
          <w:p w14:paraId="607E04BC" w14:textId="01E9EDA2" w:rsidR="005426D8" w:rsidRPr="00586127" w:rsidRDefault="005426D8" w:rsidP="007952A7">
            <w:pPr>
              <w:pStyle w:val="Standard"/>
            </w:pPr>
            <w:r>
              <w:rPr>
                <w:color w:val="000000"/>
              </w:rPr>
              <w:t xml:space="preserve">: </w:t>
            </w:r>
            <w:proofErr w:type="spellStart"/>
            <w:r w:rsidRPr="00637F58">
              <w:t>In</w:t>
            </w:r>
            <w:proofErr w:type="spellEnd"/>
            <w:r w:rsidRPr="00637F58">
              <w:t xml:space="preserve"> </w:t>
            </w:r>
            <w:proofErr w:type="spellStart"/>
            <w:r w:rsidRPr="00637F58">
              <w:t>Circuit</w:t>
            </w:r>
            <w:proofErr w:type="spellEnd"/>
            <w:r w:rsidRPr="00637F58">
              <w:t xml:space="preserve"> </w:t>
            </w:r>
            <w:proofErr w:type="spellStart"/>
            <w:r w:rsidRPr="00637F58">
              <w:t>Serial</w:t>
            </w:r>
            <w:proofErr w:type="spellEnd"/>
            <w:r w:rsidRPr="00637F58">
              <w:t xml:space="preserve"> Programming</w:t>
            </w:r>
            <w:r w:rsidR="00F822F4">
              <w:t xml:space="preserve"> (Devre üzerinde seri programlama)</w:t>
            </w:r>
            <w:r>
              <w:t xml:space="preserve"> </w:t>
            </w:r>
          </w:p>
        </w:tc>
      </w:tr>
      <w:tr w:rsidR="005426D8" w:rsidRPr="00637F58" w14:paraId="5BB237AD" w14:textId="77777777" w:rsidTr="007952A7">
        <w:tc>
          <w:tcPr>
            <w:tcW w:w="1440" w:type="dxa"/>
          </w:tcPr>
          <w:p w14:paraId="5A82A2B3" w14:textId="77777777" w:rsidR="005426D8" w:rsidRPr="00901DD4" w:rsidRDefault="005426D8" w:rsidP="007952A7">
            <w:pPr>
              <w:pStyle w:val="SimgelerYaziStili"/>
              <w:rPr>
                <w:lang w:val="tr-TR"/>
              </w:rPr>
            </w:pPr>
            <w:r w:rsidRPr="00901DD4">
              <w:rPr>
                <w:color w:val="000000"/>
                <w:lang w:val="tr-TR"/>
              </w:rPr>
              <w:t>IEEE</w:t>
            </w:r>
          </w:p>
        </w:tc>
        <w:tc>
          <w:tcPr>
            <w:tcW w:w="6748" w:type="dxa"/>
            <w:hideMark/>
          </w:tcPr>
          <w:p w14:paraId="60A8A091" w14:textId="77777777" w:rsidR="005426D8" w:rsidRPr="00637F58" w:rsidRDefault="005426D8" w:rsidP="007952A7">
            <w:pPr>
              <w:pStyle w:val="Standard"/>
            </w:pPr>
            <w:r w:rsidRPr="00637F58">
              <w:rPr>
                <w:color w:val="000000"/>
              </w:rPr>
              <w:t xml:space="preserve">: </w:t>
            </w:r>
            <w:proofErr w:type="spellStart"/>
            <w:r w:rsidRPr="00637F58">
              <w:rPr>
                <w:color w:val="000000"/>
              </w:rPr>
              <w:t>Institute</w:t>
            </w:r>
            <w:proofErr w:type="spellEnd"/>
            <w:r w:rsidRPr="00637F58">
              <w:rPr>
                <w:color w:val="000000"/>
              </w:rPr>
              <w:t xml:space="preserve"> of </w:t>
            </w:r>
            <w:proofErr w:type="spellStart"/>
            <w:r w:rsidRPr="00637F58">
              <w:rPr>
                <w:color w:val="000000"/>
              </w:rPr>
              <w:t>Electrical</w:t>
            </w:r>
            <w:proofErr w:type="spellEnd"/>
            <w:r w:rsidRPr="00637F58">
              <w:rPr>
                <w:color w:val="000000"/>
              </w:rPr>
              <w:t xml:space="preserve"> </w:t>
            </w:r>
            <w:proofErr w:type="spellStart"/>
            <w:r w:rsidRPr="00637F58">
              <w:rPr>
                <w:color w:val="000000"/>
              </w:rPr>
              <w:t>and</w:t>
            </w:r>
            <w:proofErr w:type="spellEnd"/>
            <w:r w:rsidRPr="00637F58">
              <w:rPr>
                <w:color w:val="000000"/>
              </w:rPr>
              <w:t xml:space="preserve"> Electronic </w:t>
            </w:r>
            <w:proofErr w:type="spellStart"/>
            <w:r w:rsidRPr="00637F58">
              <w:rPr>
                <w:color w:val="000000"/>
              </w:rPr>
              <w:t>Engineers</w:t>
            </w:r>
            <w:proofErr w:type="spellEnd"/>
          </w:p>
          <w:p w14:paraId="4024B7F6" w14:textId="77777777" w:rsidR="005426D8" w:rsidRPr="00637F58" w:rsidRDefault="005426D8" w:rsidP="007952A7">
            <w:pPr>
              <w:pStyle w:val="SimgelerYaziStili"/>
              <w:jc w:val="left"/>
              <w:rPr>
                <w:lang w:val="tr-TR"/>
              </w:rPr>
            </w:pPr>
            <w:r w:rsidRPr="00637F58">
              <w:rPr>
                <w:color w:val="000000"/>
                <w:lang w:val="tr-TR"/>
              </w:rPr>
              <w:t xml:space="preserve"> (Elektrik Elektronik Mühendisleri Enstitüsü)</w:t>
            </w:r>
          </w:p>
        </w:tc>
      </w:tr>
      <w:tr w:rsidR="005426D8" w:rsidRPr="00637F58" w14:paraId="26537D70" w14:textId="77777777" w:rsidTr="007952A7">
        <w:tc>
          <w:tcPr>
            <w:tcW w:w="1440" w:type="dxa"/>
          </w:tcPr>
          <w:p w14:paraId="5F0EC37C" w14:textId="77777777" w:rsidR="005426D8" w:rsidRPr="00901DD4" w:rsidRDefault="005426D8" w:rsidP="007952A7">
            <w:pPr>
              <w:pStyle w:val="SimgelerYaziStili"/>
              <w:rPr>
                <w:color w:val="000000"/>
                <w:lang w:val="tr-TR"/>
              </w:rPr>
            </w:pPr>
            <w:r w:rsidRPr="00901DD4">
              <w:rPr>
                <w:color w:val="000000"/>
                <w:lang w:val="tr-TR"/>
              </w:rPr>
              <w:t>IETF</w:t>
            </w:r>
          </w:p>
        </w:tc>
        <w:tc>
          <w:tcPr>
            <w:tcW w:w="6748" w:type="dxa"/>
          </w:tcPr>
          <w:p w14:paraId="546E4B81" w14:textId="3868E536" w:rsidR="005426D8" w:rsidRPr="00637F58" w:rsidRDefault="005426D8" w:rsidP="007952A7">
            <w:pPr>
              <w:pStyle w:val="Standard"/>
              <w:rPr>
                <w:color w:val="000000"/>
              </w:rPr>
            </w:pPr>
            <w:r>
              <w:t xml:space="preserve">: </w:t>
            </w:r>
            <w:r w:rsidRPr="00637F58">
              <w:t xml:space="preserve">Internet </w:t>
            </w:r>
            <w:proofErr w:type="spellStart"/>
            <w:r w:rsidRPr="00637F58">
              <w:t>Engineering</w:t>
            </w:r>
            <w:proofErr w:type="spellEnd"/>
            <w:r w:rsidRPr="00637F58">
              <w:t xml:space="preserve"> </w:t>
            </w:r>
            <w:proofErr w:type="spellStart"/>
            <w:r w:rsidRPr="00637F58">
              <w:t>Task</w:t>
            </w:r>
            <w:proofErr w:type="spellEnd"/>
            <w:r w:rsidRPr="00637F58">
              <w:t xml:space="preserve"> Force</w:t>
            </w:r>
            <w:r w:rsidR="004F498F">
              <w:br/>
              <w:t xml:space="preserve"> (İnternet Mühendisliği Görev Gücü)</w:t>
            </w:r>
          </w:p>
        </w:tc>
      </w:tr>
      <w:tr w:rsidR="005426D8" w:rsidRPr="00637F58" w14:paraId="5378CAC5" w14:textId="77777777" w:rsidTr="007952A7">
        <w:tc>
          <w:tcPr>
            <w:tcW w:w="1440" w:type="dxa"/>
          </w:tcPr>
          <w:p w14:paraId="6C0008E7" w14:textId="77777777" w:rsidR="005426D8" w:rsidRPr="00901DD4" w:rsidRDefault="005426D8" w:rsidP="007952A7">
            <w:pPr>
              <w:pStyle w:val="SimgelerYaziStili"/>
              <w:rPr>
                <w:lang w:val="tr-TR"/>
              </w:rPr>
            </w:pPr>
            <w:r w:rsidRPr="00901DD4">
              <w:rPr>
                <w:color w:val="000000"/>
                <w:lang w:val="tr-TR"/>
              </w:rPr>
              <w:t>ISM</w:t>
            </w:r>
          </w:p>
        </w:tc>
        <w:tc>
          <w:tcPr>
            <w:tcW w:w="6748" w:type="dxa"/>
            <w:hideMark/>
          </w:tcPr>
          <w:p w14:paraId="5862703D" w14:textId="519697E3" w:rsidR="005426D8" w:rsidRPr="00637F58" w:rsidRDefault="005426D8" w:rsidP="00307674">
            <w:pPr>
              <w:pStyle w:val="SimgelerYaziStili"/>
              <w:jc w:val="left"/>
              <w:rPr>
                <w:lang w:val="tr-TR"/>
              </w:rPr>
            </w:pPr>
            <w:r w:rsidRPr="00637F58">
              <w:rPr>
                <w:color w:val="000000"/>
                <w:lang w:val="tr-TR"/>
              </w:rPr>
              <w:t xml:space="preserve">: </w:t>
            </w:r>
            <w:proofErr w:type="spellStart"/>
            <w:r w:rsidRPr="00637F58">
              <w:rPr>
                <w:color w:val="000000"/>
                <w:lang w:val="tr-TR"/>
              </w:rPr>
              <w:t>In</w:t>
            </w:r>
            <w:r w:rsidR="00307674">
              <w:rPr>
                <w:color w:val="000000"/>
                <w:lang w:val="tr-TR"/>
              </w:rPr>
              <w:t>dustria</w:t>
            </w:r>
            <w:r w:rsidRPr="00637F58">
              <w:rPr>
                <w:color w:val="000000"/>
                <w:lang w:val="tr-TR"/>
              </w:rPr>
              <w:t>l</w:t>
            </w:r>
            <w:proofErr w:type="spellEnd"/>
            <w:r w:rsidRPr="00637F58">
              <w:rPr>
                <w:color w:val="000000"/>
                <w:lang w:val="tr-TR"/>
              </w:rPr>
              <w:t xml:space="preserve"> </w:t>
            </w:r>
            <w:proofErr w:type="spellStart"/>
            <w:r w:rsidRPr="00637F58">
              <w:rPr>
                <w:color w:val="000000"/>
                <w:lang w:val="tr-TR"/>
              </w:rPr>
              <w:t>Science</w:t>
            </w:r>
            <w:proofErr w:type="spellEnd"/>
            <w:r w:rsidRPr="00637F58">
              <w:rPr>
                <w:color w:val="000000"/>
                <w:lang w:val="tr-TR"/>
              </w:rPr>
              <w:t xml:space="preserve"> </w:t>
            </w:r>
            <w:proofErr w:type="spellStart"/>
            <w:r w:rsidRPr="00637F58">
              <w:rPr>
                <w:color w:val="000000"/>
                <w:lang w:val="tr-TR"/>
              </w:rPr>
              <w:t>and</w:t>
            </w:r>
            <w:proofErr w:type="spellEnd"/>
            <w:r w:rsidRPr="00637F58">
              <w:rPr>
                <w:color w:val="000000"/>
                <w:lang w:val="tr-TR"/>
              </w:rPr>
              <w:t xml:space="preserve"> </w:t>
            </w:r>
            <w:proofErr w:type="spellStart"/>
            <w:r w:rsidRPr="00637F58">
              <w:rPr>
                <w:color w:val="000000"/>
                <w:lang w:val="tr-TR"/>
              </w:rPr>
              <w:t>Medicine</w:t>
            </w:r>
            <w:proofErr w:type="spellEnd"/>
            <w:r w:rsidRPr="00637F58">
              <w:rPr>
                <w:color w:val="000000"/>
                <w:lang w:val="tr-TR"/>
              </w:rPr>
              <w:t xml:space="preserve"> (</w:t>
            </w:r>
            <w:r w:rsidR="00307674">
              <w:rPr>
                <w:color w:val="000000"/>
                <w:lang w:val="tr-TR"/>
              </w:rPr>
              <w:t>Endüstriyel</w:t>
            </w:r>
            <w:r w:rsidRPr="00637F58">
              <w:rPr>
                <w:color w:val="000000"/>
                <w:lang w:val="tr-TR"/>
              </w:rPr>
              <w:t xml:space="preserve"> Bilim ve Sağlık)</w:t>
            </w:r>
          </w:p>
        </w:tc>
      </w:tr>
      <w:tr w:rsidR="005426D8" w:rsidRPr="00637F58" w14:paraId="1BF0EF77" w14:textId="77777777" w:rsidTr="007952A7">
        <w:tc>
          <w:tcPr>
            <w:tcW w:w="1440" w:type="dxa"/>
          </w:tcPr>
          <w:p w14:paraId="5C07D602" w14:textId="77777777" w:rsidR="005426D8" w:rsidRPr="00901DD4" w:rsidRDefault="005426D8" w:rsidP="007952A7">
            <w:pPr>
              <w:pStyle w:val="SimgelerYaziStili"/>
              <w:rPr>
                <w:bCs/>
                <w:lang w:val="tr-TR"/>
              </w:rPr>
            </w:pPr>
            <w:r w:rsidRPr="00901DD4">
              <w:rPr>
                <w:bCs/>
                <w:lang w:val="tr-TR"/>
              </w:rPr>
              <w:t>KAA</w:t>
            </w:r>
          </w:p>
        </w:tc>
        <w:tc>
          <w:tcPr>
            <w:tcW w:w="6748" w:type="dxa"/>
          </w:tcPr>
          <w:p w14:paraId="33AA00E4" w14:textId="77777777" w:rsidR="005426D8" w:rsidRPr="00637F58" w:rsidRDefault="005426D8" w:rsidP="007952A7">
            <w:pPr>
              <w:pStyle w:val="SimgelerYaziStili"/>
              <w:jc w:val="left"/>
              <w:rPr>
                <w:lang w:val="tr-TR"/>
              </w:rPr>
            </w:pPr>
            <w:r w:rsidRPr="00637F58">
              <w:rPr>
                <w:lang w:val="tr-TR"/>
              </w:rPr>
              <w:t>: Kablosuz Algılayıcı Ağ</w:t>
            </w:r>
          </w:p>
        </w:tc>
      </w:tr>
      <w:tr w:rsidR="005426D8" w:rsidRPr="00637F58" w14:paraId="651C418E" w14:textId="77777777" w:rsidTr="007952A7">
        <w:tc>
          <w:tcPr>
            <w:tcW w:w="1440" w:type="dxa"/>
          </w:tcPr>
          <w:p w14:paraId="051F6A65" w14:textId="77777777" w:rsidR="005426D8" w:rsidRPr="00901DD4" w:rsidRDefault="005426D8" w:rsidP="007952A7">
            <w:pPr>
              <w:pStyle w:val="SimgelerYaziStili"/>
              <w:rPr>
                <w:bCs/>
                <w:lang w:val="tr-TR"/>
              </w:rPr>
            </w:pPr>
            <w:r w:rsidRPr="00901DD4">
              <w:rPr>
                <w:bCs/>
                <w:lang w:val="tr-TR"/>
              </w:rPr>
              <w:t>KD</w:t>
            </w:r>
          </w:p>
        </w:tc>
        <w:tc>
          <w:tcPr>
            <w:tcW w:w="6748" w:type="dxa"/>
          </w:tcPr>
          <w:p w14:paraId="21416714" w14:textId="77777777" w:rsidR="005426D8" w:rsidRPr="00637F58" w:rsidRDefault="005426D8" w:rsidP="007952A7">
            <w:pPr>
              <w:pStyle w:val="SimgelerYaziStili"/>
              <w:jc w:val="left"/>
              <w:rPr>
                <w:lang w:val="tr-TR"/>
              </w:rPr>
            </w:pPr>
            <w:r w:rsidRPr="00637F58">
              <w:rPr>
                <w:lang w:val="tr-TR"/>
              </w:rPr>
              <w:t>: Koordinatör Düğüm</w:t>
            </w:r>
          </w:p>
        </w:tc>
      </w:tr>
      <w:tr w:rsidR="00A95147" w:rsidRPr="00637F58" w14:paraId="330D3FC4" w14:textId="77777777" w:rsidTr="007952A7">
        <w:tc>
          <w:tcPr>
            <w:tcW w:w="1440" w:type="dxa"/>
          </w:tcPr>
          <w:p w14:paraId="3B89885E" w14:textId="1E540D49" w:rsidR="00A95147" w:rsidRPr="00901DD4" w:rsidRDefault="00A95147" w:rsidP="007952A7">
            <w:pPr>
              <w:pStyle w:val="SimgelerYaziStili"/>
              <w:rPr>
                <w:bCs/>
                <w:lang w:val="tr-TR"/>
              </w:rPr>
            </w:pPr>
            <w:r w:rsidRPr="00901DD4">
              <w:rPr>
                <w:bCs/>
                <w:lang w:val="tr-TR"/>
              </w:rPr>
              <w:t>KFC</w:t>
            </w:r>
          </w:p>
        </w:tc>
        <w:tc>
          <w:tcPr>
            <w:tcW w:w="6748" w:type="dxa"/>
          </w:tcPr>
          <w:p w14:paraId="264152AB" w14:textId="198E5D26" w:rsidR="00A95147" w:rsidRPr="00637F58" w:rsidRDefault="00A95147" w:rsidP="007952A7">
            <w:pPr>
              <w:pStyle w:val="SimgelerYaziStili"/>
              <w:jc w:val="left"/>
              <w:rPr>
                <w:lang w:val="tr-TR"/>
              </w:rPr>
            </w:pPr>
            <w:r>
              <w:rPr>
                <w:lang w:val="tr-TR"/>
              </w:rPr>
              <w:t>: Kısıtlanmış Fonksiyonlu Cihaz</w:t>
            </w:r>
          </w:p>
        </w:tc>
      </w:tr>
      <w:tr w:rsidR="005426D8" w:rsidRPr="00637F58" w14:paraId="5B0E013B" w14:textId="77777777" w:rsidTr="007952A7">
        <w:tc>
          <w:tcPr>
            <w:tcW w:w="1440" w:type="dxa"/>
          </w:tcPr>
          <w:p w14:paraId="080BD5E2" w14:textId="77777777" w:rsidR="005426D8" w:rsidRPr="00901DD4" w:rsidRDefault="005426D8" w:rsidP="007952A7">
            <w:pPr>
              <w:pStyle w:val="SimgelerYaziStili"/>
              <w:rPr>
                <w:color w:val="000000"/>
                <w:lang w:val="tr-TR"/>
              </w:rPr>
            </w:pPr>
            <w:r w:rsidRPr="00901DD4">
              <w:rPr>
                <w:bCs/>
                <w:lang w:val="tr-TR"/>
              </w:rPr>
              <w:t>KVAA</w:t>
            </w:r>
          </w:p>
        </w:tc>
        <w:tc>
          <w:tcPr>
            <w:tcW w:w="6748" w:type="dxa"/>
          </w:tcPr>
          <w:p w14:paraId="4918E4CA" w14:textId="77777777" w:rsidR="005426D8" w:rsidRPr="00637F58" w:rsidRDefault="005426D8" w:rsidP="007952A7">
            <w:pPr>
              <w:pStyle w:val="SimgelerYaziStili"/>
              <w:jc w:val="left"/>
              <w:rPr>
                <w:lang w:val="tr-TR"/>
              </w:rPr>
            </w:pPr>
            <w:r w:rsidRPr="00637F58">
              <w:rPr>
                <w:lang w:val="tr-TR"/>
              </w:rPr>
              <w:t>: Kablosuz Vücut Alan Ağı</w:t>
            </w:r>
          </w:p>
        </w:tc>
      </w:tr>
      <w:tr w:rsidR="005426D8" w:rsidRPr="00637F58" w14:paraId="103119A2" w14:textId="77777777" w:rsidTr="007952A7">
        <w:tc>
          <w:tcPr>
            <w:tcW w:w="1440" w:type="dxa"/>
          </w:tcPr>
          <w:p w14:paraId="43522B32" w14:textId="77777777" w:rsidR="005426D8" w:rsidRPr="00901DD4" w:rsidRDefault="005426D8" w:rsidP="007952A7">
            <w:pPr>
              <w:pStyle w:val="SimgelerYaziStili"/>
              <w:rPr>
                <w:bCs/>
                <w:lang w:val="tr-TR"/>
              </w:rPr>
            </w:pPr>
            <w:proofErr w:type="gramStart"/>
            <w:r w:rsidRPr="00901DD4">
              <w:rPr>
                <w:color w:val="000000"/>
                <w:lang w:val="tr-TR"/>
              </w:rPr>
              <w:t>LAN</w:t>
            </w:r>
            <w:proofErr w:type="gramEnd"/>
          </w:p>
        </w:tc>
        <w:tc>
          <w:tcPr>
            <w:tcW w:w="6748" w:type="dxa"/>
          </w:tcPr>
          <w:p w14:paraId="424FF32F"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Local</w:t>
            </w:r>
            <w:proofErr w:type="spellEnd"/>
            <w:r w:rsidRPr="00637F58">
              <w:rPr>
                <w:color w:val="000000"/>
                <w:lang w:val="tr-TR"/>
              </w:rPr>
              <w:t xml:space="preserve"> </w:t>
            </w:r>
            <w:proofErr w:type="spellStart"/>
            <w:r w:rsidRPr="00637F58">
              <w:rPr>
                <w:color w:val="000000"/>
                <w:lang w:val="tr-TR"/>
              </w:rPr>
              <w:t>Area</w:t>
            </w:r>
            <w:proofErr w:type="spellEnd"/>
            <w:r w:rsidRPr="00637F58">
              <w:rPr>
                <w:color w:val="000000"/>
                <w:lang w:val="tr-TR"/>
              </w:rPr>
              <w:t xml:space="preserve"> Network (Yerel Alan Ağı)</w:t>
            </w:r>
          </w:p>
        </w:tc>
      </w:tr>
      <w:tr w:rsidR="005426D8" w:rsidRPr="00637F58" w14:paraId="169375B3" w14:textId="77777777" w:rsidTr="007952A7">
        <w:tc>
          <w:tcPr>
            <w:tcW w:w="1440" w:type="dxa"/>
          </w:tcPr>
          <w:p w14:paraId="46B1213C" w14:textId="77777777" w:rsidR="005426D8" w:rsidRPr="00901DD4" w:rsidRDefault="005426D8" w:rsidP="007952A7">
            <w:pPr>
              <w:pStyle w:val="SimgelerYaziStili"/>
              <w:rPr>
                <w:color w:val="000000"/>
                <w:lang w:val="tr-TR"/>
              </w:rPr>
            </w:pPr>
            <w:r w:rsidRPr="00901DD4">
              <w:rPr>
                <w:color w:val="000000"/>
                <w:lang w:val="tr-TR"/>
              </w:rPr>
              <w:t>LLC</w:t>
            </w:r>
          </w:p>
        </w:tc>
        <w:tc>
          <w:tcPr>
            <w:tcW w:w="6748" w:type="dxa"/>
          </w:tcPr>
          <w:p w14:paraId="1454DC48"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Logical</w:t>
            </w:r>
            <w:proofErr w:type="spellEnd"/>
            <w:r w:rsidRPr="00637F58">
              <w:rPr>
                <w:color w:val="000000"/>
                <w:lang w:val="tr-TR"/>
              </w:rPr>
              <w:t xml:space="preserve"> Link Control (Mantıksal Bağlantı Kontrolü)</w:t>
            </w:r>
          </w:p>
        </w:tc>
      </w:tr>
      <w:tr w:rsidR="005426D8" w:rsidRPr="00637F58" w14:paraId="2D194C69" w14:textId="77777777" w:rsidTr="007952A7">
        <w:tc>
          <w:tcPr>
            <w:tcW w:w="1440" w:type="dxa"/>
          </w:tcPr>
          <w:p w14:paraId="321708B4" w14:textId="77777777" w:rsidR="005426D8" w:rsidRPr="00901DD4" w:rsidRDefault="005426D8" w:rsidP="007952A7">
            <w:pPr>
              <w:pStyle w:val="SimgelerYaziStili"/>
              <w:rPr>
                <w:bCs/>
                <w:lang w:val="tr-TR"/>
              </w:rPr>
            </w:pPr>
            <w:r w:rsidRPr="00901DD4">
              <w:rPr>
                <w:bCs/>
                <w:lang w:val="tr-TR"/>
              </w:rPr>
              <w:t>LPL</w:t>
            </w:r>
          </w:p>
        </w:tc>
        <w:tc>
          <w:tcPr>
            <w:tcW w:w="6748" w:type="dxa"/>
          </w:tcPr>
          <w:p w14:paraId="38B5AF77" w14:textId="77777777" w:rsidR="005426D8" w:rsidRPr="00637F58" w:rsidRDefault="005426D8" w:rsidP="007952A7">
            <w:pPr>
              <w:pStyle w:val="SimgelerYaziStili"/>
              <w:jc w:val="left"/>
              <w:rPr>
                <w:lang w:val="tr-TR"/>
              </w:rPr>
            </w:pPr>
            <w:r w:rsidRPr="00637F58">
              <w:rPr>
                <w:lang w:val="tr-TR"/>
              </w:rPr>
              <w:t xml:space="preserve">: </w:t>
            </w:r>
            <w:proofErr w:type="spellStart"/>
            <w:r w:rsidRPr="00637F58">
              <w:rPr>
                <w:lang w:val="tr-TR"/>
              </w:rPr>
              <w:t>Low</w:t>
            </w:r>
            <w:proofErr w:type="spellEnd"/>
            <w:r w:rsidRPr="00637F58">
              <w:rPr>
                <w:lang w:val="tr-TR"/>
              </w:rPr>
              <w:t xml:space="preserve"> </w:t>
            </w:r>
            <w:proofErr w:type="spellStart"/>
            <w:r w:rsidRPr="00637F58">
              <w:rPr>
                <w:lang w:val="tr-TR"/>
              </w:rPr>
              <w:t>Power</w:t>
            </w:r>
            <w:proofErr w:type="spellEnd"/>
            <w:r w:rsidRPr="00637F58">
              <w:rPr>
                <w:lang w:val="tr-TR"/>
              </w:rPr>
              <w:t xml:space="preserve"> </w:t>
            </w:r>
            <w:proofErr w:type="spellStart"/>
            <w:r w:rsidRPr="00637F58">
              <w:rPr>
                <w:lang w:val="tr-TR"/>
              </w:rPr>
              <w:t>Listening</w:t>
            </w:r>
            <w:proofErr w:type="spellEnd"/>
            <w:r w:rsidRPr="00637F58">
              <w:rPr>
                <w:lang w:val="tr-TR"/>
              </w:rPr>
              <w:t xml:space="preserve"> (Düşük Güçte Dinleme)</w:t>
            </w:r>
          </w:p>
        </w:tc>
      </w:tr>
      <w:tr w:rsidR="005426D8" w:rsidRPr="00637F58" w14:paraId="0742D1F0" w14:textId="77777777" w:rsidTr="007952A7">
        <w:tc>
          <w:tcPr>
            <w:tcW w:w="1440" w:type="dxa"/>
          </w:tcPr>
          <w:p w14:paraId="3E952C5D" w14:textId="77777777" w:rsidR="005426D8" w:rsidRPr="00901DD4" w:rsidRDefault="005426D8" w:rsidP="007952A7">
            <w:pPr>
              <w:pStyle w:val="SimgelerYaziStili"/>
              <w:rPr>
                <w:color w:val="000000"/>
                <w:lang w:val="tr-TR"/>
              </w:rPr>
            </w:pPr>
            <w:r w:rsidRPr="00901DD4">
              <w:rPr>
                <w:bCs/>
                <w:lang w:val="tr-TR"/>
              </w:rPr>
              <w:t>LR-WPAN</w:t>
            </w:r>
          </w:p>
        </w:tc>
        <w:tc>
          <w:tcPr>
            <w:tcW w:w="6748" w:type="dxa"/>
          </w:tcPr>
          <w:p w14:paraId="7BD3CBEA" w14:textId="77777777" w:rsidR="005426D8" w:rsidRPr="00637F58" w:rsidRDefault="005426D8" w:rsidP="007952A7">
            <w:pPr>
              <w:pStyle w:val="SimgelerYaziStili"/>
              <w:jc w:val="left"/>
              <w:rPr>
                <w:lang w:val="tr-TR"/>
              </w:rPr>
            </w:pPr>
            <w:r w:rsidRPr="00637F58">
              <w:rPr>
                <w:lang w:val="tr-TR"/>
              </w:rPr>
              <w:t xml:space="preserve">: </w:t>
            </w:r>
            <w:proofErr w:type="spellStart"/>
            <w:r w:rsidRPr="00637F58">
              <w:rPr>
                <w:lang w:val="tr-TR"/>
              </w:rPr>
              <w:t>Low</w:t>
            </w:r>
            <w:proofErr w:type="spellEnd"/>
            <w:r w:rsidRPr="00637F58">
              <w:rPr>
                <w:lang w:val="tr-TR"/>
              </w:rPr>
              <w:t xml:space="preserve">-Rate Wireless </w:t>
            </w:r>
            <w:proofErr w:type="spellStart"/>
            <w:r w:rsidRPr="00637F58">
              <w:rPr>
                <w:lang w:val="tr-TR"/>
              </w:rPr>
              <w:t>Personal</w:t>
            </w:r>
            <w:proofErr w:type="spellEnd"/>
            <w:r w:rsidRPr="00637F58">
              <w:rPr>
                <w:lang w:val="tr-TR"/>
              </w:rPr>
              <w:t xml:space="preserve"> </w:t>
            </w:r>
            <w:proofErr w:type="spellStart"/>
            <w:r w:rsidRPr="00637F58">
              <w:rPr>
                <w:lang w:val="tr-TR"/>
              </w:rPr>
              <w:t>Area</w:t>
            </w:r>
            <w:proofErr w:type="spellEnd"/>
            <w:r w:rsidRPr="00637F58">
              <w:rPr>
                <w:lang w:val="tr-TR"/>
              </w:rPr>
              <w:t xml:space="preserve"> Network</w:t>
            </w:r>
            <w:r w:rsidRPr="00637F58">
              <w:rPr>
                <w:lang w:val="tr-TR"/>
              </w:rPr>
              <w:br/>
              <w:t xml:space="preserve"> (Düşük Hızlı Kablosuz Kişisel Alan Ağı)</w:t>
            </w:r>
          </w:p>
        </w:tc>
      </w:tr>
      <w:tr w:rsidR="005426D8" w:rsidRPr="00637F58" w14:paraId="7A0F8519" w14:textId="77777777" w:rsidTr="007952A7">
        <w:tc>
          <w:tcPr>
            <w:tcW w:w="1440" w:type="dxa"/>
          </w:tcPr>
          <w:p w14:paraId="297C9677" w14:textId="77777777" w:rsidR="005426D8" w:rsidRPr="00901DD4" w:rsidRDefault="005426D8" w:rsidP="007952A7">
            <w:pPr>
              <w:pStyle w:val="SimgelerYaziStili"/>
              <w:rPr>
                <w:bCs/>
                <w:lang w:val="tr-TR"/>
              </w:rPr>
            </w:pPr>
            <w:r w:rsidRPr="00901DD4">
              <w:rPr>
                <w:color w:val="000000"/>
                <w:lang w:val="tr-TR"/>
              </w:rPr>
              <w:t>MAC</w:t>
            </w:r>
          </w:p>
        </w:tc>
        <w:tc>
          <w:tcPr>
            <w:tcW w:w="6748" w:type="dxa"/>
          </w:tcPr>
          <w:p w14:paraId="2BA52880" w14:textId="77777777" w:rsidR="005426D8" w:rsidRPr="00637F58" w:rsidRDefault="005426D8" w:rsidP="007952A7">
            <w:pPr>
              <w:pStyle w:val="SimgelerYaziStili"/>
              <w:jc w:val="left"/>
              <w:rPr>
                <w:lang w:val="tr-TR"/>
              </w:rPr>
            </w:pPr>
            <w:r w:rsidRPr="00637F58">
              <w:rPr>
                <w:color w:val="000000"/>
                <w:lang w:val="tr-TR"/>
              </w:rPr>
              <w:t xml:space="preserve">: </w:t>
            </w:r>
            <w:proofErr w:type="spellStart"/>
            <w:r w:rsidRPr="00637F58">
              <w:rPr>
                <w:color w:val="000000"/>
                <w:lang w:val="tr-TR"/>
              </w:rPr>
              <w:t>Medium</w:t>
            </w:r>
            <w:proofErr w:type="spellEnd"/>
            <w:r w:rsidRPr="00637F58">
              <w:rPr>
                <w:color w:val="000000"/>
                <w:lang w:val="tr-TR"/>
              </w:rPr>
              <w:t xml:space="preserve"> Access Control (Ortam Erişim Kontrolü)</w:t>
            </w:r>
          </w:p>
        </w:tc>
      </w:tr>
      <w:tr w:rsidR="005426D8" w:rsidRPr="00637F58" w14:paraId="7E3D06E2" w14:textId="77777777" w:rsidTr="007952A7">
        <w:tc>
          <w:tcPr>
            <w:tcW w:w="1440" w:type="dxa"/>
          </w:tcPr>
          <w:p w14:paraId="4071FEAD" w14:textId="77777777" w:rsidR="005426D8" w:rsidRPr="00901DD4" w:rsidRDefault="005426D8" w:rsidP="007952A7">
            <w:pPr>
              <w:pStyle w:val="SimgelerYaziStili"/>
              <w:rPr>
                <w:color w:val="000000"/>
                <w:lang w:val="tr-TR"/>
              </w:rPr>
            </w:pPr>
            <w:r w:rsidRPr="00901DD4">
              <w:rPr>
                <w:color w:val="000000"/>
                <w:lang w:val="tr-TR"/>
              </w:rPr>
              <w:t>MD</w:t>
            </w:r>
          </w:p>
        </w:tc>
        <w:tc>
          <w:tcPr>
            <w:tcW w:w="6748" w:type="dxa"/>
          </w:tcPr>
          <w:p w14:paraId="70441095" w14:textId="77777777" w:rsidR="005426D8" w:rsidRPr="00637F58" w:rsidRDefault="005426D8" w:rsidP="007952A7">
            <w:pPr>
              <w:pStyle w:val="SimgelerYaziStili"/>
              <w:jc w:val="left"/>
              <w:rPr>
                <w:color w:val="000000"/>
                <w:lang w:val="tr-TR"/>
              </w:rPr>
            </w:pPr>
            <w:r w:rsidRPr="00637F58">
              <w:rPr>
                <w:color w:val="000000"/>
                <w:lang w:val="tr-TR"/>
              </w:rPr>
              <w:t>: Merkezi Düğüm</w:t>
            </w:r>
          </w:p>
        </w:tc>
      </w:tr>
      <w:tr w:rsidR="005426D8" w:rsidRPr="00637F58" w14:paraId="4C38ED3A" w14:textId="77777777" w:rsidTr="007952A7">
        <w:tc>
          <w:tcPr>
            <w:tcW w:w="1440" w:type="dxa"/>
          </w:tcPr>
          <w:p w14:paraId="063DF588" w14:textId="77777777" w:rsidR="005426D8" w:rsidRPr="00901DD4" w:rsidRDefault="005426D8" w:rsidP="007952A7">
            <w:pPr>
              <w:pStyle w:val="SimgelerYaziStili"/>
              <w:rPr>
                <w:color w:val="000000"/>
                <w:lang w:val="tr-TR"/>
              </w:rPr>
            </w:pPr>
            <w:r w:rsidRPr="00901DD4">
              <w:rPr>
                <w:color w:val="000000"/>
                <w:lang w:val="tr-TR"/>
              </w:rPr>
              <w:t>MICS</w:t>
            </w:r>
          </w:p>
        </w:tc>
        <w:tc>
          <w:tcPr>
            <w:tcW w:w="6748" w:type="dxa"/>
          </w:tcPr>
          <w:p w14:paraId="12010567" w14:textId="77777777" w:rsidR="005426D8" w:rsidRPr="00637F58" w:rsidRDefault="005426D8" w:rsidP="007952A7">
            <w:pPr>
              <w:pStyle w:val="SimgelerYaziStili"/>
              <w:jc w:val="left"/>
              <w:rPr>
                <w:color w:val="000000"/>
                <w:lang w:val="tr-TR"/>
              </w:rPr>
            </w:pPr>
            <w:r>
              <w:rPr>
                <w:color w:val="000000"/>
                <w:lang w:val="tr-TR"/>
              </w:rPr>
              <w:t xml:space="preserve">: </w:t>
            </w:r>
            <w:r w:rsidRPr="00637F58">
              <w:t>Medical Implant Communication Service</w:t>
            </w:r>
          </w:p>
        </w:tc>
      </w:tr>
      <w:tr w:rsidR="005426D8" w:rsidRPr="00637F58" w14:paraId="6E0C0506" w14:textId="77777777" w:rsidTr="007952A7">
        <w:tc>
          <w:tcPr>
            <w:tcW w:w="1440" w:type="dxa"/>
          </w:tcPr>
          <w:p w14:paraId="3EF19560" w14:textId="77777777" w:rsidR="005426D8" w:rsidRPr="00901DD4" w:rsidRDefault="005426D8" w:rsidP="007952A7">
            <w:pPr>
              <w:pStyle w:val="SimgelerYaziStili"/>
              <w:rPr>
                <w:color w:val="000000"/>
                <w:lang w:val="tr-TR"/>
              </w:rPr>
            </w:pPr>
            <w:r w:rsidRPr="00901DD4">
              <w:rPr>
                <w:color w:val="000000"/>
                <w:lang w:val="tr-TR"/>
              </w:rPr>
              <w:t>MMAC</w:t>
            </w:r>
          </w:p>
        </w:tc>
        <w:tc>
          <w:tcPr>
            <w:tcW w:w="6748" w:type="dxa"/>
          </w:tcPr>
          <w:p w14:paraId="54FC4C68" w14:textId="77777777" w:rsidR="005426D8" w:rsidRPr="00637F58" w:rsidRDefault="005426D8" w:rsidP="007952A7">
            <w:pPr>
              <w:pStyle w:val="SimgelerYaziStili"/>
              <w:jc w:val="left"/>
              <w:rPr>
                <w:lang w:val="tr-TR"/>
              </w:rPr>
            </w:pPr>
            <w:r w:rsidRPr="00637F58">
              <w:rPr>
                <w:color w:val="000000"/>
                <w:lang w:val="tr-TR"/>
              </w:rPr>
              <w:t xml:space="preserve">: Multimedia Mobil Access </w:t>
            </w:r>
            <w:proofErr w:type="spellStart"/>
            <w:r w:rsidRPr="00637F58">
              <w:rPr>
                <w:color w:val="000000"/>
                <w:lang w:val="tr-TR"/>
              </w:rPr>
              <w:t>Communication</w:t>
            </w:r>
            <w:proofErr w:type="spellEnd"/>
            <w:r w:rsidRPr="00637F58">
              <w:rPr>
                <w:color w:val="000000"/>
                <w:lang w:val="tr-TR"/>
              </w:rPr>
              <w:br/>
              <w:t xml:space="preserve"> (Çoklu Ortam Mobil Haberleşme)</w:t>
            </w:r>
          </w:p>
        </w:tc>
      </w:tr>
      <w:tr w:rsidR="005426D8" w:rsidRPr="00637F58" w14:paraId="4B54DB9A" w14:textId="77777777" w:rsidTr="007952A7">
        <w:tc>
          <w:tcPr>
            <w:tcW w:w="1440" w:type="dxa"/>
          </w:tcPr>
          <w:p w14:paraId="5E29AFD0" w14:textId="77777777" w:rsidR="005426D8" w:rsidRPr="00901DD4" w:rsidRDefault="005426D8" w:rsidP="007952A7">
            <w:pPr>
              <w:pStyle w:val="SimgelerYaziStili"/>
              <w:rPr>
                <w:color w:val="000000"/>
                <w:lang w:val="tr-TR"/>
              </w:rPr>
            </w:pPr>
            <w:r w:rsidRPr="00901DD4">
              <w:rPr>
                <w:color w:val="000000"/>
                <w:lang w:val="tr-TR"/>
              </w:rPr>
              <w:t>NAV</w:t>
            </w:r>
          </w:p>
        </w:tc>
        <w:tc>
          <w:tcPr>
            <w:tcW w:w="6748" w:type="dxa"/>
          </w:tcPr>
          <w:p w14:paraId="004AA97D" w14:textId="5CDCB00B" w:rsidR="005426D8" w:rsidRPr="00637F58" w:rsidRDefault="005426D8" w:rsidP="000A5AB2">
            <w:pPr>
              <w:pStyle w:val="SimgelerYaziStili"/>
              <w:jc w:val="left"/>
              <w:rPr>
                <w:lang w:val="tr-TR"/>
              </w:rPr>
            </w:pPr>
            <w:r w:rsidRPr="00637F58">
              <w:rPr>
                <w:color w:val="000000"/>
                <w:lang w:val="tr-TR"/>
              </w:rPr>
              <w:t xml:space="preserve">: Network </w:t>
            </w:r>
            <w:proofErr w:type="spellStart"/>
            <w:r w:rsidRPr="00637F58">
              <w:rPr>
                <w:color w:val="000000"/>
                <w:lang w:val="tr-TR"/>
              </w:rPr>
              <w:t>Allocation</w:t>
            </w:r>
            <w:proofErr w:type="spellEnd"/>
            <w:r w:rsidRPr="00637F58">
              <w:rPr>
                <w:color w:val="000000"/>
                <w:lang w:val="tr-TR"/>
              </w:rPr>
              <w:t xml:space="preserve"> </w:t>
            </w:r>
            <w:proofErr w:type="spellStart"/>
            <w:r w:rsidRPr="00637F58">
              <w:rPr>
                <w:color w:val="000000"/>
                <w:lang w:val="tr-TR"/>
              </w:rPr>
              <w:t>Vector</w:t>
            </w:r>
            <w:proofErr w:type="spellEnd"/>
            <w:r w:rsidRPr="00637F58">
              <w:rPr>
                <w:color w:val="000000"/>
                <w:lang w:val="tr-TR"/>
              </w:rPr>
              <w:t xml:space="preserve">  (Ağ </w:t>
            </w:r>
            <w:r w:rsidR="000A5AB2">
              <w:rPr>
                <w:color w:val="000000"/>
                <w:lang w:val="tr-TR"/>
              </w:rPr>
              <w:t>Tahsis</w:t>
            </w:r>
            <w:r w:rsidRPr="00637F58">
              <w:rPr>
                <w:color w:val="000000"/>
                <w:lang w:val="tr-TR"/>
              </w:rPr>
              <w:t xml:space="preserve"> Vektörü)</w:t>
            </w:r>
          </w:p>
        </w:tc>
      </w:tr>
      <w:tr w:rsidR="005426D8" w:rsidRPr="00637F58" w14:paraId="3253E317" w14:textId="77777777" w:rsidTr="007952A7">
        <w:tc>
          <w:tcPr>
            <w:tcW w:w="1440" w:type="dxa"/>
          </w:tcPr>
          <w:p w14:paraId="11798FD2" w14:textId="77777777" w:rsidR="005426D8" w:rsidRPr="00901DD4" w:rsidRDefault="005426D8" w:rsidP="007952A7">
            <w:pPr>
              <w:pStyle w:val="SimgelerYaziStili"/>
              <w:rPr>
                <w:color w:val="000000"/>
                <w:lang w:val="tr-TR"/>
              </w:rPr>
            </w:pPr>
            <w:r w:rsidRPr="00901DD4">
              <w:rPr>
                <w:color w:val="000000"/>
                <w:lang w:val="tr-TR"/>
              </w:rPr>
              <w:t>NFC</w:t>
            </w:r>
          </w:p>
        </w:tc>
        <w:tc>
          <w:tcPr>
            <w:tcW w:w="6748" w:type="dxa"/>
          </w:tcPr>
          <w:p w14:paraId="7F8F2A3A" w14:textId="77777777" w:rsidR="005426D8" w:rsidRPr="00637F58" w:rsidRDefault="005426D8" w:rsidP="007952A7">
            <w:pPr>
              <w:pStyle w:val="SimgelerYaziStili"/>
              <w:jc w:val="left"/>
              <w:rPr>
                <w:color w:val="000000"/>
                <w:lang w:val="tr-TR"/>
              </w:rPr>
            </w:pPr>
            <w:r w:rsidRPr="00637F58">
              <w:rPr>
                <w:color w:val="000000"/>
                <w:lang w:val="tr-TR"/>
              </w:rPr>
              <w:t xml:space="preserve">: </w:t>
            </w:r>
            <w:proofErr w:type="spellStart"/>
            <w:r w:rsidRPr="00637F58">
              <w:rPr>
                <w:color w:val="000000"/>
                <w:lang w:val="tr-TR"/>
              </w:rPr>
              <w:t>Near</w:t>
            </w:r>
            <w:proofErr w:type="spellEnd"/>
            <w:r w:rsidRPr="00637F58">
              <w:rPr>
                <w:color w:val="000000"/>
                <w:lang w:val="tr-TR"/>
              </w:rPr>
              <w:t xml:space="preserve"> </w:t>
            </w:r>
            <w:proofErr w:type="spellStart"/>
            <w:r w:rsidRPr="00637F58">
              <w:rPr>
                <w:color w:val="000000"/>
                <w:lang w:val="tr-TR"/>
              </w:rPr>
              <w:t>Field</w:t>
            </w:r>
            <w:proofErr w:type="spellEnd"/>
            <w:r w:rsidRPr="00637F58">
              <w:rPr>
                <w:color w:val="000000"/>
                <w:lang w:val="tr-TR"/>
              </w:rPr>
              <w:t xml:space="preserve"> </w:t>
            </w:r>
            <w:proofErr w:type="spellStart"/>
            <w:r w:rsidRPr="00637F58">
              <w:rPr>
                <w:color w:val="000000"/>
                <w:lang w:val="tr-TR"/>
              </w:rPr>
              <w:t>Communication</w:t>
            </w:r>
            <w:proofErr w:type="spellEnd"/>
            <w:r w:rsidRPr="00637F58">
              <w:rPr>
                <w:color w:val="000000"/>
                <w:lang w:val="tr-TR"/>
              </w:rPr>
              <w:t xml:space="preserve"> (Yakın Alan Haberleşme)</w:t>
            </w:r>
          </w:p>
        </w:tc>
      </w:tr>
      <w:tr w:rsidR="005426D8" w:rsidRPr="00637F58" w14:paraId="58746A0F" w14:textId="77777777" w:rsidTr="007952A7">
        <w:tc>
          <w:tcPr>
            <w:tcW w:w="1440" w:type="dxa"/>
          </w:tcPr>
          <w:p w14:paraId="573BB21C" w14:textId="77777777" w:rsidR="005426D8" w:rsidRPr="00901DD4" w:rsidRDefault="005426D8" w:rsidP="007952A7">
            <w:pPr>
              <w:pStyle w:val="SimgelerYaziStili"/>
              <w:rPr>
                <w:color w:val="000000"/>
                <w:lang w:val="tr-TR"/>
              </w:rPr>
            </w:pPr>
            <w:r w:rsidRPr="00901DD4">
              <w:rPr>
                <w:color w:val="000000"/>
                <w:lang w:val="tr-TR"/>
              </w:rPr>
              <w:t>NIC</w:t>
            </w:r>
          </w:p>
        </w:tc>
        <w:tc>
          <w:tcPr>
            <w:tcW w:w="6748" w:type="dxa"/>
          </w:tcPr>
          <w:p w14:paraId="282CC453" w14:textId="77777777" w:rsidR="005426D8" w:rsidRPr="00637F58" w:rsidRDefault="005426D8" w:rsidP="007952A7">
            <w:pPr>
              <w:pStyle w:val="SimgelerYaziStili"/>
              <w:jc w:val="left"/>
              <w:rPr>
                <w:lang w:val="tr-TR"/>
              </w:rPr>
            </w:pPr>
            <w:r w:rsidRPr="00637F58">
              <w:rPr>
                <w:color w:val="000000"/>
                <w:lang w:val="tr-TR"/>
              </w:rPr>
              <w:t xml:space="preserve">: Network </w:t>
            </w:r>
            <w:proofErr w:type="spellStart"/>
            <w:r w:rsidRPr="00637F58">
              <w:rPr>
                <w:color w:val="000000"/>
                <w:lang w:val="tr-TR"/>
              </w:rPr>
              <w:t>Interface</w:t>
            </w:r>
            <w:proofErr w:type="spellEnd"/>
            <w:r w:rsidRPr="00637F58">
              <w:rPr>
                <w:color w:val="000000"/>
                <w:lang w:val="tr-TR"/>
              </w:rPr>
              <w:t xml:space="preserve"> </w:t>
            </w:r>
            <w:proofErr w:type="spellStart"/>
            <w:r w:rsidRPr="00637F58">
              <w:rPr>
                <w:color w:val="000000"/>
                <w:lang w:val="tr-TR"/>
              </w:rPr>
              <w:t>Card</w:t>
            </w:r>
            <w:proofErr w:type="spellEnd"/>
            <w:r w:rsidRPr="00637F58">
              <w:rPr>
                <w:color w:val="000000"/>
                <w:lang w:val="tr-TR"/>
              </w:rPr>
              <w:t xml:space="preserve"> (Ağ </w:t>
            </w:r>
            <w:proofErr w:type="spellStart"/>
            <w:r w:rsidRPr="00637F58">
              <w:rPr>
                <w:color w:val="000000"/>
                <w:lang w:val="tr-TR"/>
              </w:rPr>
              <w:t>Arayüz</w:t>
            </w:r>
            <w:proofErr w:type="spellEnd"/>
            <w:r w:rsidRPr="00637F58">
              <w:rPr>
                <w:color w:val="000000"/>
                <w:lang w:val="tr-TR"/>
              </w:rPr>
              <w:t xml:space="preserve"> Kartı)</w:t>
            </w:r>
          </w:p>
        </w:tc>
      </w:tr>
      <w:tr w:rsidR="005426D8" w:rsidRPr="00637F58" w14:paraId="65F0CBA0" w14:textId="77777777" w:rsidTr="007952A7">
        <w:tc>
          <w:tcPr>
            <w:tcW w:w="1440" w:type="dxa"/>
          </w:tcPr>
          <w:p w14:paraId="0515AD5A" w14:textId="77777777" w:rsidR="005426D8" w:rsidRPr="00901DD4" w:rsidRDefault="005426D8" w:rsidP="007952A7">
            <w:pPr>
              <w:pStyle w:val="SimgelerYaziStili"/>
              <w:rPr>
                <w:color w:val="000000"/>
                <w:lang w:val="tr-TR"/>
              </w:rPr>
            </w:pPr>
            <w:r w:rsidRPr="00901DD4">
              <w:rPr>
                <w:color w:val="000000"/>
                <w:lang w:val="tr-TR"/>
              </w:rPr>
              <w:lastRenderedPageBreak/>
              <w:t>OEK</w:t>
            </w:r>
          </w:p>
        </w:tc>
        <w:tc>
          <w:tcPr>
            <w:tcW w:w="6748" w:type="dxa"/>
          </w:tcPr>
          <w:p w14:paraId="2BA7F864" w14:textId="77777777" w:rsidR="005426D8" w:rsidRPr="00637F58" w:rsidRDefault="005426D8" w:rsidP="007952A7">
            <w:pPr>
              <w:pStyle w:val="SimgelerYaziStili"/>
              <w:jc w:val="left"/>
              <w:rPr>
                <w:color w:val="000000"/>
                <w:lang w:val="tr-TR"/>
              </w:rPr>
            </w:pPr>
            <w:r w:rsidRPr="00637F58">
              <w:rPr>
                <w:color w:val="000000"/>
                <w:lang w:val="tr-TR"/>
              </w:rPr>
              <w:t>: Ortam Erişim Kontrolü</w:t>
            </w:r>
          </w:p>
        </w:tc>
      </w:tr>
      <w:tr w:rsidR="005426D8" w:rsidRPr="00637F58" w14:paraId="3D1637B2" w14:textId="77777777" w:rsidTr="007952A7">
        <w:tc>
          <w:tcPr>
            <w:tcW w:w="1440" w:type="dxa"/>
          </w:tcPr>
          <w:p w14:paraId="61C094E9" w14:textId="77777777" w:rsidR="005426D8" w:rsidRPr="00901DD4" w:rsidRDefault="005426D8" w:rsidP="007952A7">
            <w:pPr>
              <w:pStyle w:val="SimgelerYaziStili"/>
              <w:rPr>
                <w:color w:val="000000"/>
                <w:lang w:val="tr-TR"/>
              </w:rPr>
            </w:pPr>
            <w:r w:rsidRPr="00901DD4">
              <w:rPr>
                <w:color w:val="000000"/>
                <w:lang w:val="tr-TR"/>
              </w:rPr>
              <w:t>OFDM</w:t>
            </w:r>
          </w:p>
        </w:tc>
        <w:tc>
          <w:tcPr>
            <w:tcW w:w="6748" w:type="dxa"/>
          </w:tcPr>
          <w:p w14:paraId="341D9C0A" w14:textId="77777777" w:rsidR="005426D8" w:rsidRPr="00637F58" w:rsidRDefault="005426D8" w:rsidP="007952A7">
            <w:pPr>
              <w:pStyle w:val="Standard"/>
            </w:pPr>
            <w:r w:rsidRPr="00637F58">
              <w:rPr>
                <w:color w:val="000000"/>
              </w:rPr>
              <w:t xml:space="preserve">: </w:t>
            </w:r>
            <w:proofErr w:type="spellStart"/>
            <w:r w:rsidRPr="00637F58">
              <w:rPr>
                <w:color w:val="000000"/>
              </w:rPr>
              <w:t>Orthogonal</w:t>
            </w:r>
            <w:proofErr w:type="spellEnd"/>
            <w:r w:rsidRPr="00637F58">
              <w:rPr>
                <w:color w:val="000000"/>
              </w:rPr>
              <w:t xml:space="preserve"> </w:t>
            </w:r>
            <w:proofErr w:type="spellStart"/>
            <w:r w:rsidRPr="00637F58">
              <w:rPr>
                <w:color w:val="000000"/>
              </w:rPr>
              <w:t>Frequency</w:t>
            </w:r>
            <w:proofErr w:type="spellEnd"/>
            <w:r w:rsidRPr="00637F58">
              <w:rPr>
                <w:color w:val="000000"/>
              </w:rPr>
              <w:t xml:space="preserve"> </w:t>
            </w:r>
            <w:proofErr w:type="spellStart"/>
            <w:r w:rsidRPr="00637F58">
              <w:rPr>
                <w:color w:val="000000"/>
              </w:rPr>
              <w:t>Division</w:t>
            </w:r>
            <w:proofErr w:type="spellEnd"/>
            <w:r w:rsidRPr="00637F58">
              <w:rPr>
                <w:color w:val="000000"/>
              </w:rPr>
              <w:t xml:space="preserve"> </w:t>
            </w:r>
            <w:proofErr w:type="spellStart"/>
            <w:r w:rsidRPr="00637F58">
              <w:rPr>
                <w:color w:val="000000"/>
              </w:rPr>
              <w:t>Multiplexing</w:t>
            </w:r>
            <w:proofErr w:type="spellEnd"/>
          </w:p>
          <w:p w14:paraId="6EF80CF6" w14:textId="72E484D2" w:rsidR="005426D8" w:rsidRPr="00637F58" w:rsidRDefault="005426D8" w:rsidP="00694F53">
            <w:pPr>
              <w:pStyle w:val="SimgelerYaziStili"/>
              <w:jc w:val="left"/>
              <w:rPr>
                <w:lang w:val="tr-TR"/>
              </w:rPr>
            </w:pPr>
            <w:r w:rsidRPr="00637F58">
              <w:rPr>
                <w:color w:val="000000"/>
                <w:lang w:val="tr-TR"/>
              </w:rPr>
              <w:t xml:space="preserve"> (</w:t>
            </w:r>
            <w:r w:rsidR="00694F53">
              <w:rPr>
                <w:color w:val="000000"/>
                <w:lang w:val="tr-TR"/>
              </w:rPr>
              <w:t>Dik</w:t>
            </w:r>
            <w:r w:rsidRPr="00637F58">
              <w:rPr>
                <w:color w:val="000000"/>
                <w:lang w:val="tr-TR"/>
              </w:rPr>
              <w:t xml:space="preserve"> Frekans Bölmeli </w:t>
            </w:r>
            <w:proofErr w:type="spellStart"/>
            <w:r w:rsidRPr="00637F58">
              <w:rPr>
                <w:color w:val="000000"/>
                <w:lang w:val="tr-TR"/>
              </w:rPr>
              <w:t>Çoğullama</w:t>
            </w:r>
            <w:proofErr w:type="spellEnd"/>
            <w:r w:rsidRPr="00637F58">
              <w:rPr>
                <w:color w:val="000000"/>
                <w:lang w:val="tr-TR"/>
              </w:rPr>
              <w:t>)</w:t>
            </w:r>
          </w:p>
        </w:tc>
      </w:tr>
      <w:tr w:rsidR="00134ABB" w:rsidRPr="00637F58" w14:paraId="3A056A2A" w14:textId="77777777" w:rsidTr="007952A7">
        <w:tc>
          <w:tcPr>
            <w:tcW w:w="1440" w:type="dxa"/>
          </w:tcPr>
          <w:p w14:paraId="18638B19" w14:textId="1F4C01F0" w:rsidR="00134ABB" w:rsidRPr="00901DD4" w:rsidRDefault="00134ABB" w:rsidP="00134ABB">
            <w:pPr>
              <w:pStyle w:val="SimgelerYaziStili"/>
              <w:rPr>
                <w:color w:val="000000"/>
                <w:lang w:val="tr-TR"/>
              </w:rPr>
            </w:pPr>
            <w:r w:rsidRPr="00901DD4">
              <w:rPr>
                <w:bCs/>
                <w:lang w:val="tr-TR"/>
              </w:rPr>
              <w:t>OOK</w:t>
            </w:r>
          </w:p>
        </w:tc>
        <w:tc>
          <w:tcPr>
            <w:tcW w:w="6748" w:type="dxa"/>
          </w:tcPr>
          <w:p w14:paraId="3DDBF2FB" w14:textId="41F32110" w:rsidR="00134ABB" w:rsidRPr="00637F58" w:rsidRDefault="00134ABB" w:rsidP="00134ABB">
            <w:pPr>
              <w:pStyle w:val="SimgelerYaziStili"/>
              <w:jc w:val="left"/>
              <w:rPr>
                <w:lang w:val="tr-TR"/>
              </w:rPr>
            </w:pPr>
            <w:r w:rsidRPr="00637F58">
              <w:rPr>
                <w:lang w:val="tr-TR"/>
              </w:rPr>
              <w:t xml:space="preserve">: On </w:t>
            </w:r>
            <w:proofErr w:type="spellStart"/>
            <w:r w:rsidRPr="00637F58">
              <w:rPr>
                <w:lang w:val="tr-TR"/>
              </w:rPr>
              <w:t>Off</w:t>
            </w:r>
            <w:proofErr w:type="spellEnd"/>
            <w:r w:rsidRPr="00637F58">
              <w:rPr>
                <w:lang w:val="tr-TR"/>
              </w:rPr>
              <w:t xml:space="preserve"> </w:t>
            </w:r>
            <w:proofErr w:type="spellStart"/>
            <w:r w:rsidRPr="00637F58">
              <w:rPr>
                <w:lang w:val="tr-TR"/>
              </w:rPr>
              <w:t>Keying</w:t>
            </w:r>
            <w:proofErr w:type="spellEnd"/>
            <w:r w:rsidRPr="00637F58">
              <w:rPr>
                <w:lang w:val="tr-TR"/>
              </w:rPr>
              <w:t xml:space="preserve"> (Açma Kapama Anahtarlama)</w:t>
            </w:r>
          </w:p>
        </w:tc>
      </w:tr>
      <w:tr w:rsidR="00134ABB" w:rsidRPr="00637F58" w14:paraId="25B1D794" w14:textId="77777777" w:rsidTr="007952A7">
        <w:tc>
          <w:tcPr>
            <w:tcW w:w="1440" w:type="dxa"/>
          </w:tcPr>
          <w:p w14:paraId="2277CF3D" w14:textId="205C766C" w:rsidR="00134ABB" w:rsidRPr="00901DD4" w:rsidRDefault="00134ABB" w:rsidP="00134ABB">
            <w:pPr>
              <w:pStyle w:val="SimgelerYaziStili"/>
              <w:rPr>
                <w:color w:val="000000"/>
                <w:lang w:val="tr-TR"/>
              </w:rPr>
            </w:pPr>
            <w:r w:rsidRPr="00901DD4">
              <w:rPr>
                <w:color w:val="000000"/>
                <w:lang w:val="tr-TR"/>
              </w:rPr>
              <w:t>OPNET</w:t>
            </w:r>
          </w:p>
        </w:tc>
        <w:tc>
          <w:tcPr>
            <w:tcW w:w="6748" w:type="dxa"/>
          </w:tcPr>
          <w:p w14:paraId="69561007" w14:textId="1637E19B" w:rsidR="00134ABB" w:rsidRPr="00637F58" w:rsidRDefault="00134ABB" w:rsidP="00134ABB">
            <w:pPr>
              <w:pStyle w:val="SimgelerYaziStili"/>
              <w:jc w:val="left"/>
              <w:rPr>
                <w:color w:val="000000"/>
                <w:lang w:val="tr-TR"/>
              </w:rPr>
            </w:pPr>
            <w:r w:rsidRPr="00637F58">
              <w:rPr>
                <w:color w:val="000000"/>
                <w:lang w:val="tr-TR"/>
              </w:rPr>
              <w:t xml:space="preserve">: </w:t>
            </w:r>
            <w:proofErr w:type="spellStart"/>
            <w:r w:rsidRPr="00637F58">
              <w:rPr>
                <w:color w:val="000000"/>
                <w:lang w:val="tr-TR"/>
              </w:rPr>
              <w:t>Optimized</w:t>
            </w:r>
            <w:proofErr w:type="spellEnd"/>
            <w:r w:rsidRPr="00637F58">
              <w:rPr>
                <w:color w:val="000000"/>
                <w:lang w:val="tr-TR"/>
              </w:rPr>
              <w:t xml:space="preserve"> Network </w:t>
            </w:r>
            <w:proofErr w:type="spellStart"/>
            <w:r w:rsidRPr="00637F58">
              <w:rPr>
                <w:color w:val="000000"/>
                <w:lang w:val="tr-TR"/>
              </w:rPr>
              <w:t>Performance</w:t>
            </w:r>
            <w:proofErr w:type="spellEnd"/>
            <w:r w:rsidRPr="00637F58">
              <w:rPr>
                <w:color w:val="000000"/>
                <w:lang w:val="tr-TR"/>
              </w:rPr>
              <w:t xml:space="preserve"> </w:t>
            </w:r>
            <w:proofErr w:type="spellStart"/>
            <w:r w:rsidRPr="00637F58">
              <w:rPr>
                <w:color w:val="000000"/>
                <w:lang w:val="tr-TR"/>
              </w:rPr>
              <w:t>Tool</w:t>
            </w:r>
            <w:proofErr w:type="spellEnd"/>
          </w:p>
        </w:tc>
      </w:tr>
      <w:tr w:rsidR="00134ABB" w:rsidRPr="00637F58" w14:paraId="7E650987" w14:textId="77777777" w:rsidTr="007952A7">
        <w:tc>
          <w:tcPr>
            <w:tcW w:w="1440" w:type="dxa"/>
          </w:tcPr>
          <w:p w14:paraId="7CC6A512" w14:textId="77777777" w:rsidR="00134ABB" w:rsidRPr="00901DD4" w:rsidRDefault="00134ABB" w:rsidP="00134ABB">
            <w:pPr>
              <w:pStyle w:val="SimgelerYaziStili"/>
              <w:rPr>
                <w:color w:val="000000"/>
                <w:lang w:val="tr-TR"/>
              </w:rPr>
            </w:pPr>
            <w:r w:rsidRPr="00901DD4">
              <w:rPr>
                <w:color w:val="000000"/>
                <w:lang w:val="tr-TR"/>
              </w:rPr>
              <w:t>OSI</w:t>
            </w:r>
          </w:p>
        </w:tc>
        <w:tc>
          <w:tcPr>
            <w:tcW w:w="6748" w:type="dxa"/>
          </w:tcPr>
          <w:p w14:paraId="6BB79F3E" w14:textId="558A3524" w:rsidR="00134ABB" w:rsidRPr="00637F58" w:rsidRDefault="00134ABB" w:rsidP="00DF4B06">
            <w:pPr>
              <w:pStyle w:val="SimgelerYaziStili"/>
              <w:jc w:val="left"/>
              <w:rPr>
                <w:lang w:val="tr-TR"/>
              </w:rPr>
            </w:pPr>
            <w:r w:rsidRPr="00637F58">
              <w:rPr>
                <w:color w:val="000000"/>
                <w:lang w:val="tr-TR"/>
              </w:rPr>
              <w:t xml:space="preserve">: Open </w:t>
            </w:r>
            <w:proofErr w:type="spellStart"/>
            <w:r w:rsidRPr="00637F58">
              <w:rPr>
                <w:color w:val="000000"/>
                <w:lang w:val="tr-TR"/>
              </w:rPr>
              <w:t>System</w:t>
            </w:r>
            <w:proofErr w:type="spellEnd"/>
            <w:r w:rsidRPr="00637F58">
              <w:rPr>
                <w:color w:val="000000"/>
                <w:lang w:val="tr-TR"/>
              </w:rPr>
              <w:t xml:space="preserve"> </w:t>
            </w:r>
            <w:proofErr w:type="spellStart"/>
            <w:r w:rsidRPr="00637F58">
              <w:rPr>
                <w:color w:val="000000"/>
                <w:lang w:val="tr-TR"/>
              </w:rPr>
              <w:t>Interconnection</w:t>
            </w:r>
            <w:proofErr w:type="spellEnd"/>
            <w:r w:rsidRPr="00637F58">
              <w:rPr>
                <w:color w:val="000000"/>
                <w:lang w:val="tr-TR"/>
              </w:rPr>
              <w:t xml:space="preserve"> (Açık Sistem </w:t>
            </w:r>
            <w:proofErr w:type="spellStart"/>
            <w:r w:rsidR="00DF4B06">
              <w:rPr>
                <w:color w:val="000000"/>
                <w:lang w:val="tr-TR"/>
              </w:rPr>
              <w:t>Arabağlaşımı</w:t>
            </w:r>
            <w:proofErr w:type="spellEnd"/>
            <w:r w:rsidRPr="00637F58">
              <w:rPr>
                <w:color w:val="000000"/>
                <w:lang w:val="tr-TR"/>
              </w:rPr>
              <w:t>)</w:t>
            </w:r>
          </w:p>
        </w:tc>
      </w:tr>
      <w:tr w:rsidR="00134ABB" w:rsidRPr="00637F58" w14:paraId="7EC58EA3" w14:textId="77777777" w:rsidTr="007952A7">
        <w:tc>
          <w:tcPr>
            <w:tcW w:w="1440" w:type="dxa"/>
          </w:tcPr>
          <w:p w14:paraId="052B7190" w14:textId="77777777" w:rsidR="00134ABB" w:rsidRPr="00901DD4" w:rsidRDefault="00134ABB" w:rsidP="00134ABB">
            <w:pPr>
              <w:pStyle w:val="SimgelerYaziStili"/>
              <w:rPr>
                <w:color w:val="000000"/>
                <w:lang w:val="tr-TR"/>
              </w:rPr>
            </w:pPr>
            <w:r w:rsidRPr="00901DD4">
              <w:rPr>
                <w:color w:val="000000"/>
                <w:lang w:val="tr-TR"/>
              </w:rPr>
              <w:t>PAN</w:t>
            </w:r>
          </w:p>
        </w:tc>
        <w:tc>
          <w:tcPr>
            <w:tcW w:w="6748" w:type="dxa"/>
          </w:tcPr>
          <w:p w14:paraId="6EB05BFB" w14:textId="77777777" w:rsidR="00134ABB" w:rsidRPr="00637F58" w:rsidRDefault="00134ABB" w:rsidP="00134ABB">
            <w:pPr>
              <w:pStyle w:val="SimgelerYaziStili"/>
              <w:jc w:val="left"/>
              <w:rPr>
                <w:lang w:val="tr-TR"/>
              </w:rPr>
            </w:pPr>
            <w:r w:rsidRPr="00637F58">
              <w:rPr>
                <w:color w:val="000000"/>
                <w:lang w:val="tr-TR"/>
              </w:rPr>
              <w:t xml:space="preserve">: </w:t>
            </w:r>
            <w:proofErr w:type="spellStart"/>
            <w:r w:rsidRPr="00637F58">
              <w:rPr>
                <w:color w:val="000000"/>
                <w:lang w:val="tr-TR"/>
              </w:rPr>
              <w:t>Personal</w:t>
            </w:r>
            <w:proofErr w:type="spellEnd"/>
            <w:r w:rsidRPr="00637F58">
              <w:rPr>
                <w:color w:val="000000"/>
                <w:lang w:val="tr-TR"/>
              </w:rPr>
              <w:t xml:space="preserve"> </w:t>
            </w:r>
            <w:proofErr w:type="spellStart"/>
            <w:r w:rsidRPr="00637F58">
              <w:rPr>
                <w:color w:val="000000"/>
                <w:lang w:val="tr-TR"/>
              </w:rPr>
              <w:t>Area</w:t>
            </w:r>
            <w:proofErr w:type="spellEnd"/>
            <w:r w:rsidRPr="00637F58">
              <w:rPr>
                <w:color w:val="000000"/>
                <w:lang w:val="tr-TR"/>
              </w:rPr>
              <w:t xml:space="preserve"> Network (</w:t>
            </w:r>
            <w:r w:rsidRPr="00637F58">
              <w:rPr>
                <w:lang w:val="tr-TR"/>
              </w:rPr>
              <w:t>Bireysel</w:t>
            </w:r>
            <w:r w:rsidRPr="00637F58">
              <w:rPr>
                <w:color w:val="000000"/>
                <w:lang w:val="tr-TR"/>
              </w:rPr>
              <w:t xml:space="preserve"> Alan Ağı)</w:t>
            </w:r>
          </w:p>
        </w:tc>
      </w:tr>
      <w:tr w:rsidR="00A475F3" w:rsidRPr="00637F58" w14:paraId="2940EACC" w14:textId="77777777" w:rsidTr="007952A7">
        <w:tc>
          <w:tcPr>
            <w:tcW w:w="1440" w:type="dxa"/>
          </w:tcPr>
          <w:p w14:paraId="15629026" w14:textId="3A7C5E37" w:rsidR="00A475F3" w:rsidRPr="00901DD4" w:rsidRDefault="00A475F3" w:rsidP="00134ABB">
            <w:pPr>
              <w:pStyle w:val="SimgelerYaziStili"/>
              <w:rPr>
                <w:color w:val="000000"/>
                <w:lang w:val="tr-TR"/>
              </w:rPr>
            </w:pPr>
            <w:r w:rsidRPr="00901DD4">
              <w:rPr>
                <w:color w:val="000000"/>
                <w:lang w:val="tr-TR"/>
              </w:rPr>
              <w:t>PDA</w:t>
            </w:r>
          </w:p>
        </w:tc>
        <w:tc>
          <w:tcPr>
            <w:tcW w:w="6748" w:type="dxa"/>
          </w:tcPr>
          <w:p w14:paraId="0140AD31" w14:textId="1BCFB0E4" w:rsidR="00A475F3" w:rsidRPr="00637F58" w:rsidRDefault="00A475F3" w:rsidP="00A475F3">
            <w:pPr>
              <w:pStyle w:val="SimgelerYaziStili"/>
              <w:jc w:val="left"/>
              <w:rPr>
                <w:color w:val="000000"/>
                <w:lang w:val="tr-TR"/>
              </w:rPr>
            </w:pPr>
            <w:r>
              <w:rPr>
                <w:color w:val="000000"/>
                <w:lang w:val="tr-TR"/>
              </w:rPr>
              <w:t xml:space="preserve">: </w:t>
            </w:r>
            <w:proofErr w:type="spellStart"/>
            <w:r>
              <w:rPr>
                <w:color w:val="000000"/>
                <w:lang w:val="tr-TR"/>
              </w:rPr>
              <w:t>Personal</w:t>
            </w:r>
            <w:proofErr w:type="spellEnd"/>
            <w:r>
              <w:rPr>
                <w:color w:val="000000"/>
                <w:lang w:val="tr-TR"/>
              </w:rPr>
              <w:t xml:space="preserve"> </w:t>
            </w:r>
            <w:proofErr w:type="spellStart"/>
            <w:r>
              <w:rPr>
                <w:color w:val="000000"/>
                <w:lang w:val="tr-TR"/>
              </w:rPr>
              <w:t>Digital</w:t>
            </w:r>
            <w:proofErr w:type="spellEnd"/>
            <w:r>
              <w:rPr>
                <w:color w:val="000000"/>
                <w:lang w:val="tr-TR"/>
              </w:rPr>
              <w:t xml:space="preserve"> </w:t>
            </w:r>
            <w:proofErr w:type="spellStart"/>
            <w:r>
              <w:rPr>
                <w:color w:val="000000"/>
                <w:lang w:val="tr-TR"/>
              </w:rPr>
              <w:t>Assistant</w:t>
            </w:r>
            <w:proofErr w:type="spellEnd"/>
            <w:r>
              <w:rPr>
                <w:color w:val="000000"/>
                <w:lang w:val="tr-TR"/>
              </w:rPr>
              <w:t xml:space="preserve"> (Bireysel Sayısal Asistan )</w:t>
            </w:r>
          </w:p>
        </w:tc>
      </w:tr>
      <w:tr w:rsidR="00134ABB" w:rsidRPr="00637F58" w14:paraId="378744C3" w14:textId="77777777" w:rsidTr="007952A7">
        <w:tc>
          <w:tcPr>
            <w:tcW w:w="1440" w:type="dxa"/>
          </w:tcPr>
          <w:p w14:paraId="7BFDF720" w14:textId="77777777" w:rsidR="00134ABB" w:rsidRPr="00901DD4" w:rsidRDefault="00134ABB" w:rsidP="00134ABB">
            <w:pPr>
              <w:pStyle w:val="SimgelerYaziStili"/>
              <w:rPr>
                <w:color w:val="000000"/>
                <w:lang w:val="tr-TR"/>
              </w:rPr>
            </w:pPr>
            <w:r w:rsidRPr="00901DD4">
              <w:rPr>
                <w:color w:val="000000"/>
                <w:lang w:val="tr-TR"/>
              </w:rPr>
              <w:t>POS</w:t>
            </w:r>
          </w:p>
        </w:tc>
        <w:tc>
          <w:tcPr>
            <w:tcW w:w="6748" w:type="dxa"/>
          </w:tcPr>
          <w:p w14:paraId="58FE86D3" w14:textId="77777777" w:rsidR="00134ABB" w:rsidRPr="00637F58" w:rsidRDefault="00134ABB" w:rsidP="00134ABB">
            <w:pPr>
              <w:pStyle w:val="SimgelerYaziStili"/>
              <w:jc w:val="left"/>
              <w:rPr>
                <w:color w:val="000000"/>
                <w:lang w:val="tr-TR"/>
              </w:rPr>
            </w:pPr>
            <w:r w:rsidRPr="00637F58">
              <w:rPr>
                <w:color w:val="000000"/>
                <w:lang w:val="tr-TR"/>
              </w:rPr>
              <w:t xml:space="preserve">: </w:t>
            </w:r>
            <w:proofErr w:type="spellStart"/>
            <w:r w:rsidRPr="00637F58">
              <w:rPr>
                <w:lang w:val="tr-TR"/>
              </w:rPr>
              <w:t>Personal</w:t>
            </w:r>
            <w:proofErr w:type="spellEnd"/>
            <w:r w:rsidRPr="00637F58">
              <w:rPr>
                <w:lang w:val="tr-TR"/>
              </w:rPr>
              <w:t xml:space="preserve"> Operating Space (Bireysel Çalışma Uzayı)</w:t>
            </w:r>
          </w:p>
        </w:tc>
      </w:tr>
      <w:tr w:rsidR="00134ABB" w:rsidRPr="00637F58" w14:paraId="23060A28" w14:textId="77777777" w:rsidTr="007952A7">
        <w:tc>
          <w:tcPr>
            <w:tcW w:w="1440" w:type="dxa"/>
          </w:tcPr>
          <w:p w14:paraId="7EA41CBF" w14:textId="77777777" w:rsidR="00134ABB" w:rsidRPr="00901DD4" w:rsidRDefault="00134ABB" w:rsidP="00134ABB">
            <w:pPr>
              <w:pStyle w:val="SimgelerYaziStili"/>
              <w:rPr>
                <w:color w:val="000000"/>
                <w:lang w:val="tr-TR"/>
              </w:rPr>
            </w:pPr>
            <w:proofErr w:type="spellStart"/>
            <w:r w:rsidRPr="00901DD4">
              <w:rPr>
                <w:bCs/>
                <w:lang w:val="tr-TR"/>
              </w:rPr>
              <w:t>QoS</w:t>
            </w:r>
            <w:proofErr w:type="spellEnd"/>
          </w:p>
        </w:tc>
        <w:tc>
          <w:tcPr>
            <w:tcW w:w="6748" w:type="dxa"/>
          </w:tcPr>
          <w:p w14:paraId="78EFCFDB" w14:textId="77777777" w:rsidR="00134ABB" w:rsidRPr="00637F58" w:rsidRDefault="00134ABB" w:rsidP="00134ABB">
            <w:pPr>
              <w:pStyle w:val="SimgelerYaziStili"/>
              <w:jc w:val="left"/>
              <w:rPr>
                <w:lang w:val="tr-TR"/>
              </w:rPr>
            </w:pPr>
            <w:r w:rsidRPr="00637F58">
              <w:rPr>
                <w:lang w:val="tr-TR"/>
              </w:rPr>
              <w:t xml:space="preserve">: </w:t>
            </w:r>
            <w:proofErr w:type="spellStart"/>
            <w:r w:rsidRPr="00637F58">
              <w:rPr>
                <w:lang w:val="tr-TR"/>
              </w:rPr>
              <w:t>Quality</w:t>
            </w:r>
            <w:proofErr w:type="spellEnd"/>
            <w:r w:rsidRPr="00637F58">
              <w:rPr>
                <w:lang w:val="tr-TR"/>
              </w:rPr>
              <w:t xml:space="preserve"> of Service (Servis Kalitesi)</w:t>
            </w:r>
          </w:p>
        </w:tc>
      </w:tr>
      <w:tr w:rsidR="00134ABB" w:rsidRPr="00637F58" w14:paraId="2579A3E7" w14:textId="77777777" w:rsidTr="007952A7">
        <w:tc>
          <w:tcPr>
            <w:tcW w:w="1440" w:type="dxa"/>
          </w:tcPr>
          <w:p w14:paraId="39C07547" w14:textId="77777777" w:rsidR="00134ABB" w:rsidRPr="00901DD4" w:rsidRDefault="00134ABB" w:rsidP="00134ABB">
            <w:pPr>
              <w:pStyle w:val="SimgelerYaziStili"/>
              <w:rPr>
                <w:bCs/>
                <w:lang w:val="tr-TR"/>
              </w:rPr>
            </w:pPr>
            <w:r w:rsidRPr="00901DD4">
              <w:rPr>
                <w:bCs/>
                <w:lang w:val="tr-TR"/>
              </w:rPr>
              <w:t>QPSK</w:t>
            </w:r>
          </w:p>
        </w:tc>
        <w:tc>
          <w:tcPr>
            <w:tcW w:w="6748" w:type="dxa"/>
          </w:tcPr>
          <w:p w14:paraId="275FE8FB" w14:textId="77777777" w:rsidR="00134ABB" w:rsidRPr="00637F58" w:rsidRDefault="00134ABB" w:rsidP="00134ABB">
            <w:pPr>
              <w:pStyle w:val="SimgelerYaziStili"/>
              <w:jc w:val="left"/>
              <w:rPr>
                <w:lang w:val="tr-TR"/>
              </w:rPr>
            </w:pPr>
            <w:r w:rsidRPr="00637F58">
              <w:rPr>
                <w:lang w:val="tr-TR"/>
              </w:rPr>
              <w:t xml:space="preserve">: </w:t>
            </w:r>
            <w:proofErr w:type="spellStart"/>
            <w:r w:rsidRPr="00637F58">
              <w:rPr>
                <w:color w:val="000000"/>
                <w:lang w:val="tr-TR"/>
              </w:rPr>
              <w:t>Quadrature</w:t>
            </w:r>
            <w:proofErr w:type="spellEnd"/>
            <w:r w:rsidRPr="00637F58">
              <w:rPr>
                <w:color w:val="000000"/>
                <w:lang w:val="tr-TR"/>
              </w:rPr>
              <w:t xml:space="preserve"> </w:t>
            </w:r>
            <w:proofErr w:type="spellStart"/>
            <w:r w:rsidRPr="00637F58">
              <w:rPr>
                <w:color w:val="000000"/>
                <w:lang w:val="tr-TR"/>
              </w:rPr>
              <w:t>Phase</w:t>
            </w:r>
            <w:proofErr w:type="spellEnd"/>
            <w:r w:rsidRPr="00637F58">
              <w:rPr>
                <w:color w:val="000000"/>
                <w:lang w:val="tr-TR"/>
              </w:rPr>
              <w:t xml:space="preserve"> </w:t>
            </w:r>
            <w:proofErr w:type="spellStart"/>
            <w:r w:rsidRPr="00637F58">
              <w:rPr>
                <w:color w:val="000000"/>
                <w:lang w:val="tr-TR"/>
              </w:rPr>
              <w:t>Shift</w:t>
            </w:r>
            <w:proofErr w:type="spellEnd"/>
            <w:r w:rsidRPr="00637F58">
              <w:rPr>
                <w:color w:val="000000"/>
                <w:lang w:val="tr-TR"/>
              </w:rPr>
              <w:t xml:space="preserve"> </w:t>
            </w:r>
            <w:proofErr w:type="spellStart"/>
            <w:r w:rsidRPr="00637F58">
              <w:rPr>
                <w:color w:val="000000"/>
                <w:lang w:val="tr-TR"/>
              </w:rPr>
              <w:t>Keying</w:t>
            </w:r>
            <w:proofErr w:type="spellEnd"/>
            <w:r w:rsidRPr="00637F58">
              <w:rPr>
                <w:color w:val="000000"/>
                <w:lang w:val="tr-TR"/>
              </w:rPr>
              <w:br/>
              <w:t xml:space="preserve">   (</w:t>
            </w:r>
            <w:r w:rsidRPr="00637F58">
              <w:rPr>
                <w:lang w:val="tr-TR"/>
              </w:rPr>
              <w:t>Dörtlü Faz Kaydırmalı Anahtarlama)</w:t>
            </w:r>
          </w:p>
        </w:tc>
      </w:tr>
      <w:tr w:rsidR="00134ABB" w:rsidRPr="00637F58" w14:paraId="3ED33D51" w14:textId="77777777" w:rsidTr="007952A7">
        <w:tc>
          <w:tcPr>
            <w:tcW w:w="1440" w:type="dxa"/>
          </w:tcPr>
          <w:p w14:paraId="469189AB" w14:textId="77777777" w:rsidR="00134ABB" w:rsidRPr="00901DD4" w:rsidRDefault="00134ABB" w:rsidP="00134ABB">
            <w:pPr>
              <w:pStyle w:val="SimgelerYaziStili"/>
              <w:rPr>
                <w:bCs/>
                <w:lang w:val="tr-TR"/>
              </w:rPr>
            </w:pPr>
            <w:r w:rsidRPr="00901DD4">
              <w:rPr>
                <w:bCs/>
                <w:lang w:val="tr-TR"/>
              </w:rPr>
              <w:t>RFD</w:t>
            </w:r>
          </w:p>
        </w:tc>
        <w:tc>
          <w:tcPr>
            <w:tcW w:w="6748" w:type="dxa"/>
          </w:tcPr>
          <w:p w14:paraId="585B3A2A" w14:textId="77777777" w:rsidR="00134ABB" w:rsidRPr="00637F58" w:rsidRDefault="00134ABB" w:rsidP="00134ABB">
            <w:pPr>
              <w:pStyle w:val="SimgelerYaziStili"/>
              <w:jc w:val="left"/>
              <w:rPr>
                <w:lang w:val="tr-TR"/>
              </w:rPr>
            </w:pPr>
            <w:r w:rsidRPr="00637F58">
              <w:rPr>
                <w:lang w:val="tr-TR"/>
              </w:rPr>
              <w:t xml:space="preserve">: </w:t>
            </w:r>
            <w:proofErr w:type="spellStart"/>
            <w:r w:rsidRPr="00637F58">
              <w:rPr>
                <w:lang w:val="tr-TR"/>
              </w:rPr>
              <w:t>Reduced</w:t>
            </w:r>
            <w:proofErr w:type="spellEnd"/>
            <w:r w:rsidRPr="00637F58">
              <w:rPr>
                <w:lang w:val="tr-TR"/>
              </w:rPr>
              <w:t xml:space="preserve"> </w:t>
            </w:r>
            <w:proofErr w:type="spellStart"/>
            <w:r w:rsidRPr="00637F58">
              <w:rPr>
                <w:lang w:val="tr-TR"/>
              </w:rPr>
              <w:t>Function</w:t>
            </w:r>
            <w:proofErr w:type="spellEnd"/>
            <w:r w:rsidRPr="00637F58">
              <w:rPr>
                <w:lang w:val="tr-TR"/>
              </w:rPr>
              <w:t xml:space="preserve"> Device  (İndirgenmiş Fonksiyonlu Cihaz)</w:t>
            </w:r>
          </w:p>
        </w:tc>
      </w:tr>
      <w:tr w:rsidR="00134ABB" w:rsidRPr="00637F58" w14:paraId="3AB1D7EB" w14:textId="77777777" w:rsidTr="007952A7">
        <w:tc>
          <w:tcPr>
            <w:tcW w:w="1440" w:type="dxa"/>
          </w:tcPr>
          <w:p w14:paraId="48E42105" w14:textId="77777777" w:rsidR="00134ABB" w:rsidRPr="00901DD4" w:rsidRDefault="00134ABB" w:rsidP="00134ABB">
            <w:pPr>
              <w:pStyle w:val="SimgelerYaziStili"/>
              <w:rPr>
                <w:bCs/>
                <w:lang w:val="tr-TR"/>
              </w:rPr>
            </w:pPr>
            <w:r w:rsidRPr="00901DD4">
              <w:rPr>
                <w:bCs/>
                <w:lang w:val="tr-TR"/>
              </w:rPr>
              <w:t>RTS</w:t>
            </w:r>
          </w:p>
        </w:tc>
        <w:tc>
          <w:tcPr>
            <w:tcW w:w="6748" w:type="dxa"/>
          </w:tcPr>
          <w:p w14:paraId="72D3996D" w14:textId="77777777" w:rsidR="00134ABB" w:rsidRPr="00637F58" w:rsidRDefault="00134ABB" w:rsidP="00134ABB">
            <w:pPr>
              <w:pStyle w:val="SimgelerYaziStili"/>
              <w:jc w:val="left"/>
              <w:rPr>
                <w:lang w:val="tr-TR"/>
              </w:rPr>
            </w:pPr>
            <w:r>
              <w:rPr>
                <w:lang w:val="tr-TR"/>
              </w:rPr>
              <w:t xml:space="preserve">: Ready </w:t>
            </w:r>
            <w:proofErr w:type="spellStart"/>
            <w:r>
              <w:rPr>
                <w:lang w:val="tr-TR"/>
              </w:rPr>
              <w:t>To</w:t>
            </w:r>
            <w:proofErr w:type="spellEnd"/>
            <w:r>
              <w:rPr>
                <w:lang w:val="tr-TR"/>
              </w:rPr>
              <w:t xml:space="preserve"> </w:t>
            </w:r>
            <w:proofErr w:type="spellStart"/>
            <w:r>
              <w:rPr>
                <w:lang w:val="tr-TR"/>
              </w:rPr>
              <w:t>Send</w:t>
            </w:r>
            <w:proofErr w:type="spellEnd"/>
          </w:p>
        </w:tc>
      </w:tr>
      <w:tr w:rsidR="00134ABB" w:rsidRPr="00637F58" w14:paraId="4D357066" w14:textId="77777777" w:rsidTr="007952A7">
        <w:tc>
          <w:tcPr>
            <w:tcW w:w="1440" w:type="dxa"/>
          </w:tcPr>
          <w:p w14:paraId="53B52CCF" w14:textId="77777777" w:rsidR="00134ABB" w:rsidRPr="00901DD4" w:rsidRDefault="00134ABB" w:rsidP="00134ABB">
            <w:pPr>
              <w:pStyle w:val="SimgelerYaziStili"/>
              <w:rPr>
                <w:bCs/>
                <w:lang w:val="tr-TR"/>
              </w:rPr>
            </w:pPr>
            <w:r w:rsidRPr="00901DD4">
              <w:rPr>
                <w:bCs/>
                <w:lang w:val="tr-TR"/>
              </w:rPr>
              <w:t>SAR</w:t>
            </w:r>
          </w:p>
        </w:tc>
        <w:tc>
          <w:tcPr>
            <w:tcW w:w="6748" w:type="dxa"/>
          </w:tcPr>
          <w:p w14:paraId="6884E441" w14:textId="77777777" w:rsidR="00134ABB" w:rsidRPr="00637F58" w:rsidRDefault="00134ABB" w:rsidP="00134ABB">
            <w:pPr>
              <w:pStyle w:val="SimgelerYaziStili"/>
              <w:jc w:val="left"/>
              <w:rPr>
                <w:lang w:val="tr-TR"/>
              </w:rPr>
            </w:pPr>
            <w:r w:rsidRPr="00637F58">
              <w:rPr>
                <w:lang w:val="tr-TR"/>
              </w:rPr>
              <w:t xml:space="preserve">: </w:t>
            </w:r>
            <w:proofErr w:type="spellStart"/>
            <w:r w:rsidRPr="00637F58">
              <w:rPr>
                <w:lang w:val="tr-TR"/>
              </w:rPr>
              <w:t>Specific</w:t>
            </w:r>
            <w:proofErr w:type="spellEnd"/>
            <w:r w:rsidRPr="00637F58">
              <w:rPr>
                <w:lang w:val="tr-TR"/>
              </w:rPr>
              <w:t xml:space="preserve"> </w:t>
            </w:r>
            <w:proofErr w:type="spellStart"/>
            <w:r w:rsidRPr="00637F58">
              <w:rPr>
                <w:lang w:val="tr-TR"/>
              </w:rPr>
              <w:t>Absorption</w:t>
            </w:r>
            <w:proofErr w:type="spellEnd"/>
            <w:r w:rsidRPr="00637F58">
              <w:rPr>
                <w:lang w:val="tr-TR"/>
              </w:rPr>
              <w:t xml:space="preserve"> Rate (Özgül Soğurma Oranı)</w:t>
            </w:r>
          </w:p>
        </w:tc>
      </w:tr>
      <w:tr w:rsidR="00D24642" w:rsidRPr="00637F58" w14:paraId="34C5C56A" w14:textId="77777777" w:rsidTr="007952A7">
        <w:tc>
          <w:tcPr>
            <w:tcW w:w="1440" w:type="dxa"/>
          </w:tcPr>
          <w:p w14:paraId="2D980975" w14:textId="49A03BD0" w:rsidR="00D24642" w:rsidRPr="00901DD4" w:rsidRDefault="005B484E" w:rsidP="00134ABB">
            <w:pPr>
              <w:pStyle w:val="SimgelerYaziStili"/>
              <w:rPr>
                <w:bCs/>
                <w:lang w:val="tr-TR"/>
              </w:rPr>
            </w:pPr>
            <w:r w:rsidRPr="00901DD4">
              <w:rPr>
                <w:bCs/>
                <w:lang w:val="tr-TR"/>
              </w:rPr>
              <w:t>SO</w:t>
            </w:r>
            <w:r w:rsidR="00D24642" w:rsidRPr="00901DD4">
              <w:rPr>
                <w:bCs/>
                <w:lang w:val="tr-TR"/>
              </w:rPr>
              <w:t>C</w:t>
            </w:r>
          </w:p>
        </w:tc>
        <w:tc>
          <w:tcPr>
            <w:tcW w:w="6748" w:type="dxa"/>
          </w:tcPr>
          <w:p w14:paraId="3CAF8673" w14:textId="44CF0597" w:rsidR="00D24642" w:rsidRDefault="006440FA" w:rsidP="00D24642">
            <w:pPr>
              <w:pStyle w:val="SimgelerYaziStili"/>
              <w:jc w:val="left"/>
              <w:rPr>
                <w:lang w:val="tr-TR"/>
              </w:rPr>
            </w:pPr>
            <w:r>
              <w:rPr>
                <w:lang w:val="tr-TR"/>
              </w:rPr>
              <w:t xml:space="preserve">: </w:t>
            </w:r>
            <w:proofErr w:type="spellStart"/>
            <w:r>
              <w:rPr>
                <w:lang w:val="tr-TR"/>
              </w:rPr>
              <w:t>System</w:t>
            </w:r>
            <w:proofErr w:type="spellEnd"/>
            <w:r>
              <w:rPr>
                <w:lang w:val="tr-TR"/>
              </w:rPr>
              <w:t xml:space="preserve"> O</w:t>
            </w:r>
            <w:r w:rsidR="00D24642">
              <w:rPr>
                <w:lang w:val="tr-TR"/>
              </w:rPr>
              <w:t xml:space="preserve">n </w:t>
            </w:r>
            <w:proofErr w:type="spellStart"/>
            <w:r w:rsidR="00D24642">
              <w:rPr>
                <w:lang w:val="tr-TR"/>
              </w:rPr>
              <w:t>Chip</w:t>
            </w:r>
            <w:proofErr w:type="spellEnd"/>
            <w:r w:rsidR="00D24642">
              <w:rPr>
                <w:lang w:val="tr-TR"/>
              </w:rPr>
              <w:t xml:space="preserve"> (Yongaya Gömülü Sistem)</w:t>
            </w:r>
          </w:p>
        </w:tc>
      </w:tr>
      <w:tr w:rsidR="00134ABB" w:rsidRPr="00637F58" w14:paraId="6E73A23F" w14:textId="77777777" w:rsidTr="007952A7">
        <w:tc>
          <w:tcPr>
            <w:tcW w:w="1440" w:type="dxa"/>
          </w:tcPr>
          <w:p w14:paraId="1625CA48" w14:textId="77777777" w:rsidR="00134ABB" w:rsidRPr="00901DD4" w:rsidRDefault="00134ABB" w:rsidP="00134ABB">
            <w:pPr>
              <w:pStyle w:val="SimgelerYaziStili"/>
              <w:rPr>
                <w:bCs/>
                <w:lang w:val="tr-TR"/>
              </w:rPr>
            </w:pPr>
            <w:r w:rsidRPr="00901DD4">
              <w:rPr>
                <w:bCs/>
                <w:lang w:val="tr-TR"/>
              </w:rPr>
              <w:t>SPINE</w:t>
            </w:r>
          </w:p>
        </w:tc>
        <w:tc>
          <w:tcPr>
            <w:tcW w:w="6748" w:type="dxa"/>
          </w:tcPr>
          <w:p w14:paraId="42CDDBBC" w14:textId="77777777" w:rsidR="00134ABB" w:rsidRPr="00637F58" w:rsidRDefault="00134ABB" w:rsidP="00134ABB">
            <w:pPr>
              <w:pStyle w:val="SimgelerYaziStili"/>
              <w:jc w:val="left"/>
              <w:rPr>
                <w:lang w:val="tr-TR"/>
              </w:rPr>
            </w:pPr>
            <w:r>
              <w:rPr>
                <w:lang w:val="tr-TR"/>
              </w:rPr>
              <w:t xml:space="preserve">: </w:t>
            </w:r>
            <w:r w:rsidRPr="00637F58">
              <w:t>Signal Processing In-Node Environment</w:t>
            </w:r>
          </w:p>
        </w:tc>
      </w:tr>
      <w:tr w:rsidR="004411BA" w:rsidRPr="00637F58" w14:paraId="26D0ACB6" w14:textId="77777777" w:rsidTr="007952A7">
        <w:tc>
          <w:tcPr>
            <w:tcW w:w="1440" w:type="dxa"/>
          </w:tcPr>
          <w:p w14:paraId="10EBEC0D" w14:textId="2E7E78F7" w:rsidR="004411BA" w:rsidRPr="00901DD4" w:rsidRDefault="004411BA" w:rsidP="00134ABB">
            <w:pPr>
              <w:pStyle w:val="SimgelerYaziStili"/>
              <w:rPr>
                <w:bCs/>
                <w:lang w:val="tr-TR"/>
              </w:rPr>
            </w:pPr>
            <w:r w:rsidRPr="00901DD4">
              <w:rPr>
                <w:bCs/>
                <w:lang w:val="tr-TR"/>
              </w:rPr>
              <w:t>SPO</w:t>
            </w:r>
            <w:r w:rsidRPr="00901DD4">
              <w:rPr>
                <w:bCs/>
                <w:vertAlign w:val="subscript"/>
                <w:lang w:val="tr-TR"/>
              </w:rPr>
              <w:t>2</w:t>
            </w:r>
          </w:p>
        </w:tc>
        <w:tc>
          <w:tcPr>
            <w:tcW w:w="6748" w:type="dxa"/>
          </w:tcPr>
          <w:p w14:paraId="45CB6439" w14:textId="6947FD90" w:rsidR="004411BA" w:rsidRDefault="004411BA" w:rsidP="00E2507F">
            <w:pPr>
              <w:pStyle w:val="SimgelerYaziStili"/>
              <w:jc w:val="left"/>
              <w:rPr>
                <w:lang w:val="tr-TR"/>
              </w:rPr>
            </w:pPr>
            <w:r>
              <w:rPr>
                <w:lang w:val="tr-TR"/>
              </w:rPr>
              <w:t xml:space="preserve">: </w:t>
            </w:r>
            <w:proofErr w:type="spellStart"/>
            <w:r w:rsidR="00926597">
              <w:rPr>
                <w:lang w:val="tr-TR"/>
              </w:rPr>
              <w:t>Saturation</w:t>
            </w:r>
            <w:proofErr w:type="spellEnd"/>
            <w:r w:rsidR="00926597">
              <w:rPr>
                <w:lang w:val="tr-TR"/>
              </w:rPr>
              <w:t xml:space="preserve"> of </w:t>
            </w:r>
            <w:proofErr w:type="spellStart"/>
            <w:r w:rsidR="00926597">
              <w:rPr>
                <w:lang w:val="tr-TR"/>
              </w:rPr>
              <w:t>Peripheral</w:t>
            </w:r>
            <w:proofErr w:type="spellEnd"/>
            <w:r w:rsidR="00926597">
              <w:rPr>
                <w:lang w:val="tr-TR"/>
              </w:rPr>
              <w:t xml:space="preserve"> </w:t>
            </w:r>
            <w:proofErr w:type="spellStart"/>
            <w:r w:rsidR="00926597">
              <w:rPr>
                <w:lang w:val="tr-TR"/>
              </w:rPr>
              <w:t>Oxygen</w:t>
            </w:r>
            <w:proofErr w:type="spellEnd"/>
            <w:r w:rsidR="00926597">
              <w:rPr>
                <w:lang w:val="tr-TR"/>
              </w:rPr>
              <w:br/>
              <w:t xml:space="preserve"> (</w:t>
            </w:r>
            <w:proofErr w:type="spellStart"/>
            <w:r w:rsidR="00E2507F">
              <w:rPr>
                <w:lang w:val="tr-TR"/>
              </w:rPr>
              <w:t>Periferik</w:t>
            </w:r>
            <w:proofErr w:type="spellEnd"/>
            <w:r w:rsidR="00E2507F">
              <w:rPr>
                <w:lang w:val="tr-TR"/>
              </w:rPr>
              <w:t xml:space="preserve"> </w:t>
            </w:r>
            <w:r w:rsidR="00926597">
              <w:rPr>
                <w:lang w:val="tr-TR"/>
              </w:rPr>
              <w:t xml:space="preserve">Oksijen </w:t>
            </w:r>
            <w:r w:rsidR="00E2507F">
              <w:rPr>
                <w:lang w:val="tr-TR"/>
              </w:rPr>
              <w:t>D</w:t>
            </w:r>
            <w:r w:rsidR="00926597">
              <w:rPr>
                <w:lang w:val="tr-TR"/>
              </w:rPr>
              <w:t>oy</w:t>
            </w:r>
            <w:r w:rsidR="00E2507F">
              <w:rPr>
                <w:lang w:val="tr-TR"/>
              </w:rPr>
              <w:t>g</w:t>
            </w:r>
            <w:r w:rsidR="00926597">
              <w:rPr>
                <w:lang w:val="tr-TR"/>
              </w:rPr>
              <w:t>u</w:t>
            </w:r>
            <w:r w:rsidR="00E2507F">
              <w:rPr>
                <w:lang w:val="tr-TR"/>
              </w:rPr>
              <w:t>nluğu</w:t>
            </w:r>
            <w:r w:rsidR="00926597">
              <w:rPr>
                <w:lang w:val="tr-TR"/>
              </w:rPr>
              <w:t>)</w:t>
            </w:r>
          </w:p>
        </w:tc>
      </w:tr>
      <w:tr w:rsidR="00134ABB" w:rsidRPr="00637F58" w14:paraId="1BF930A4" w14:textId="77777777" w:rsidTr="007952A7">
        <w:tc>
          <w:tcPr>
            <w:tcW w:w="1440" w:type="dxa"/>
          </w:tcPr>
          <w:p w14:paraId="65243AC1" w14:textId="77777777" w:rsidR="00134ABB" w:rsidRPr="00901DD4" w:rsidRDefault="00134ABB" w:rsidP="00134ABB">
            <w:pPr>
              <w:pStyle w:val="SimgelerYaziStili"/>
              <w:rPr>
                <w:bCs/>
                <w:lang w:val="tr-TR"/>
              </w:rPr>
            </w:pPr>
            <w:r w:rsidRPr="00901DD4">
              <w:rPr>
                <w:bCs/>
                <w:lang w:val="tr-TR"/>
              </w:rPr>
              <w:t>TDMA</w:t>
            </w:r>
          </w:p>
        </w:tc>
        <w:tc>
          <w:tcPr>
            <w:tcW w:w="6748" w:type="dxa"/>
          </w:tcPr>
          <w:p w14:paraId="39EEDF4C" w14:textId="77777777" w:rsidR="00134ABB" w:rsidRPr="00637F58" w:rsidRDefault="00134ABB" w:rsidP="00134ABB">
            <w:pPr>
              <w:pStyle w:val="SimgelerYaziStili"/>
              <w:jc w:val="left"/>
              <w:rPr>
                <w:lang w:val="tr-TR"/>
              </w:rPr>
            </w:pPr>
            <w:r w:rsidRPr="00637F58">
              <w:rPr>
                <w:lang w:val="tr-TR"/>
              </w:rPr>
              <w:t xml:space="preserve">: Time </w:t>
            </w:r>
            <w:proofErr w:type="spellStart"/>
            <w:r w:rsidRPr="00637F58">
              <w:rPr>
                <w:lang w:val="tr-TR"/>
              </w:rPr>
              <w:t>Division</w:t>
            </w:r>
            <w:proofErr w:type="spellEnd"/>
            <w:r w:rsidRPr="00637F58">
              <w:rPr>
                <w:lang w:val="tr-TR"/>
              </w:rPr>
              <w:t xml:space="preserve"> </w:t>
            </w:r>
            <w:proofErr w:type="spellStart"/>
            <w:r w:rsidRPr="00637F58">
              <w:rPr>
                <w:lang w:val="tr-TR"/>
              </w:rPr>
              <w:t>Multiple</w:t>
            </w:r>
            <w:proofErr w:type="spellEnd"/>
            <w:r w:rsidRPr="00637F58">
              <w:rPr>
                <w:lang w:val="tr-TR"/>
              </w:rPr>
              <w:t xml:space="preserve"> Access (Zaman Bölmeli Çoklu Erişim)</w:t>
            </w:r>
          </w:p>
        </w:tc>
      </w:tr>
      <w:tr w:rsidR="00A95147" w:rsidRPr="00637F58" w14:paraId="3C1B9940" w14:textId="77777777" w:rsidTr="007952A7">
        <w:tc>
          <w:tcPr>
            <w:tcW w:w="1440" w:type="dxa"/>
          </w:tcPr>
          <w:p w14:paraId="592E63EA" w14:textId="09D30D10" w:rsidR="00A95147" w:rsidRPr="00901DD4" w:rsidRDefault="00A95147" w:rsidP="00134ABB">
            <w:pPr>
              <w:pStyle w:val="SimgelerYaziStili"/>
              <w:rPr>
                <w:bCs/>
                <w:lang w:val="tr-TR"/>
              </w:rPr>
            </w:pPr>
            <w:r w:rsidRPr="00901DD4">
              <w:rPr>
                <w:bCs/>
                <w:lang w:val="tr-TR"/>
              </w:rPr>
              <w:t>TFC</w:t>
            </w:r>
          </w:p>
        </w:tc>
        <w:tc>
          <w:tcPr>
            <w:tcW w:w="6748" w:type="dxa"/>
          </w:tcPr>
          <w:p w14:paraId="63BBF10E" w14:textId="00A8C601" w:rsidR="00A95147" w:rsidRDefault="00A95147" w:rsidP="00134ABB">
            <w:pPr>
              <w:pStyle w:val="SimgelerYaziStili"/>
              <w:jc w:val="left"/>
              <w:rPr>
                <w:lang w:val="tr-TR"/>
              </w:rPr>
            </w:pPr>
            <w:r>
              <w:rPr>
                <w:lang w:val="tr-TR"/>
              </w:rPr>
              <w:t>: Tam Fonksiyonlu Cihaz</w:t>
            </w:r>
          </w:p>
        </w:tc>
      </w:tr>
      <w:tr w:rsidR="00134ABB" w:rsidRPr="00637F58" w14:paraId="67483B0F" w14:textId="77777777" w:rsidTr="007952A7">
        <w:tc>
          <w:tcPr>
            <w:tcW w:w="1440" w:type="dxa"/>
          </w:tcPr>
          <w:p w14:paraId="41CBC8BD" w14:textId="77777777" w:rsidR="00134ABB" w:rsidRPr="00901DD4" w:rsidRDefault="00134ABB" w:rsidP="00134ABB">
            <w:pPr>
              <w:pStyle w:val="SimgelerYaziStili"/>
              <w:rPr>
                <w:bCs/>
                <w:lang w:val="tr-TR"/>
              </w:rPr>
            </w:pPr>
            <w:r w:rsidRPr="00901DD4">
              <w:rPr>
                <w:bCs/>
                <w:lang w:val="tr-TR"/>
              </w:rPr>
              <w:t>UMTS</w:t>
            </w:r>
          </w:p>
        </w:tc>
        <w:tc>
          <w:tcPr>
            <w:tcW w:w="6748" w:type="dxa"/>
          </w:tcPr>
          <w:p w14:paraId="212CAA76" w14:textId="77777777" w:rsidR="00134ABB" w:rsidRDefault="00134ABB" w:rsidP="00134ABB">
            <w:pPr>
              <w:pStyle w:val="SimgelerYaziStili"/>
              <w:jc w:val="left"/>
            </w:pPr>
            <w:r>
              <w:rPr>
                <w:lang w:val="tr-TR"/>
              </w:rPr>
              <w:t xml:space="preserve">: </w:t>
            </w:r>
            <w:r w:rsidRPr="00620D40">
              <w:t>Universal Mobile Telecommunications System</w:t>
            </w:r>
          </w:p>
          <w:p w14:paraId="41E0C73D" w14:textId="58200B09" w:rsidR="000C246D" w:rsidRPr="00637F58" w:rsidRDefault="000C246D" w:rsidP="001747C5">
            <w:pPr>
              <w:pStyle w:val="SimgelerYaziStili"/>
              <w:jc w:val="left"/>
              <w:rPr>
                <w:lang w:val="tr-TR"/>
              </w:rPr>
            </w:pPr>
            <w:r>
              <w:t xml:space="preserve"> (</w:t>
            </w:r>
            <w:proofErr w:type="spellStart"/>
            <w:r w:rsidR="001747C5">
              <w:t>Evrensel</w:t>
            </w:r>
            <w:proofErr w:type="spellEnd"/>
            <w:r>
              <w:t xml:space="preserve"> </w:t>
            </w:r>
            <w:proofErr w:type="spellStart"/>
            <w:r>
              <w:t>Gezgin</w:t>
            </w:r>
            <w:proofErr w:type="spellEnd"/>
            <w:r>
              <w:t xml:space="preserve"> </w:t>
            </w:r>
            <w:proofErr w:type="spellStart"/>
            <w:r>
              <w:t>Haberleşme</w:t>
            </w:r>
            <w:proofErr w:type="spellEnd"/>
            <w:r>
              <w:t xml:space="preserve"> </w:t>
            </w:r>
            <w:proofErr w:type="spellStart"/>
            <w:r>
              <w:t>Sistemi</w:t>
            </w:r>
            <w:proofErr w:type="spellEnd"/>
            <w:r>
              <w:t>)</w:t>
            </w:r>
          </w:p>
        </w:tc>
      </w:tr>
      <w:tr w:rsidR="005B6B5A" w:rsidRPr="00637F58" w14:paraId="059BCA66" w14:textId="77777777" w:rsidTr="007952A7">
        <w:tc>
          <w:tcPr>
            <w:tcW w:w="1440" w:type="dxa"/>
          </w:tcPr>
          <w:p w14:paraId="0E73234D" w14:textId="44B04D26" w:rsidR="005B6B5A" w:rsidRPr="00901DD4" w:rsidRDefault="005B6B5A" w:rsidP="00134ABB">
            <w:pPr>
              <w:pStyle w:val="SimgelerYaziStili"/>
              <w:rPr>
                <w:bCs/>
                <w:lang w:val="tr-TR"/>
              </w:rPr>
            </w:pPr>
            <w:r w:rsidRPr="00901DD4">
              <w:rPr>
                <w:bCs/>
                <w:lang w:val="tr-TR"/>
              </w:rPr>
              <w:t>UUG</w:t>
            </w:r>
          </w:p>
        </w:tc>
        <w:tc>
          <w:tcPr>
            <w:tcW w:w="6748" w:type="dxa"/>
          </w:tcPr>
          <w:p w14:paraId="721E0B13" w14:textId="3A8C7715" w:rsidR="005B6B5A" w:rsidRPr="00637F58" w:rsidRDefault="005B6B5A" w:rsidP="00134ABB">
            <w:pPr>
              <w:pStyle w:val="SimgelerYaziStili"/>
              <w:jc w:val="left"/>
              <w:rPr>
                <w:lang w:val="tr-TR"/>
              </w:rPr>
            </w:pPr>
            <w:r>
              <w:rPr>
                <w:lang w:val="tr-TR"/>
              </w:rPr>
              <w:t>: Uçtan Uca Gecikme</w:t>
            </w:r>
          </w:p>
        </w:tc>
      </w:tr>
      <w:tr w:rsidR="00134ABB" w:rsidRPr="00637F58" w14:paraId="192C62E3" w14:textId="77777777" w:rsidTr="007952A7">
        <w:tc>
          <w:tcPr>
            <w:tcW w:w="1440" w:type="dxa"/>
          </w:tcPr>
          <w:p w14:paraId="590EAEBA" w14:textId="77777777" w:rsidR="00134ABB" w:rsidRPr="00901DD4" w:rsidRDefault="00134ABB" w:rsidP="00134ABB">
            <w:pPr>
              <w:pStyle w:val="SimgelerYaziStili"/>
              <w:rPr>
                <w:bCs/>
                <w:lang w:val="tr-TR"/>
              </w:rPr>
            </w:pPr>
            <w:r w:rsidRPr="00901DD4">
              <w:rPr>
                <w:bCs/>
                <w:lang w:val="tr-TR"/>
              </w:rPr>
              <w:t>UWB</w:t>
            </w:r>
          </w:p>
        </w:tc>
        <w:tc>
          <w:tcPr>
            <w:tcW w:w="6748" w:type="dxa"/>
          </w:tcPr>
          <w:p w14:paraId="2351EE36" w14:textId="77777777" w:rsidR="00134ABB" w:rsidRPr="00637F58" w:rsidRDefault="00134ABB" w:rsidP="00134ABB">
            <w:pPr>
              <w:pStyle w:val="SimgelerYaziStili"/>
              <w:jc w:val="left"/>
              <w:rPr>
                <w:lang w:val="tr-TR"/>
              </w:rPr>
            </w:pPr>
            <w:r w:rsidRPr="00637F58">
              <w:rPr>
                <w:lang w:val="tr-TR"/>
              </w:rPr>
              <w:t xml:space="preserve">: Ultra </w:t>
            </w:r>
            <w:proofErr w:type="spellStart"/>
            <w:r w:rsidRPr="00637F58">
              <w:rPr>
                <w:lang w:val="tr-TR"/>
              </w:rPr>
              <w:t>Wide</w:t>
            </w:r>
            <w:proofErr w:type="spellEnd"/>
            <w:r w:rsidRPr="00637F58">
              <w:rPr>
                <w:lang w:val="tr-TR"/>
              </w:rPr>
              <w:t xml:space="preserve"> </w:t>
            </w:r>
            <w:proofErr w:type="spellStart"/>
            <w:r w:rsidRPr="00637F58">
              <w:rPr>
                <w:lang w:val="tr-TR"/>
              </w:rPr>
              <w:t>Band</w:t>
            </w:r>
            <w:proofErr w:type="spellEnd"/>
            <w:r w:rsidRPr="00637F58">
              <w:rPr>
                <w:lang w:val="tr-TR"/>
              </w:rPr>
              <w:t xml:space="preserve"> (Çok Geniş Bant)</w:t>
            </w:r>
          </w:p>
        </w:tc>
      </w:tr>
      <w:tr w:rsidR="00134ABB" w:rsidRPr="00637F58" w14:paraId="7D1E8C83" w14:textId="77777777" w:rsidTr="007952A7">
        <w:tc>
          <w:tcPr>
            <w:tcW w:w="1440" w:type="dxa"/>
          </w:tcPr>
          <w:p w14:paraId="56DA6D10" w14:textId="77777777" w:rsidR="00134ABB" w:rsidRPr="00901DD4" w:rsidRDefault="00134ABB" w:rsidP="00134ABB">
            <w:pPr>
              <w:pStyle w:val="SimgelerYaziStili"/>
              <w:rPr>
                <w:bCs/>
                <w:lang w:val="tr-TR"/>
              </w:rPr>
            </w:pPr>
            <w:r w:rsidRPr="00901DD4">
              <w:rPr>
                <w:bCs/>
                <w:lang w:val="tr-TR"/>
              </w:rPr>
              <w:t>VAA</w:t>
            </w:r>
          </w:p>
        </w:tc>
        <w:tc>
          <w:tcPr>
            <w:tcW w:w="6748" w:type="dxa"/>
          </w:tcPr>
          <w:p w14:paraId="1496ED69" w14:textId="77777777" w:rsidR="00134ABB" w:rsidRPr="00637F58" w:rsidRDefault="00134ABB" w:rsidP="00134ABB">
            <w:pPr>
              <w:pStyle w:val="SimgelerYaziStili"/>
              <w:jc w:val="left"/>
              <w:rPr>
                <w:lang w:val="tr-TR"/>
              </w:rPr>
            </w:pPr>
            <w:r w:rsidRPr="00637F58">
              <w:rPr>
                <w:lang w:val="tr-TR"/>
              </w:rPr>
              <w:t>: Vücut Alan Ağı</w:t>
            </w:r>
          </w:p>
        </w:tc>
      </w:tr>
      <w:tr w:rsidR="00134ABB" w:rsidRPr="00637F58" w14:paraId="5D1528FD" w14:textId="77777777" w:rsidTr="007952A7">
        <w:tc>
          <w:tcPr>
            <w:tcW w:w="1440" w:type="dxa"/>
          </w:tcPr>
          <w:p w14:paraId="180186B6" w14:textId="77777777" w:rsidR="00134ABB" w:rsidRPr="00901DD4" w:rsidRDefault="00134ABB" w:rsidP="00134ABB">
            <w:pPr>
              <w:pStyle w:val="SimgelerYaziStili"/>
              <w:rPr>
                <w:bCs/>
                <w:lang w:val="tr-TR"/>
              </w:rPr>
            </w:pPr>
            <w:r w:rsidRPr="00901DD4">
              <w:rPr>
                <w:bCs/>
                <w:lang w:val="tr-TR"/>
              </w:rPr>
              <w:t>WAN</w:t>
            </w:r>
          </w:p>
        </w:tc>
        <w:tc>
          <w:tcPr>
            <w:tcW w:w="6748" w:type="dxa"/>
          </w:tcPr>
          <w:p w14:paraId="0D99B72E" w14:textId="77777777" w:rsidR="00134ABB" w:rsidRPr="00637F58" w:rsidRDefault="00134ABB" w:rsidP="00134ABB">
            <w:pPr>
              <w:pStyle w:val="SimgelerYaziStili"/>
              <w:jc w:val="left"/>
              <w:rPr>
                <w:lang w:val="tr-TR"/>
              </w:rPr>
            </w:pPr>
            <w:r w:rsidRPr="00637F58">
              <w:rPr>
                <w:lang w:val="tr-TR"/>
              </w:rPr>
              <w:t xml:space="preserve">: </w:t>
            </w:r>
            <w:proofErr w:type="spellStart"/>
            <w:r w:rsidRPr="00637F58">
              <w:rPr>
                <w:lang w:val="tr-TR"/>
              </w:rPr>
              <w:t>Wide</w:t>
            </w:r>
            <w:proofErr w:type="spellEnd"/>
            <w:r w:rsidRPr="00637F58">
              <w:rPr>
                <w:lang w:val="tr-TR"/>
              </w:rPr>
              <w:t xml:space="preserve"> </w:t>
            </w:r>
            <w:proofErr w:type="spellStart"/>
            <w:r w:rsidRPr="00637F58">
              <w:rPr>
                <w:lang w:val="tr-TR"/>
              </w:rPr>
              <w:t>Area</w:t>
            </w:r>
            <w:proofErr w:type="spellEnd"/>
            <w:r w:rsidRPr="00637F58">
              <w:rPr>
                <w:lang w:val="tr-TR"/>
              </w:rPr>
              <w:t xml:space="preserve"> Network</w:t>
            </w:r>
            <w:r>
              <w:rPr>
                <w:lang w:val="tr-TR"/>
              </w:rPr>
              <w:t xml:space="preserve"> (Geniş Alan Ağı)</w:t>
            </w:r>
          </w:p>
        </w:tc>
      </w:tr>
      <w:tr w:rsidR="00134ABB" w:rsidRPr="00637F58" w14:paraId="6EE3468A" w14:textId="77777777" w:rsidTr="007952A7">
        <w:tc>
          <w:tcPr>
            <w:tcW w:w="1440" w:type="dxa"/>
          </w:tcPr>
          <w:p w14:paraId="0FD2647B" w14:textId="77777777" w:rsidR="00134ABB" w:rsidRPr="00901DD4" w:rsidRDefault="00134ABB" w:rsidP="00134ABB">
            <w:pPr>
              <w:pStyle w:val="SimgelerYaziStili"/>
              <w:rPr>
                <w:bCs/>
                <w:lang w:val="tr-TR"/>
              </w:rPr>
            </w:pPr>
            <w:r w:rsidRPr="00901DD4">
              <w:rPr>
                <w:bCs/>
                <w:lang w:val="tr-TR"/>
              </w:rPr>
              <w:t>WBAN</w:t>
            </w:r>
          </w:p>
        </w:tc>
        <w:tc>
          <w:tcPr>
            <w:tcW w:w="6748" w:type="dxa"/>
          </w:tcPr>
          <w:p w14:paraId="15656BBF" w14:textId="77777777" w:rsidR="00134ABB" w:rsidRPr="00637F58" w:rsidRDefault="00134ABB" w:rsidP="00134ABB">
            <w:pPr>
              <w:pStyle w:val="SimgelerYaziStili"/>
              <w:jc w:val="left"/>
              <w:rPr>
                <w:lang w:val="tr-TR"/>
              </w:rPr>
            </w:pPr>
            <w:r w:rsidRPr="00637F58">
              <w:rPr>
                <w:lang w:val="tr-TR"/>
              </w:rPr>
              <w:t xml:space="preserve">: Wireless Body </w:t>
            </w:r>
            <w:proofErr w:type="spellStart"/>
            <w:r w:rsidRPr="00637F58">
              <w:rPr>
                <w:lang w:val="tr-TR"/>
              </w:rPr>
              <w:t>Area</w:t>
            </w:r>
            <w:proofErr w:type="spellEnd"/>
            <w:r w:rsidRPr="00637F58">
              <w:rPr>
                <w:lang w:val="tr-TR"/>
              </w:rPr>
              <w:t xml:space="preserve"> Network (Kablosuz Vücut Alan Ağı)</w:t>
            </w:r>
          </w:p>
        </w:tc>
      </w:tr>
      <w:tr w:rsidR="00134ABB" w:rsidRPr="00637F58" w14:paraId="030514A0" w14:textId="77777777" w:rsidTr="007952A7">
        <w:tc>
          <w:tcPr>
            <w:tcW w:w="1440" w:type="dxa"/>
          </w:tcPr>
          <w:p w14:paraId="20161944" w14:textId="77777777" w:rsidR="00134ABB" w:rsidRPr="00901DD4" w:rsidRDefault="00134ABB" w:rsidP="00134ABB">
            <w:pPr>
              <w:pStyle w:val="SimgelerYaziStili"/>
              <w:rPr>
                <w:bCs/>
                <w:lang w:val="tr-TR"/>
              </w:rPr>
            </w:pPr>
            <w:r w:rsidRPr="00901DD4">
              <w:rPr>
                <w:bCs/>
                <w:lang w:val="tr-TR"/>
              </w:rPr>
              <w:t>WSN</w:t>
            </w:r>
          </w:p>
        </w:tc>
        <w:tc>
          <w:tcPr>
            <w:tcW w:w="6748" w:type="dxa"/>
          </w:tcPr>
          <w:p w14:paraId="0AD4065F" w14:textId="77777777" w:rsidR="00134ABB" w:rsidRPr="00637F58" w:rsidRDefault="00134ABB" w:rsidP="00134ABB">
            <w:pPr>
              <w:pStyle w:val="SimgelerYaziStili"/>
              <w:jc w:val="left"/>
              <w:rPr>
                <w:lang w:val="tr-TR"/>
              </w:rPr>
            </w:pPr>
            <w:r w:rsidRPr="00637F58">
              <w:rPr>
                <w:lang w:val="tr-TR"/>
              </w:rPr>
              <w:t>: Wireless Sensor Network (Kablosuz Algılayıcı Ağ)</w:t>
            </w:r>
          </w:p>
        </w:tc>
      </w:tr>
      <w:tr w:rsidR="00134ABB" w:rsidRPr="00637F58" w14:paraId="5BF86746" w14:textId="77777777" w:rsidTr="007952A7">
        <w:tc>
          <w:tcPr>
            <w:tcW w:w="1440" w:type="dxa"/>
          </w:tcPr>
          <w:p w14:paraId="74F4F4BF" w14:textId="77777777" w:rsidR="00134ABB" w:rsidRPr="00901DD4" w:rsidRDefault="00134ABB" w:rsidP="00134ABB">
            <w:pPr>
              <w:pStyle w:val="SimgelerYaziStili"/>
              <w:rPr>
                <w:bCs/>
                <w:lang w:val="tr-TR"/>
              </w:rPr>
            </w:pPr>
            <w:r w:rsidRPr="00901DD4">
              <w:rPr>
                <w:bCs/>
                <w:lang w:val="tr-TR"/>
              </w:rPr>
              <w:t>YAA</w:t>
            </w:r>
          </w:p>
        </w:tc>
        <w:tc>
          <w:tcPr>
            <w:tcW w:w="6748" w:type="dxa"/>
          </w:tcPr>
          <w:p w14:paraId="745E2D2F" w14:textId="77777777" w:rsidR="00134ABB" w:rsidRPr="00637F58" w:rsidRDefault="00134ABB" w:rsidP="00134ABB">
            <w:pPr>
              <w:pStyle w:val="SimgelerYaziStili"/>
              <w:jc w:val="left"/>
              <w:rPr>
                <w:lang w:val="tr-TR"/>
              </w:rPr>
            </w:pPr>
            <w:r w:rsidRPr="00637F58">
              <w:rPr>
                <w:lang w:val="tr-TR"/>
              </w:rPr>
              <w:t>: Yerel Alan Ağı</w:t>
            </w:r>
          </w:p>
        </w:tc>
      </w:tr>
      <w:tr w:rsidR="00134ABB" w:rsidRPr="00637F58" w14:paraId="1D169AFE" w14:textId="77777777" w:rsidTr="007952A7">
        <w:tc>
          <w:tcPr>
            <w:tcW w:w="1440" w:type="dxa"/>
          </w:tcPr>
          <w:p w14:paraId="639EC45D" w14:textId="77777777" w:rsidR="00134ABB" w:rsidRPr="00901DD4" w:rsidRDefault="00134ABB" w:rsidP="00134ABB">
            <w:pPr>
              <w:pStyle w:val="SimgelerYaziStili"/>
              <w:rPr>
                <w:bCs/>
                <w:lang w:val="tr-TR"/>
              </w:rPr>
            </w:pPr>
            <w:r w:rsidRPr="00901DD4">
              <w:rPr>
                <w:bCs/>
                <w:lang w:val="tr-TR"/>
              </w:rPr>
              <w:t>YAH</w:t>
            </w:r>
          </w:p>
        </w:tc>
        <w:tc>
          <w:tcPr>
            <w:tcW w:w="6748" w:type="dxa"/>
          </w:tcPr>
          <w:p w14:paraId="5CE01F1E" w14:textId="77777777" w:rsidR="00134ABB" w:rsidRPr="00637F58" w:rsidRDefault="00134ABB" w:rsidP="00134ABB">
            <w:pPr>
              <w:pStyle w:val="SimgelerYaziStili"/>
              <w:jc w:val="left"/>
              <w:rPr>
                <w:lang w:val="tr-TR"/>
              </w:rPr>
            </w:pPr>
            <w:r w:rsidRPr="00637F58">
              <w:rPr>
                <w:lang w:val="tr-TR"/>
              </w:rPr>
              <w:t>: Yakın Alan Haberleşme</w:t>
            </w:r>
          </w:p>
        </w:tc>
      </w:tr>
      <w:tr w:rsidR="00134ABB" w:rsidRPr="00637F58" w14:paraId="2915CC44" w14:textId="77777777" w:rsidTr="007952A7">
        <w:tc>
          <w:tcPr>
            <w:tcW w:w="1440" w:type="dxa"/>
          </w:tcPr>
          <w:p w14:paraId="0744B4A1" w14:textId="77777777" w:rsidR="00134ABB" w:rsidRPr="00901DD4" w:rsidRDefault="00134ABB" w:rsidP="00134ABB">
            <w:pPr>
              <w:pStyle w:val="SimgelerYaziStili"/>
              <w:rPr>
                <w:bCs/>
                <w:lang w:val="tr-TR"/>
              </w:rPr>
            </w:pPr>
            <w:r w:rsidRPr="00901DD4">
              <w:rPr>
                <w:bCs/>
                <w:lang w:val="tr-TR"/>
              </w:rPr>
              <w:t>ZigBee</w:t>
            </w:r>
          </w:p>
        </w:tc>
        <w:tc>
          <w:tcPr>
            <w:tcW w:w="6748" w:type="dxa"/>
          </w:tcPr>
          <w:p w14:paraId="71D23A5C" w14:textId="77777777" w:rsidR="00134ABB" w:rsidRPr="00637F58" w:rsidRDefault="00134ABB" w:rsidP="00134ABB">
            <w:pPr>
              <w:pStyle w:val="SimgelerYaziStili"/>
              <w:jc w:val="left"/>
              <w:rPr>
                <w:lang w:val="tr-TR"/>
              </w:rPr>
            </w:pPr>
            <w:r w:rsidRPr="00637F58">
              <w:rPr>
                <w:lang w:val="tr-TR"/>
              </w:rPr>
              <w:t>: IEEE 802.15.4 OEK Protokolü</w:t>
            </w:r>
          </w:p>
        </w:tc>
      </w:tr>
    </w:tbl>
    <w:p w14:paraId="444A1575" w14:textId="77777777" w:rsidR="005426D8" w:rsidRPr="00637F58" w:rsidRDefault="005426D8" w:rsidP="005426D8">
      <w:pPr>
        <w:spacing w:line="240" w:lineRule="auto"/>
        <w:rPr>
          <w:rFonts w:eastAsia="Times New Roman" w:cs="Times New Roman"/>
          <w:kern w:val="0"/>
          <w:sz w:val="20"/>
          <w:szCs w:val="20"/>
          <w:lang w:eastAsia="tr-TR"/>
        </w:rPr>
      </w:pPr>
    </w:p>
    <w:p w14:paraId="692611A7" w14:textId="77777777" w:rsidR="005426D8" w:rsidRDefault="005426D8" w:rsidP="005426D8">
      <w:pPr>
        <w:spacing w:before="120" w:line="240" w:lineRule="auto"/>
        <w:rPr>
          <w:rFonts w:eastAsia="Times New Roman" w:cs="Times New Roman"/>
          <w:kern w:val="0"/>
          <w:sz w:val="20"/>
          <w:szCs w:val="20"/>
          <w:lang w:eastAsia="tr-TR"/>
        </w:rPr>
      </w:pPr>
      <w:r w:rsidRPr="00637F58">
        <w:rPr>
          <w:rFonts w:eastAsia="Times New Roman" w:cs="Times New Roman"/>
          <w:kern w:val="0"/>
          <w:sz w:val="20"/>
          <w:szCs w:val="20"/>
          <w:lang w:eastAsia="tr-TR"/>
        </w:rPr>
        <w:br w:type="page"/>
      </w:r>
    </w:p>
    <w:p w14:paraId="09A4D087" w14:textId="77777777" w:rsidR="00BD5C08" w:rsidRPr="00BD5C08" w:rsidRDefault="00BD5C08" w:rsidP="00BD5C08">
      <w:pPr>
        <w:spacing w:line="240" w:lineRule="auto"/>
        <w:rPr>
          <w:rFonts w:eastAsia="Times New Roman" w:cs="Times New Roman"/>
          <w:b/>
          <w:kern w:val="0"/>
          <w:sz w:val="28"/>
          <w:szCs w:val="28"/>
          <w:lang w:val="en-US" w:eastAsia="tr-TR"/>
        </w:rPr>
      </w:pPr>
    </w:p>
    <w:p w14:paraId="12E07A40" w14:textId="77777777" w:rsidR="00BD5C08" w:rsidRPr="00BD5C08" w:rsidRDefault="00BD5C08" w:rsidP="00BD5C08">
      <w:pPr>
        <w:spacing w:line="240" w:lineRule="auto"/>
        <w:rPr>
          <w:rFonts w:eastAsia="Times New Roman" w:cs="Times New Roman"/>
          <w:b/>
          <w:kern w:val="0"/>
          <w:sz w:val="28"/>
          <w:szCs w:val="28"/>
          <w:lang w:val="en-US" w:eastAsia="tr-TR"/>
        </w:rPr>
      </w:pPr>
    </w:p>
    <w:p w14:paraId="48BEAD5C" w14:textId="77777777" w:rsidR="00BD5C08" w:rsidRPr="00BD5C08" w:rsidRDefault="00BD5C08" w:rsidP="00BD5C08">
      <w:pPr>
        <w:rPr>
          <w:rFonts w:eastAsia="Times New Roman" w:cs="Times New Roman"/>
          <w:b/>
          <w:kern w:val="0"/>
          <w:sz w:val="28"/>
          <w:szCs w:val="28"/>
          <w:lang w:val="en-US" w:eastAsia="tr-TR"/>
        </w:rPr>
      </w:pPr>
    </w:p>
    <w:p w14:paraId="560D8088" w14:textId="77777777" w:rsidR="00BD5C08" w:rsidRPr="00BD5C08" w:rsidRDefault="00BD5C08" w:rsidP="00BD5C08">
      <w:pPr>
        <w:spacing w:line="240" w:lineRule="auto"/>
        <w:rPr>
          <w:rFonts w:eastAsia="Times New Roman" w:cs="Times New Roman"/>
          <w:b/>
          <w:kern w:val="0"/>
          <w:sz w:val="28"/>
          <w:szCs w:val="28"/>
          <w:lang w:eastAsia="tr-TR"/>
        </w:rPr>
      </w:pPr>
      <w:r w:rsidRPr="00BD5C08">
        <w:rPr>
          <w:rFonts w:eastAsia="Times New Roman" w:cs="Times New Roman"/>
          <w:b/>
          <w:kern w:val="0"/>
          <w:sz w:val="28"/>
          <w:szCs w:val="28"/>
          <w:lang w:eastAsia="tr-TR"/>
        </w:rPr>
        <w:t>ŞEKİLLER LİSTESİ</w:t>
      </w:r>
    </w:p>
    <w:p w14:paraId="5F08C0A3" w14:textId="77777777" w:rsidR="00BD5C08" w:rsidRPr="00BD5C08" w:rsidRDefault="00BD5C08" w:rsidP="00BD5C08">
      <w:pPr>
        <w:spacing w:line="240" w:lineRule="auto"/>
        <w:rPr>
          <w:rFonts w:eastAsia="Times New Roman" w:cs="Times New Roman"/>
          <w:b/>
          <w:kern w:val="0"/>
          <w:sz w:val="28"/>
          <w:szCs w:val="28"/>
          <w:lang w:eastAsia="tr-TR"/>
        </w:rPr>
      </w:pPr>
    </w:p>
    <w:p w14:paraId="6DD3283F" w14:textId="77777777" w:rsidR="00BD5C08" w:rsidRPr="00BD5C08" w:rsidRDefault="00BD5C08" w:rsidP="00BD5C08">
      <w:pPr>
        <w:spacing w:before="260" w:after="100" w:afterAutospacing="1" w:line="240" w:lineRule="auto"/>
        <w:rPr>
          <w:rFonts w:eastAsia="Times New Roman" w:cs="Times New Roman"/>
          <w:b/>
          <w:kern w:val="0"/>
          <w:szCs w:val="24"/>
          <w:lang w:eastAsia="tr-TR"/>
        </w:rPr>
      </w:pPr>
    </w:p>
    <w:tbl>
      <w:tblPr>
        <w:tblStyle w:val="TableGrid"/>
        <w:tblW w:w="832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260"/>
        <w:gridCol w:w="6480"/>
        <w:gridCol w:w="588"/>
      </w:tblGrid>
      <w:tr w:rsidR="004006C9" w:rsidRPr="00DE1F47" w14:paraId="69804C2E" w14:textId="77777777" w:rsidTr="004006C9">
        <w:tc>
          <w:tcPr>
            <w:tcW w:w="1260" w:type="dxa"/>
          </w:tcPr>
          <w:p w14:paraId="56714399" w14:textId="77777777" w:rsidR="004006C9" w:rsidRPr="00DE1F47" w:rsidRDefault="004006C9" w:rsidP="00D4608D">
            <w:pPr>
              <w:rPr>
                <w:szCs w:val="24"/>
              </w:rPr>
            </w:pPr>
            <w:r w:rsidRPr="00DE1F47">
              <w:rPr>
                <w:szCs w:val="24"/>
              </w:rPr>
              <w:t xml:space="preserve">Şekil </w:t>
            </w:r>
            <w:proofErr w:type="gramStart"/>
            <w:r>
              <w:rPr>
                <w:szCs w:val="24"/>
              </w:rPr>
              <w:t>1</w:t>
            </w:r>
            <w:r w:rsidRPr="00DE1F47">
              <w:rPr>
                <w:szCs w:val="24"/>
              </w:rPr>
              <w:t>.1</w:t>
            </w:r>
            <w:proofErr w:type="gramEnd"/>
            <w:r w:rsidRPr="00DE1F47">
              <w:rPr>
                <w:szCs w:val="24"/>
              </w:rPr>
              <w:t>.</w:t>
            </w:r>
          </w:p>
        </w:tc>
        <w:tc>
          <w:tcPr>
            <w:tcW w:w="6480" w:type="dxa"/>
          </w:tcPr>
          <w:p w14:paraId="523B3400" w14:textId="14BFCA60" w:rsidR="004006C9" w:rsidRPr="00DE1F47" w:rsidRDefault="004006C9" w:rsidP="00FD2897">
            <w:pPr>
              <w:ind w:left="-92"/>
              <w:rPr>
                <w:szCs w:val="24"/>
              </w:rPr>
            </w:pPr>
            <w:r w:rsidRPr="0029163B">
              <w:rPr>
                <w:szCs w:val="24"/>
              </w:rPr>
              <w:t>KVAA kullanılarak tıbbi verilerin elde edilmesi ve ilgililere iletilmesi süreci</w:t>
            </w:r>
            <w:r>
              <w:rPr>
                <w:szCs w:val="24"/>
              </w:rPr>
              <w:t xml:space="preserve"> </w:t>
            </w:r>
            <w:proofErr w:type="gramStart"/>
            <w:r>
              <w:rPr>
                <w:szCs w:val="24"/>
              </w:rPr>
              <w:t>………………………………….</w:t>
            </w:r>
            <w:r w:rsidRPr="00DE1F47">
              <w:rPr>
                <w:szCs w:val="24"/>
              </w:rPr>
              <w:t>.............</w:t>
            </w:r>
            <w:r w:rsidR="00FD2897">
              <w:rPr>
                <w:szCs w:val="24"/>
              </w:rPr>
              <w:t>..</w:t>
            </w:r>
            <w:r w:rsidRPr="00DE1F47">
              <w:rPr>
                <w:szCs w:val="24"/>
              </w:rPr>
              <w:t>...........</w:t>
            </w:r>
            <w:proofErr w:type="gramEnd"/>
          </w:p>
        </w:tc>
        <w:tc>
          <w:tcPr>
            <w:tcW w:w="588" w:type="dxa"/>
          </w:tcPr>
          <w:p w14:paraId="1A8B144D" w14:textId="77777777" w:rsidR="00FD2897" w:rsidRDefault="00FD2897" w:rsidP="00D4608D">
            <w:pPr>
              <w:jc w:val="right"/>
              <w:rPr>
                <w:szCs w:val="24"/>
              </w:rPr>
            </w:pPr>
          </w:p>
          <w:p w14:paraId="4446C1A9" w14:textId="1349B2E1" w:rsidR="004006C9" w:rsidRPr="00DE1F47" w:rsidRDefault="0053564A" w:rsidP="00D4608D">
            <w:pPr>
              <w:jc w:val="right"/>
              <w:rPr>
                <w:szCs w:val="24"/>
              </w:rPr>
            </w:pPr>
            <w:r>
              <w:rPr>
                <w:szCs w:val="24"/>
              </w:rPr>
              <w:t>3</w:t>
            </w:r>
          </w:p>
        </w:tc>
      </w:tr>
      <w:tr w:rsidR="004006C9" w:rsidRPr="00DE1F47" w14:paraId="11C7CD26" w14:textId="77777777" w:rsidTr="004006C9">
        <w:tc>
          <w:tcPr>
            <w:tcW w:w="1260" w:type="dxa"/>
          </w:tcPr>
          <w:p w14:paraId="79F76E1A" w14:textId="3C7DF79B"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.1</w:t>
            </w:r>
            <w:proofErr w:type="gramEnd"/>
            <w:r w:rsidRPr="00DE1F47">
              <w:rPr>
                <w:szCs w:val="24"/>
              </w:rPr>
              <w:t xml:space="preserve">. </w:t>
            </w:r>
          </w:p>
        </w:tc>
        <w:tc>
          <w:tcPr>
            <w:tcW w:w="6480" w:type="dxa"/>
          </w:tcPr>
          <w:p w14:paraId="2447E324" w14:textId="6FB52E58" w:rsidR="004006C9" w:rsidRPr="00DE1F47" w:rsidRDefault="004006C9" w:rsidP="00FD2897">
            <w:pPr>
              <w:ind w:left="-92"/>
              <w:rPr>
                <w:szCs w:val="24"/>
              </w:rPr>
            </w:pPr>
            <w:r w:rsidRPr="0029163B">
              <w:rPr>
                <w:szCs w:val="24"/>
              </w:rPr>
              <w:t>Büyüklüklerine göre sınıflandırılmış haberleşme ağ</w:t>
            </w:r>
            <w:r>
              <w:rPr>
                <w:szCs w:val="24"/>
              </w:rPr>
              <w:t xml:space="preserve">ları </w:t>
            </w:r>
            <w:proofErr w:type="gramStart"/>
            <w:r w:rsidR="00FD2897">
              <w:rPr>
                <w:szCs w:val="24"/>
              </w:rPr>
              <w:t>…</w:t>
            </w:r>
            <w:r>
              <w:rPr>
                <w:szCs w:val="24"/>
              </w:rPr>
              <w:t>.</w:t>
            </w:r>
            <w:r w:rsidRPr="00DE1F47">
              <w:rPr>
                <w:szCs w:val="24"/>
              </w:rPr>
              <w:t>............</w:t>
            </w:r>
            <w:proofErr w:type="gramEnd"/>
          </w:p>
        </w:tc>
        <w:tc>
          <w:tcPr>
            <w:tcW w:w="588" w:type="dxa"/>
          </w:tcPr>
          <w:p w14:paraId="74E1B41E" w14:textId="0D600FAC" w:rsidR="004006C9" w:rsidRPr="00DE1F47" w:rsidRDefault="0053564A" w:rsidP="00D4608D">
            <w:pPr>
              <w:jc w:val="right"/>
              <w:rPr>
                <w:szCs w:val="24"/>
              </w:rPr>
            </w:pPr>
            <w:r>
              <w:rPr>
                <w:szCs w:val="24"/>
              </w:rPr>
              <w:t>12</w:t>
            </w:r>
          </w:p>
        </w:tc>
      </w:tr>
      <w:tr w:rsidR="004006C9" w:rsidRPr="00DE1F47" w14:paraId="61A64E36" w14:textId="77777777" w:rsidTr="004006C9">
        <w:tc>
          <w:tcPr>
            <w:tcW w:w="1260" w:type="dxa"/>
          </w:tcPr>
          <w:p w14:paraId="3915F429"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.2</w:t>
            </w:r>
            <w:proofErr w:type="gramEnd"/>
            <w:r w:rsidRPr="00DE1F47">
              <w:rPr>
                <w:szCs w:val="24"/>
              </w:rPr>
              <w:t>.</w:t>
            </w:r>
          </w:p>
        </w:tc>
        <w:tc>
          <w:tcPr>
            <w:tcW w:w="6480" w:type="dxa"/>
          </w:tcPr>
          <w:p w14:paraId="1A449C11" w14:textId="1C9631B1" w:rsidR="004006C9" w:rsidRPr="00DE1F47" w:rsidRDefault="004006C9" w:rsidP="00FD2897">
            <w:pPr>
              <w:ind w:left="-92"/>
              <w:rPr>
                <w:szCs w:val="24"/>
              </w:rPr>
            </w:pPr>
            <w:r w:rsidRPr="0029163B">
              <w:rPr>
                <w:szCs w:val="24"/>
              </w:rPr>
              <w:t>Kablosuz Algılayıcı Ağların (KAA) genel mimarisi</w:t>
            </w:r>
            <w:r>
              <w:rPr>
                <w:szCs w:val="24"/>
              </w:rPr>
              <w:t xml:space="preserve"> </w:t>
            </w:r>
            <w:proofErr w:type="gramStart"/>
            <w:r w:rsidRPr="00DE1F47">
              <w:rPr>
                <w:szCs w:val="24"/>
              </w:rPr>
              <w:t>...</w:t>
            </w:r>
            <w:r w:rsidR="00FD2897">
              <w:rPr>
                <w:szCs w:val="24"/>
              </w:rPr>
              <w:t>..</w:t>
            </w:r>
            <w:r>
              <w:rPr>
                <w:szCs w:val="24"/>
              </w:rPr>
              <w:t>...</w:t>
            </w:r>
            <w:r w:rsidRPr="00DE1F47">
              <w:rPr>
                <w:szCs w:val="24"/>
              </w:rPr>
              <w:t>..............</w:t>
            </w:r>
            <w:proofErr w:type="gramEnd"/>
          </w:p>
        </w:tc>
        <w:tc>
          <w:tcPr>
            <w:tcW w:w="588" w:type="dxa"/>
          </w:tcPr>
          <w:p w14:paraId="5524037A" w14:textId="3945FA39" w:rsidR="004006C9" w:rsidRPr="00DE1F47" w:rsidRDefault="0053564A" w:rsidP="00D4608D">
            <w:pPr>
              <w:jc w:val="right"/>
              <w:rPr>
                <w:szCs w:val="24"/>
              </w:rPr>
            </w:pPr>
            <w:r>
              <w:rPr>
                <w:szCs w:val="24"/>
              </w:rPr>
              <w:t>14</w:t>
            </w:r>
          </w:p>
        </w:tc>
      </w:tr>
      <w:tr w:rsidR="004006C9" w:rsidRPr="00DE1F47" w14:paraId="1234DEDD" w14:textId="77777777" w:rsidTr="004006C9">
        <w:tc>
          <w:tcPr>
            <w:tcW w:w="1260" w:type="dxa"/>
          </w:tcPr>
          <w:p w14:paraId="4413673A"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.3</w:t>
            </w:r>
            <w:proofErr w:type="gramEnd"/>
            <w:r w:rsidRPr="00DE1F47">
              <w:rPr>
                <w:szCs w:val="24"/>
              </w:rPr>
              <w:t>.</w:t>
            </w:r>
          </w:p>
        </w:tc>
        <w:tc>
          <w:tcPr>
            <w:tcW w:w="6480" w:type="dxa"/>
          </w:tcPr>
          <w:p w14:paraId="376BEE58" w14:textId="48FD1D1B" w:rsidR="004006C9" w:rsidRPr="00DE1F47" w:rsidRDefault="004006C9" w:rsidP="00FD2897">
            <w:pPr>
              <w:ind w:left="-92"/>
              <w:rPr>
                <w:szCs w:val="24"/>
              </w:rPr>
            </w:pPr>
            <w:r w:rsidRPr="0029163B">
              <w:rPr>
                <w:szCs w:val="24"/>
              </w:rPr>
              <w:t>Temel KVAA yapısı</w:t>
            </w:r>
            <w:r>
              <w:rPr>
                <w:szCs w:val="24"/>
              </w:rPr>
              <w:t xml:space="preserve"> </w:t>
            </w:r>
            <w:proofErr w:type="gramStart"/>
            <w:r>
              <w:rPr>
                <w:szCs w:val="24"/>
              </w:rPr>
              <w:t>……………………………….</w:t>
            </w:r>
            <w:r w:rsidRPr="00DE1F47">
              <w:rPr>
                <w:szCs w:val="24"/>
              </w:rPr>
              <w:t>......</w:t>
            </w:r>
            <w:r w:rsidR="00FD2897">
              <w:rPr>
                <w:szCs w:val="24"/>
              </w:rPr>
              <w:t>...</w:t>
            </w:r>
            <w:r>
              <w:rPr>
                <w:szCs w:val="24"/>
              </w:rPr>
              <w:t>.............</w:t>
            </w:r>
            <w:r w:rsidRPr="00DE1F47">
              <w:rPr>
                <w:szCs w:val="24"/>
              </w:rPr>
              <w:t>.</w:t>
            </w:r>
            <w:proofErr w:type="gramEnd"/>
          </w:p>
        </w:tc>
        <w:tc>
          <w:tcPr>
            <w:tcW w:w="588" w:type="dxa"/>
          </w:tcPr>
          <w:p w14:paraId="42A36A61" w14:textId="4C9D3426" w:rsidR="004006C9" w:rsidRPr="00DE1F47" w:rsidRDefault="0053564A" w:rsidP="00D4608D">
            <w:pPr>
              <w:jc w:val="right"/>
              <w:rPr>
                <w:szCs w:val="24"/>
              </w:rPr>
            </w:pPr>
            <w:r>
              <w:rPr>
                <w:szCs w:val="24"/>
              </w:rPr>
              <w:t>15</w:t>
            </w:r>
          </w:p>
        </w:tc>
      </w:tr>
      <w:tr w:rsidR="004006C9" w:rsidRPr="00DE1F47" w14:paraId="2C088C67" w14:textId="77777777" w:rsidTr="004006C9">
        <w:tc>
          <w:tcPr>
            <w:tcW w:w="1260" w:type="dxa"/>
          </w:tcPr>
          <w:p w14:paraId="11566CAD"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.4</w:t>
            </w:r>
            <w:proofErr w:type="gramEnd"/>
            <w:r w:rsidRPr="00DE1F47">
              <w:rPr>
                <w:szCs w:val="24"/>
              </w:rPr>
              <w:t>.</w:t>
            </w:r>
          </w:p>
        </w:tc>
        <w:tc>
          <w:tcPr>
            <w:tcW w:w="6480" w:type="dxa"/>
          </w:tcPr>
          <w:p w14:paraId="3B93D8A7" w14:textId="23A3DC80" w:rsidR="004006C9" w:rsidRPr="00DE1F47" w:rsidRDefault="004006C9" w:rsidP="00FD2897">
            <w:pPr>
              <w:ind w:left="-92"/>
              <w:rPr>
                <w:szCs w:val="24"/>
              </w:rPr>
            </w:pPr>
            <w:r w:rsidRPr="0029163B">
              <w:rPr>
                <w:szCs w:val="24"/>
              </w:rPr>
              <w:t>Kablosuz algılayıcılar ve vericilerin dünya pazarı büyüme grafiği [35]</w:t>
            </w:r>
            <w:r>
              <w:rPr>
                <w:szCs w:val="24"/>
              </w:rPr>
              <w:t xml:space="preserve"> </w:t>
            </w:r>
            <w:proofErr w:type="gramStart"/>
            <w:r>
              <w:rPr>
                <w:szCs w:val="24"/>
              </w:rPr>
              <w:t>…………………………………………………</w:t>
            </w:r>
            <w:r w:rsidR="00D4608D">
              <w:rPr>
                <w:szCs w:val="24"/>
              </w:rPr>
              <w:t>……….</w:t>
            </w:r>
            <w:r>
              <w:rPr>
                <w:szCs w:val="24"/>
              </w:rPr>
              <w:t>…….</w:t>
            </w:r>
            <w:proofErr w:type="gramEnd"/>
          </w:p>
        </w:tc>
        <w:tc>
          <w:tcPr>
            <w:tcW w:w="588" w:type="dxa"/>
          </w:tcPr>
          <w:p w14:paraId="3430804C" w14:textId="77777777" w:rsidR="0053564A" w:rsidRDefault="0053564A" w:rsidP="00D4608D">
            <w:pPr>
              <w:jc w:val="right"/>
              <w:rPr>
                <w:szCs w:val="24"/>
              </w:rPr>
            </w:pPr>
          </w:p>
          <w:p w14:paraId="31EB542A" w14:textId="45E66EAB" w:rsidR="004006C9" w:rsidRPr="00DE1F47" w:rsidRDefault="0053564A" w:rsidP="00D4608D">
            <w:pPr>
              <w:jc w:val="right"/>
              <w:rPr>
                <w:szCs w:val="24"/>
              </w:rPr>
            </w:pPr>
            <w:r>
              <w:rPr>
                <w:szCs w:val="24"/>
              </w:rPr>
              <w:t>18</w:t>
            </w:r>
          </w:p>
        </w:tc>
      </w:tr>
      <w:tr w:rsidR="004006C9" w:rsidRPr="00DE1F47" w14:paraId="2C6D34DC" w14:textId="77777777" w:rsidTr="004006C9">
        <w:tc>
          <w:tcPr>
            <w:tcW w:w="1260" w:type="dxa"/>
          </w:tcPr>
          <w:p w14:paraId="5EFF0749"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.5</w:t>
            </w:r>
            <w:proofErr w:type="gramEnd"/>
            <w:r w:rsidRPr="00DE1F47">
              <w:rPr>
                <w:szCs w:val="24"/>
              </w:rPr>
              <w:t>.</w:t>
            </w:r>
          </w:p>
        </w:tc>
        <w:tc>
          <w:tcPr>
            <w:tcW w:w="6480" w:type="dxa"/>
          </w:tcPr>
          <w:p w14:paraId="78C75A60" w14:textId="19D683C9" w:rsidR="004006C9" w:rsidRPr="00DE1F47" w:rsidRDefault="004006C9" w:rsidP="00FD2897">
            <w:pPr>
              <w:ind w:left="-92"/>
              <w:rPr>
                <w:szCs w:val="24"/>
              </w:rPr>
            </w:pPr>
            <w:r w:rsidRPr="0029163B">
              <w:rPr>
                <w:szCs w:val="24"/>
              </w:rPr>
              <w:t>Bir KVAA sisteminde fizyolojik verilerin toplanma, iletilme ve değerlendirilme aşamaları</w:t>
            </w:r>
            <w:r>
              <w:rPr>
                <w:szCs w:val="24"/>
              </w:rPr>
              <w:t xml:space="preserve"> </w:t>
            </w:r>
            <w:proofErr w:type="gramStart"/>
            <w:r>
              <w:rPr>
                <w:szCs w:val="24"/>
              </w:rPr>
              <w:t>…………………………………</w:t>
            </w:r>
            <w:r w:rsidR="00FD2897">
              <w:rPr>
                <w:szCs w:val="24"/>
              </w:rPr>
              <w:t>..</w:t>
            </w:r>
            <w:r>
              <w:rPr>
                <w:szCs w:val="24"/>
              </w:rPr>
              <w:t>…….</w:t>
            </w:r>
            <w:proofErr w:type="gramEnd"/>
          </w:p>
        </w:tc>
        <w:tc>
          <w:tcPr>
            <w:tcW w:w="588" w:type="dxa"/>
          </w:tcPr>
          <w:p w14:paraId="51053F30" w14:textId="77777777" w:rsidR="0053564A" w:rsidRDefault="0053564A" w:rsidP="00D4608D">
            <w:pPr>
              <w:jc w:val="right"/>
              <w:rPr>
                <w:szCs w:val="24"/>
              </w:rPr>
            </w:pPr>
          </w:p>
          <w:p w14:paraId="12E3136F" w14:textId="43B6A5D9" w:rsidR="004006C9" w:rsidRPr="00DE1F47" w:rsidRDefault="0053564A" w:rsidP="00D4608D">
            <w:pPr>
              <w:jc w:val="right"/>
              <w:rPr>
                <w:szCs w:val="24"/>
              </w:rPr>
            </w:pPr>
            <w:r>
              <w:rPr>
                <w:szCs w:val="24"/>
              </w:rPr>
              <w:t>23</w:t>
            </w:r>
          </w:p>
        </w:tc>
      </w:tr>
      <w:tr w:rsidR="004006C9" w:rsidRPr="00DE1F47" w14:paraId="52831FD1" w14:textId="77777777" w:rsidTr="004006C9">
        <w:tc>
          <w:tcPr>
            <w:tcW w:w="1260" w:type="dxa"/>
          </w:tcPr>
          <w:p w14:paraId="7491A3DA"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.6</w:t>
            </w:r>
            <w:proofErr w:type="gramEnd"/>
            <w:r w:rsidRPr="00DE1F47">
              <w:rPr>
                <w:szCs w:val="24"/>
              </w:rPr>
              <w:t>.</w:t>
            </w:r>
          </w:p>
        </w:tc>
        <w:tc>
          <w:tcPr>
            <w:tcW w:w="6480" w:type="dxa"/>
          </w:tcPr>
          <w:p w14:paraId="1247CA6C" w14:textId="558A79AE" w:rsidR="004006C9" w:rsidRPr="00DE1F47" w:rsidRDefault="004006C9" w:rsidP="00FD2897">
            <w:pPr>
              <w:ind w:left="-92"/>
              <w:rPr>
                <w:szCs w:val="24"/>
              </w:rPr>
            </w:pPr>
            <w:r w:rsidRPr="00E132F2">
              <w:rPr>
                <w:szCs w:val="24"/>
              </w:rPr>
              <w:t>PDA tabanlı bir kablosuz hasta takip cihazı</w:t>
            </w:r>
            <w:r>
              <w:rPr>
                <w:szCs w:val="24"/>
              </w:rPr>
              <w:t xml:space="preserve"> </w:t>
            </w:r>
            <w:proofErr w:type="gramStart"/>
            <w:r>
              <w:rPr>
                <w:szCs w:val="24"/>
              </w:rPr>
              <w:t>…………………</w:t>
            </w:r>
            <w:r w:rsidR="00FD2897">
              <w:rPr>
                <w:szCs w:val="24"/>
              </w:rPr>
              <w:t>.</w:t>
            </w:r>
            <w:r>
              <w:rPr>
                <w:szCs w:val="24"/>
              </w:rPr>
              <w:t>…..</w:t>
            </w:r>
            <w:proofErr w:type="gramEnd"/>
          </w:p>
        </w:tc>
        <w:tc>
          <w:tcPr>
            <w:tcW w:w="588" w:type="dxa"/>
          </w:tcPr>
          <w:p w14:paraId="672D5E2F" w14:textId="5155E79B" w:rsidR="004006C9" w:rsidRPr="00DE1F47" w:rsidRDefault="0053564A" w:rsidP="00D4608D">
            <w:pPr>
              <w:jc w:val="right"/>
              <w:rPr>
                <w:szCs w:val="24"/>
              </w:rPr>
            </w:pPr>
            <w:r>
              <w:rPr>
                <w:szCs w:val="24"/>
              </w:rPr>
              <w:t>26</w:t>
            </w:r>
          </w:p>
        </w:tc>
      </w:tr>
      <w:tr w:rsidR="004006C9" w:rsidRPr="00DE1F47" w14:paraId="323F15B0" w14:textId="77777777" w:rsidTr="004006C9">
        <w:tc>
          <w:tcPr>
            <w:tcW w:w="1260" w:type="dxa"/>
          </w:tcPr>
          <w:p w14:paraId="0B68809A"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.7</w:t>
            </w:r>
            <w:proofErr w:type="gramEnd"/>
            <w:r w:rsidRPr="00DE1F47">
              <w:rPr>
                <w:szCs w:val="24"/>
              </w:rPr>
              <w:t>.</w:t>
            </w:r>
          </w:p>
        </w:tc>
        <w:tc>
          <w:tcPr>
            <w:tcW w:w="6480" w:type="dxa"/>
          </w:tcPr>
          <w:p w14:paraId="431A4818" w14:textId="5180C660" w:rsidR="004006C9" w:rsidRPr="00DE1F47" w:rsidRDefault="004006C9" w:rsidP="00FD2897">
            <w:pPr>
              <w:ind w:left="-92"/>
              <w:rPr>
                <w:szCs w:val="24"/>
              </w:rPr>
            </w:pPr>
            <w:r w:rsidRPr="00E132F2">
              <w:rPr>
                <w:szCs w:val="24"/>
              </w:rPr>
              <w:t xml:space="preserve">Prototip kemer tasarımı (a) 45mm ve 60mm kemerler (b) göğse yerleştirilmiş </w:t>
            </w:r>
            <w:proofErr w:type="spellStart"/>
            <w:r w:rsidRPr="00E132F2">
              <w:rPr>
                <w:szCs w:val="24"/>
              </w:rPr>
              <w:t>kapasitif</w:t>
            </w:r>
            <w:proofErr w:type="spellEnd"/>
            <w:r w:rsidRPr="00E132F2">
              <w:rPr>
                <w:szCs w:val="24"/>
              </w:rPr>
              <w:t xml:space="preserve"> algılayıcı [44]</w:t>
            </w:r>
            <w:r>
              <w:rPr>
                <w:szCs w:val="24"/>
              </w:rPr>
              <w:t xml:space="preserve"> </w:t>
            </w:r>
            <w:proofErr w:type="gramStart"/>
            <w:r>
              <w:rPr>
                <w:szCs w:val="24"/>
              </w:rPr>
              <w:t>…………………………</w:t>
            </w:r>
            <w:r w:rsidR="00FD2897">
              <w:rPr>
                <w:szCs w:val="24"/>
              </w:rPr>
              <w:t>..</w:t>
            </w:r>
            <w:r>
              <w:rPr>
                <w:szCs w:val="24"/>
              </w:rPr>
              <w:t>...</w:t>
            </w:r>
            <w:proofErr w:type="gramEnd"/>
          </w:p>
        </w:tc>
        <w:tc>
          <w:tcPr>
            <w:tcW w:w="588" w:type="dxa"/>
          </w:tcPr>
          <w:p w14:paraId="76B53D59" w14:textId="77777777" w:rsidR="0053564A" w:rsidRDefault="0053564A" w:rsidP="00D4608D">
            <w:pPr>
              <w:jc w:val="right"/>
              <w:rPr>
                <w:szCs w:val="24"/>
              </w:rPr>
            </w:pPr>
          </w:p>
          <w:p w14:paraId="624CAABE" w14:textId="67A316F9" w:rsidR="004006C9" w:rsidRPr="00DE1F47" w:rsidRDefault="0053564A" w:rsidP="00D4608D">
            <w:pPr>
              <w:jc w:val="right"/>
              <w:rPr>
                <w:szCs w:val="24"/>
              </w:rPr>
            </w:pPr>
            <w:r>
              <w:rPr>
                <w:szCs w:val="24"/>
              </w:rPr>
              <w:t>27</w:t>
            </w:r>
          </w:p>
        </w:tc>
      </w:tr>
      <w:tr w:rsidR="004006C9" w:rsidRPr="00DE1F47" w14:paraId="12428343" w14:textId="77777777" w:rsidTr="004006C9">
        <w:tc>
          <w:tcPr>
            <w:tcW w:w="1260" w:type="dxa"/>
          </w:tcPr>
          <w:p w14:paraId="392FD289"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.8</w:t>
            </w:r>
            <w:proofErr w:type="gramEnd"/>
            <w:r w:rsidRPr="00DE1F47">
              <w:rPr>
                <w:szCs w:val="24"/>
              </w:rPr>
              <w:t>.</w:t>
            </w:r>
          </w:p>
        </w:tc>
        <w:tc>
          <w:tcPr>
            <w:tcW w:w="6480" w:type="dxa"/>
          </w:tcPr>
          <w:p w14:paraId="7AACA430" w14:textId="16BAA8D9" w:rsidR="004006C9" w:rsidRPr="00DE1F47" w:rsidRDefault="004006C9" w:rsidP="00FD2897">
            <w:pPr>
              <w:ind w:left="-92"/>
              <w:rPr>
                <w:szCs w:val="24"/>
              </w:rPr>
            </w:pPr>
            <w:proofErr w:type="spellStart"/>
            <w:r w:rsidRPr="00E85541">
              <w:rPr>
                <w:szCs w:val="24"/>
              </w:rPr>
              <w:t>Jaeger</w:t>
            </w:r>
            <w:proofErr w:type="spellEnd"/>
            <w:r w:rsidRPr="00E85541">
              <w:rPr>
                <w:szCs w:val="24"/>
              </w:rPr>
              <w:t xml:space="preserve"> ve arkadaşları tarafından geliştirilen nefes algılayıcısı</w:t>
            </w:r>
            <w:r>
              <w:rPr>
                <w:szCs w:val="24"/>
              </w:rPr>
              <w:t xml:space="preserve"> </w:t>
            </w:r>
            <w:proofErr w:type="gramStart"/>
            <w:r>
              <w:rPr>
                <w:szCs w:val="24"/>
              </w:rPr>
              <w:t>…</w:t>
            </w:r>
            <w:r w:rsidR="00FD2897">
              <w:rPr>
                <w:szCs w:val="24"/>
              </w:rPr>
              <w:t>…</w:t>
            </w:r>
            <w:proofErr w:type="gramEnd"/>
          </w:p>
        </w:tc>
        <w:tc>
          <w:tcPr>
            <w:tcW w:w="588" w:type="dxa"/>
          </w:tcPr>
          <w:p w14:paraId="4C23BE26" w14:textId="21FF78F1" w:rsidR="004006C9" w:rsidRPr="00DE1F47" w:rsidRDefault="0053564A" w:rsidP="00D4608D">
            <w:pPr>
              <w:jc w:val="right"/>
              <w:rPr>
                <w:szCs w:val="24"/>
              </w:rPr>
            </w:pPr>
            <w:r>
              <w:rPr>
                <w:szCs w:val="24"/>
              </w:rPr>
              <w:t>28</w:t>
            </w:r>
          </w:p>
        </w:tc>
      </w:tr>
      <w:tr w:rsidR="004006C9" w:rsidRPr="00DE1F47" w14:paraId="57C5128E" w14:textId="77777777" w:rsidTr="004006C9">
        <w:tc>
          <w:tcPr>
            <w:tcW w:w="1260" w:type="dxa"/>
          </w:tcPr>
          <w:p w14:paraId="1CB25172" w14:textId="77777777" w:rsidR="004006C9" w:rsidRPr="00DE1F47" w:rsidRDefault="004006C9" w:rsidP="00D4608D">
            <w:pPr>
              <w:rPr>
                <w:szCs w:val="24"/>
              </w:rPr>
            </w:pPr>
            <w:r w:rsidRPr="00DE1F47">
              <w:rPr>
                <w:szCs w:val="24"/>
              </w:rPr>
              <w:t xml:space="preserve">Şekil </w:t>
            </w:r>
            <w:proofErr w:type="gramStart"/>
            <w:r>
              <w:rPr>
                <w:szCs w:val="24"/>
              </w:rPr>
              <w:t>2</w:t>
            </w:r>
            <w:r w:rsidRPr="00DE1F47">
              <w:rPr>
                <w:szCs w:val="24"/>
              </w:rPr>
              <w:t>.</w:t>
            </w:r>
            <w:r>
              <w:rPr>
                <w:szCs w:val="24"/>
              </w:rPr>
              <w:t>9</w:t>
            </w:r>
            <w:proofErr w:type="gramEnd"/>
            <w:r w:rsidRPr="00DE1F47">
              <w:rPr>
                <w:szCs w:val="24"/>
              </w:rPr>
              <w:t>.</w:t>
            </w:r>
          </w:p>
        </w:tc>
        <w:tc>
          <w:tcPr>
            <w:tcW w:w="6480" w:type="dxa"/>
          </w:tcPr>
          <w:p w14:paraId="7FEB4D6A" w14:textId="77777777" w:rsidR="004006C9" w:rsidRPr="00DE1F47" w:rsidRDefault="004006C9" w:rsidP="00D4608D">
            <w:pPr>
              <w:ind w:left="-108"/>
              <w:rPr>
                <w:szCs w:val="24"/>
              </w:rPr>
            </w:pPr>
            <w:proofErr w:type="spellStart"/>
            <w:r w:rsidRPr="00E85541">
              <w:rPr>
                <w:szCs w:val="24"/>
              </w:rPr>
              <w:t>P</w:t>
            </w:r>
            <w:r>
              <w:rPr>
                <w:szCs w:val="24"/>
              </w:rPr>
              <w:t>als</w:t>
            </w:r>
            <w:r w:rsidRPr="00E85541">
              <w:rPr>
                <w:szCs w:val="24"/>
              </w:rPr>
              <w:t>oksimetre</w:t>
            </w:r>
            <w:proofErr w:type="spellEnd"/>
            <w:r w:rsidRPr="00E85541">
              <w:rPr>
                <w:szCs w:val="24"/>
              </w:rPr>
              <w:t xml:space="preserve"> ile nabız ve oksijen doygunluğu ölçümü</w:t>
            </w:r>
            <w:r>
              <w:rPr>
                <w:szCs w:val="24"/>
              </w:rPr>
              <w:t xml:space="preserve"> </w:t>
            </w:r>
            <w:proofErr w:type="gramStart"/>
            <w:r>
              <w:rPr>
                <w:szCs w:val="24"/>
              </w:rPr>
              <w:t>…..……...</w:t>
            </w:r>
            <w:proofErr w:type="gramEnd"/>
          </w:p>
        </w:tc>
        <w:tc>
          <w:tcPr>
            <w:tcW w:w="588" w:type="dxa"/>
          </w:tcPr>
          <w:p w14:paraId="0105D4E5" w14:textId="60CF87E5" w:rsidR="004006C9" w:rsidRPr="00DE1F47" w:rsidRDefault="0053564A" w:rsidP="00D4608D">
            <w:pPr>
              <w:jc w:val="right"/>
              <w:rPr>
                <w:szCs w:val="24"/>
              </w:rPr>
            </w:pPr>
            <w:r>
              <w:rPr>
                <w:szCs w:val="24"/>
              </w:rPr>
              <w:t>29</w:t>
            </w:r>
          </w:p>
        </w:tc>
      </w:tr>
      <w:tr w:rsidR="004006C9" w:rsidRPr="00DE1F47" w14:paraId="54918548" w14:textId="77777777" w:rsidTr="004006C9">
        <w:tc>
          <w:tcPr>
            <w:tcW w:w="1260" w:type="dxa"/>
          </w:tcPr>
          <w:p w14:paraId="3E65C8B9"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10</w:t>
            </w:r>
            <w:r w:rsidRPr="00DE1F47">
              <w:rPr>
                <w:szCs w:val="24"/>
              </w:rPr>
              <w:t>.</w:t>
            </w:r>
          </w:p>
        </w:tc>
        <w:tc>
          <w:tcPr>
            <w:tcW w:w="6480" w:type="dxa"/>
          </w:tcPr>
          <w:p w14:paraId="61D23F2A" w14:textId="77777777" w:rsidR="004006C9" w:rsidRPr="00DE1F47" w:rsidRDefault="004006C9" w:rsidP="00D4608D">
            <w:pPr>
              <w:ind w:left="-108"/>
              <w:rPr>
                <w:szCs w:val="24"/>
              </w:rPr>
            </w:pPr>
            <w:r w:rsidRPr="007B48CD">
              <w:rPr>
                <w:szCs w:val="24"/>
              </w:rPr>
              <w:t>Kalp atımı ve atım sonucu oluşan dalga şekli</w:t>
            </w:r>
            <w:r>
              <w:rPr>
                <w:szCs w:val="24"/>
              </w:rPr>
              <w:t xml:space="preserve"> </w:t>
            </w:r>
            <w:proofErr w:type="gramStart"/>
            <w:r>
              <w:rPr>
                <w:szCs w:val="24"/>
              </w:rPr>
              <w:t>…………………….</w:t>
            </w:r>
            <w:proofErr w:type="gramEnd"/>
          </w:p>
        </w:tc>
        <w:tc>
          <w:tcPr>
            <w:tcW w:w="588" w:type="dxa"/>
          </w:tcPr>
          <w:p w14:paraId="59CE25EB" w14:textId="149D4DEF" w:rsidR="004006C9" w:rsidRPr="00DE1F47" w:rsidRDefault="0053564A" w:rsidP="00D4608D">
            <w:pPr>
              <w:jc w:val="right"/>
              <w:rPr>
                <w:szCs w:val="24"/>
              </w:rPr>
            </w:pPr>
            <w:r>
              <w:rPr>
                <w:szCs w:val="24"/>
              </w:rPr>
              <w:t>30</w:t>
            </w:r>
          </w:p>
        </w:tc>
      </w:tr>
      <w:tr w:rsidR="004006C9" w:rsidRPr="00DE1F47" w14:paraId="380B94A8" w14:textId="77777777" w:rsidTr="004006C9">
        <w:tc>
          <w:tcPr>
            <w:tcW w:w="1260" w:type="dxa"/>
          </w:tcPr>
          <w:p w14:paraId="6DB2FDFC"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11</w:t>
            </w:r>
            <w:r w:rsidRPr="00DE1F47">
              <w:rPr>
                <w:szCs w:val="24"/>
              </w:rPr>
              <w:t>.</w:t>
            </w:r>
          </w:p>
        </w:tc>
        <w:tc>
          <w:tcPr>
            <w:tcW w:w="6480" w:type="dxa"/>
          </w:tcPr>
          <w:p w14:paraId="06C69CCB" w14:textId="359EF59C" w:rsidR="004006C9" w:rsidRPr="00DE1F47" w:rsidRDefault="004006C9" w:rsidP="003168C1">
            <w:pPr>
              <w:ind w:left="-92"/>
              <w:rPr>
                <w:szCs w:val="24"/>
              </w:rPr>
            </w:pPr>
            <w:r w:rsidRPr="007B48CD">
              <w:rPr>
                <w:szCs w:val="24"/>
              </w:rPr>
              <w:t>Vücut pozisyonu, kalp atışı ve vücut sıcaklığı verilerini toplayarak kablosuz ileten esnek yapılı bir algılayıcı [53]</w:t>
            </w:r>
            <w:r w:rsidR="003168C1">
              <w:rPr>
                <w:szCs w:val="24"/>
              </w:rPr>
              <w:t xml:space="preserve"> </w:t>
            </w:r>
            <w:proofErr w:type="gramStart"/>
            <w:r w:rsidR="003168C1">
              <w:rPr>
                <w:szCs w:val="24"/>
              </w:rPr>
              <w:t>……….</w:t>
            </w:r>
            <w:proofErr w:type="gramEnd"/>
          </w:p>
        </w:tc>
        <w:tc>
          <w:tcPr>
            <w:tcW w:w="588" w:type="dxa"/>
          </w:tcPr>
          <w:p w14:paraId="71C39952" w14:textId="77777777" w:rsidR="004006C9" w:rsidRDefault="004006C9" w:rsidP="00D4608D">
            <w:pPr>
              <w:jc w:val="right"/>
              <w:rPr>
                <w:szCs w:val="24"/>
              </w:rPr>
            </w:pPr>
          </w:p>
          <w:p w14:paraId="0C79CF1F" w14:textId="77DDD446" w:rsidR="0053564A" w:rsidRPr="00DE1F47" w:rsidRDefault="0053564A" w:rsidP="00D4608D">
            <w:pPr>
              <w:jc w:val="right"/>
              <w:rPr>
                <w:szCs w:val="24"/>
              </w:rPr>
            </w:pPr>
            <w:r>
              <w:rPr>
                <w:szCs w:val="24"/>
              </w:rPr>
              <w:t>31</w:t>
            </w:r>
          </w:p>
        </w:tc>
      </w:tr>
      <w:tr w:rsidR="004006C9" w:rsidRPr="00DE1F47" w14:paraId="29DE8BE9" w14:textId="77777777" w:rsidTr="004006C9">
        <w:tc>
          <w:tcPr>
            <w:tcW w:w="1260" w:type="dxa"/>
          </w:tcPr>
          <w:p w14:paraId="2F52B3F2"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12</w:t>
            </w:r>
            <w:r w:rsidRPr="00DE1F47">
              <w:rPr>
                <w:szCs w:val="24"/>
              </w:rPr>
              <w:t>.</w:t>
            </w:r>
          </w:p>
        </w:tc>
        <w:tc>
          <w:tcPr>
            <w:tcW w:w="6480" w:type="dxa"/>
          </w:tcPr>
          <w:p w14:paraId="12CE0643" w14:textId="2E41318C" w:rsidR="004006C9" w:rsidRPr="00DE1F47" w:rsidRDefault="004006C9" w:rsidP="003168C1">
            <w:pPr>
              <w:ind w:left="-92"/>
              <w:rPr>
                <w:szCs w:val="24"/>
              </w:rPr>
            </w:pPr>
            <w:r w:rsidRPr="0017643D">
              <w:rPr>
                <w:szCs w:val="24"/>
              </w:rPr>
              <w:t xml:space="preserve">PPG tekniği kullanılarak </w:t>
            </w:r>
            <w:proofErr w:type="spellStart"/>
            <w:r w:rsidRPr="0017643D">
              <w:rPr>
                <w:szCs w:val="24"/>
              </w:rPr>
              <w:t>manşonsuz</w:t>
            </w:r>
            <w:proofErr w:type="spellEnd"/>
            <w:r w:rsidRPr="0017643D">
              <w:rPr>
                <w:szCs w:val="24"/>
              </w:rPr>
              <w:t xml:space="preserve"> kan basıncı ölçümü</w:t>
            </w:r>
            <w:r>
              <w:rPr>
                <w:szCs w:val="24"/>
              </w:rPr>
              <w:t xml:space="preserve"> </w:t>
            </w:r>
            <w:proofErr w:type="gramStart"/>
            <w:r>
              <w:rPr>
                <w:szCs w:val="24"/>
              </w:rPr>
              <w:t>……</w:t>
            </w:r>
            <w:r w:rsidR="003168C1">
              <w:rPr>
                <w:szCs w:val="24"/>
              </w:rPr>
              <w:t>..</w:t>
            </w:r>
            <w:r>
              <w:rPr>
                <w:szCs w:val="24"/>
              </w:rPr>
              <w:t>…</w:t>
            </w:r>
            <w:proofErr w:type="gramEnd"/>
          </w:p>
        </w:tc>
        <w:tc>
          <w:tcPr>
            <w:tcW w:w="588" w:type="dxa"/>
          </w:tcPr>
          <w:p w14:paraId="04D2E66D" w14:textId="14257A71" w:rsidR="004006C9" w:rsidRPr="00DE1F47" w:rsidRDefault="0053564A" w:rsidP="00D4608D">
            <w:pPr>
              <w:jc w:val="right"/>
              <w:rPr>
                <w:szCs w:val="24"/>
              </w:rPr>
            </w:pPr>
            <w:r>
              <w:rPr>
                <w:szCs w:val="24"/>
              </w:rPr>
              <w:t>31</w:t>
            </w:r>
          </w:p>
        </w:tc>
      </w:tr>
      <w:tr w:rsidR="004006C9" w:rsidRPr="00DE1F47" w14:paraId="3618F04E" w14:textId="77777777" w:rsidTr="004006C9">
        <w:tc>
          <w:tcPr>
            <w:tcW w:w="1260" w:type="dxa"/>
          </w:tcPr>
          <w:p w14:paraId="59AA38D8"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13</w:t>
            </w:r>
            <w:r w:rsidRPr="00DE1F47">
              <w:rPr>
                <w:szCs w:val="24"/>
              </w:rPr>
              <w:t xml:space="preserve">. </w:t>
            </w:r>
          </w:p>
        </w:tc>
        <w:tc>
          <w:tcPr>
            <w:tcW w:w="6480" w:type="dxa"/>
          </w:tcPr>
          <w:p w14:paraId="72539015" w14:textId="16169377" w:rsidR="004006C9" w:rsidRPr="00DE1F47" w:rsidRDefault="004006C9" w:rsidP="003168C1">
            <w:pPr>
              <w:ind w:left="-92"/>
              <w:rPr>
                <w:szCs w:val="24"/>
              </w:rPr>
            </w:pPr>
            <w:r w:rsidRPr="0017643D">
              <w:rPr>
                <w:szCs w:val="24"/>
              </w:rPr>
              <w:t>Kol kasları üzerinden kablosuz algılayıcılar kullanılarak EMG sinyal ölçümü [55]</w:t>
            </w:r>
            <w:r>
              <w:rPr>
                <w:szCs w:val="24"/>
              </w:rPr>
              <w:t xml:space="preserve"> </w:t>
            </w:r>
            <w:proofErr w:type="gramStart"/>
            <w:r>
              <w:rPr>
                <w:szCs w:val="24"/>
              </w:rPr>
              <w:t>………………………………………………</w:t>
            </w:r>
            <w:r w:rsidR="003168C1">
              <w:rPr>
                <w:szCs w:val="24"/>
              </w:rPr>
              <w:t>.</w:t>
            </w:r>
            <w:r>
              <w:rPr>
                <w:szCs w:val="24"/>
              </w:rPr>
              <w:t>.</w:t>
            </w:r>
            <w:proofErr w:type="gramEnd"/>
          </w:p>
        </w:tc>
        <w:tc>
          <w:tcPr>
            <w:tcW w:w="588" w:type="dxa"/>
          </w:tcPr>
          <w:p w14:paraId="7CD70203" w14:textId="77777777" w:rsidR="004006C9" w:rsidRDefault="004006C9" w:rsidP="00D4608D">
            <w:pPr>
              <w:jc w:val="right"/>
              <w:rPr>
                <w:szCs w:val="24"/>
              </w:rPr>
            </w:pPr>
          </w:p>
          <w:p w14:paraId="0ACB58C3" w14:textId="665C9E79" w:rsidR="0053564A" w:rsidRPr="00DE1F47" w:rsidRDefault="0053564A" w:rsidP="0053564A">
            <w:pPr>
              <w:jc w:val="right"/>
              <w:rPr>
                <w:szCs w:val="24"/>
              </w:rPr>
            </w:pPr>
            <w:r>
              <w:rPr>
                <w:szCs w:val="24"/>
              </w:rPr>
              <w:t>32</w:t>
            </w:r>
          </w:p>
        </w:tc>
      </w:tr>
      <w:tr w:rsidR="004006C9" w:rsidRPr="00DE1F47" w14:paraId="3DACC6BD" w14:textId="77777777" w:rsidTr="004006C9">
        <w:tc>
          <w:tcPr>
            <w:tcW w:w="1260" w:type="dxa"/>
          </w:tcPr>
          <w:p w14:paraId="75C7B467" w14:textId="2A5DAA5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14</w:t>
            </w:r>
            <w:r w:rsidRPr="00DE1F47">
              <w:rPr>
                <w:szCs w:val="24"/>
              </w:rPr>
              <w:t>.</w:t>
            </w:r>
          </w:p>
        </w:tc>
        <w:tc>
          <w:tcPr>
            <w:tcW w:w="6480" w:type="dxa"/>
          </w:tcPr>
          <w:p w14:paraId="0960CBFB" w14:textId="6742C7C8" w:rsidR="004006C9" w:rsidRPr="00DE1F47" w:rsidRDefault="004006C9" w:rsidP="003168C1">
            <w:pPr>
              <w:ind w:left="-92"/>
              <w:rPr>
                <w:szCs w:val="24"/>
              </w:rPr>
            </w:pPr>
            <w:r w:rsidRPr="0017643D">
              <w:rPr>
                <w:szCs w:val="24"/>
              </w:rPr>
              <w:t xml:space="preserve">Ayak bileğine yerleştirilmiş bir ivmeölçerin sembolik </w:t>
            </w:r>
            <w:proofErr w:type="gramStart"/>
            <w:r w:rsidRPr="0017643D">
              <w:rPr>
                <w:szCs w:val="24"/>
              </w:rPr>
              <w:t>gösterimi</w:t>
            </w:r>
            <w:r>
              <w:rPr>
                <w:szCs w:val="24"/>
              </w:rPr>
              <w:t xml:space="preserve"> </w:t>
            </w:r>
            <w:r w:rsidR="003168C1">
              <w:rPr>
                <w:szCs w:val="24"/>
              </w:rPr>
              <w:t>...</w:t>
            </w:r>
            <w:proofErr w:type="gramEnd"/>
          </w:p>
        </w:tc>
        <w:tc>
          <w:tcPr>
            <w:tcW w:w="588" w:type="dxa"/>
          </w:tcPr>
          <w:p w14:paraId="617E19B3" w14:textId="0A38841E" w:rsidR="004006C9" w:rsidRPr="00DE1F47" w:rsidRDefault="0053564A" w:rsidP="00D4608D">
            <w:pPr>
              <w:jc w:val="right"/>
              <w:rPr>
                <w:szCs w:val="24"/>
              </w:rPr>
            </w:pPr>
            <w:r>
              <w:rPr>
                <w:szCs w:val="24"/>
              </w:rPr>
              <w:t>33</w:t>
            </w:r>
          </w:p>
        </w:tc>
      </w:tr>
      <w:tr w:rsidR="004006C9" w:rsidRPr="00DE1F47" w14:paraId="25F595ED" w14:textId="77777777" w:rsidTr="004006C9">
        <w:tc>
          <w:tcPr>
            <w:tcW w:w="1260" w:type="dxa"/>
          </w:tcPr>
          <w:p w14:paraId="28510AEA"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15</w:t>
            </w:r>
            <w:r w:rsidRPr="00DE1F47">
              <w:rPr>
                <w:szCs w:val="24"/>
              </w:rPr>
              <w:t>.</w:t>
            </w:r>
          </w:p>
        </w:tc>
        <w:tc>
          <w:tcPr>
            <w:tcW w:w="6480" w:type="dxa"/>
          </w:tcPr>
          <w:p w14:paraId="481C8D12" w14:textId="7C19DD62" w:rsidR="004006C9" w:rsidRPr="00DE1F47" w:rsidRDefault="004006C9" w:rsidP="003168C1">
            <w:pPr>
              <w:ind w:left="-92"/>
              <w:rPr>
                <w:szCs w:val="24"/>
              </w:rPr>
            </w:pPr>
            <w:r w:rsidRPr="00D40EAA">
              <w:rPr>
                <w:szCs w:val="24"/>
              </w:rPr>
              <w:t>EEG çekimi ve beyin dalgaları</w:t>
            </w:r>
            <w:r>
              <w:rPr>
                <w:szCs w:val="24"/>
              </w:rPr>
              <w:t xml:space="preserve"> </w:t>
            </w:r>
            <w:proofErr w:type="gramStart"/>
            <w:r>
              <w:rPr>
                <w:szCs w:val="24"/>
              </w:rPr>
              <w:t>…………………………………</w:t>
            </w:r>
            <w:r w:rsidR="003168C1">
              <w:rPr>
                <w:szCs w:val="24"/>
              </w:rPr>
              <w:t>...</w:t>
            </w:r>
            <w:proofErr w:type="gramEnd"/>
          </w:p>
        </w:tc>
        <w:tc>
          <w:tcPr>
            <w:tcW w:w="588" w:type="dxa"/>
          </w:tcPr>
          <w:p w14:paraId="0A5CD21F" w14:textId="3531258D" w:rsidR="004006C9" w:rsidRPr="00DE1F47" w:rsidRDefault="0053564A" w:rsidP="00D4608D">
            <w:pPr>
              <w:jc w:val="right"/>
              <w:rPr>
                <w:szCs w:val="24"/>
              </w:rPr>
            </w:pPr>
            <w:r>
              <w:rPr>
                <w:szCs w:val="24"/>
              </w:rPr>
              <w:t>34</w:t>
            </w:r>
          </w:p>
        </w:tc>
      </w:tr>
      <w:tr w:rsidR="004006C9" w:rsidRPr="00DE1F47" w14:paraId="730859F9" w14:textId="77777777" w:rsidTr="004006C9">
        <w:tc>
          <w:tcPr>
            <w:tcW w:w="1260" w:type="dxa"/>
          </w:tcPr>
          <w:p w14:paraId="59857472"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16</w:t>
            </w:r>
            <w:r w:rsidRPr="00DE1F47">
              <w:rPr>
                <w:szCs w:val="24"/>
              </w:rPr>
              <w:t>.</w:t>
            </w:r>
          </w:p>
        </w:tc>
        <w:tc>
          <w:tcPr>
            <w:tcW w:w="6480" w:type="dxa"/>
          </w:tcPr>
          <w:p w14:paraId="6FD120F6" w14:textId="4E1B0481" w:rsidR="004006C9" w:rsidRPr="00D40EAA" w:rsidRDefault="004006C9" w:rsidP="003168C1">
            <w:pPr>
              <w:ind w:left="-92"/>
              <w:rPr>
                <w:szCs w:val="24"/>
              </w:rPr>
            </w:pPr>
            <w:r w:rsidRPr="00AB3CF9">
              <w:rPr>
                <w:szCs w:val="24"/>
              </w:rPr>
              <w:t xml:space="preserve">Parmaktan uygulanan </w:t>
            </w:r>
            <w:proofErr w:type="spellStart"/>
            <w:r w:rsidRPr="00AB3CF9">
              <w:rPr>
                <w:szCs w:val="24"/>
              </w:rPr>
              <w:t>fotopletismografi</w:t>
            </w:r>
            <w:proofErr w:type="spellEnd"/>
            <w:r w:rsidRPr="00AB3CF9">
              <w:rPr>
                <w:szCs w:val="24"/>
              </w:rPr>
              <w:t xml:space="preserve"> metodu ile glikoz ölçümü</w:t>
            </w:r>
            <w:r>
              <w:rPr>
                <w:szCs w:val="24"/>
              </w:rPr>
              <w:t xml:space="preserve"> </w:t>
            </w:r>
          </w:p>
        </w:tc>
        <w:tc>
          <w:tcPr>
            <w:tcW w:w="588" w:type="dxa"/>
          </w:tcPr>
          <w:p w14:paraId="44EA7E9E" w14:textId="397A63F8" w:rsidR="004006C9" w:rsidRPr="00DE1F47" w:rsidRDefault="0053564A" w:rsidP="00D4608D">
            <w:pPr>
              <w:jc w:val="right"/>
              <w:rPr>
                <w:szCs w:val="24"/>
              </w:rPr>
            </w:pPr>
            <w:r>
              <w:rPr>
                <w:szCs w:val="24"/>
              </w:rPr>
              <w:t>35</w:t>
            </w:r>
          </w:p>
        </w:tc>
      </w:tr>
      <w:tr w:rsidR="004006C9" w:rsidRPr="00DE1F47" w14:paraId="461DED3A" w14:textId="77777777" w:rsidTr="004006C9">
        <w:tc>
          <w:tcPr>
            <w:tcW w:w="1260" w:type="dxa"/>
          </w:tcPr>
          <w:p w14:paraId="227098D9"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17</w:t>
            </w:r>
            <w:r w:rsidRPr="00DE1F47">
              <w:rPr>
                <w:szCs w:val="24"/>
              </w:rPr>
              <w:t>.</w:t>
            </w:r>
          </w:p>
        </w:tc>
        <w:tc>
          <w:tcPr>
            <w:tcW w:w="6480" w:type="dxa"/>
          </w:tcPr>
          <w:p w14:paraId="54A48C2E" w14:textId="6F77483B" w:rsidR="004006C9" w:rsidRPr="00D40EAA" w:rsidRDefault="004006C9" w:rsidP="003168C1">
            <w:pPr>
              <w:ind w:left="-92"/>
              <w:rPr>
                <w:szCs w:val="24"/>
              </w:rPr>
            </w:pPr>
            <w:r w:rsidRPr="00AB3CF9">
              <w:rPr>
                <w:szCs w:val="24"/>
              </w:rPr>
              <w:t>Intel firması tarafından üretilen Imote2 kablosuz algılayıcı düğüm</w:t>
            </w:r>
            <w:r>
              <w:rPr>
                <w:szCs w:val="24"/>
              </w:rPr>
              <w:t xml:space="preserve"> </w:t>
            </w:r>
          </w:p>
        </w:tc>
        <w:tc>
          <w:tcPr>
            <w:tcW w:w="588" w:type="dxa"/>
          </w:tcPr>
          <w:p w14:paraId="47A2A843" w14:textId="275A0174" w:rsidR="004006C9" w:rsidRPr="00DE1F47" w:rsidRDefault="0053564A" w:rsidP="00D4608D">
            <w:pPr>
              <w:jc w:val="right"/>
              <w:rPr>
                <w:szCs w:val="24"/>
              </w:rPr>
            </w:pPr>
            <w:r>
              <w:rPr>
                <w:szCs w:val="24"/>
              </w:rPr>
              <w:t>37</w:t>
            </w:r>
          </w:p>
        </w:tc>
      </w:tr>
      <w:tr w:rsidR="004006C9" w:rsidRPr="00DE1F47" w14:paraId="3254696B" w14:textId="77777777" w:rsidTr="004006C9">
        <w:tc>
          <w:tcPr>
            <w:tcW w:w="1260" w:type="dxa"/>
          </w:tcPr>
          <w:p w14:paraId="0522B093"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18</w:t>
            </w:r>
            <w:r w:rsidRPr="00DE1F47">
              <w:rPr>
                <w:szCs w:val="24"/>
              </w:rPr>
              <w:t>.</w:t>
            </w:r>
          </w:p>
        </w:tc>
        <w:tc>
          <w:tcPr>
            <w:tcW w:w="6480" w:type="dxa"/>
          </w:tcPr>
          <w:p w14:paraId="1EDCBD76" w14:textId="62642F1B" w:rsidR="004006C9" w:rsidRPr="00D40EAA" w:rsidRDefault="004006C9" w:rsidP="003168C1">
            <w:pPr>
              <w:ind w:left="-92"/>
              <w:rPr>
                <w:szCs w:val="24"/>
              </w:rPr>
            </w:pPr>
            <w:r w:rsidRPr="00AB3CF9">
              <w:rPr>
                <w:szCs w:val="24"/>
              </w:rPr>
              <w:t>Kamera, mikrofon ve hareket detektörü algılayıcı kartı</w:t>
            </w:r>
            <w:r>
              <w:rPr>
                <w:szCs w:val="24"/>
              </w:rPr>
              <w:t xml:space="preserve"> </w:t>
            </w:r>
            <w:proofErr w:type="gramStart"/>
            <w:r>
              <w:rPr>
                <w:szCs w:val="24"/>
              </w:rPr>
              <w:t>…..........</w:t>
            </w:r>
            <w:r w:rsidR="003168C1">
              <w:rPr>
                <w:szCs w:val="24"/>
              </w:rPr>
              <w:t>..</w:t>
            </w:r>
            <w:r>
              <w:rPr>
                <w:szCs w:val="24"/>
              </w:rPr>
              <w:t>.</w:t>
            </w:r>
            <w:proofErr w:type="gramEnd"/>
          </w:p>
        </w:tc>
        <w:tc>
          <w:tcPr>
            <w:tcW w:w="588" w:type="dxa"/>
          </w:tcPr>
          <w:p w14:paraId="155D2B57" w14:textId="42F6893F" w:rsidR="004006C9" w:rsidRPr="00DE1F47" w:rsidRDefault="0053564A" w:rsidP="00D4608D">
            <w:pPr>
              <w:jc w:val="right"/>
              <w:rPr>
                <w:szCs w:val="24"/>
              </w:rPr>
            </w:pPr>
            <w:r>
              <w:rPr>
                <w:szCs w:val="24"/>
              </w:rPr>
              <w:t>37</w:t>
            </w:r>
          </w:p>
        </w:tc>
      </w:tr>
      <w:tr w:rsidR="004006C9" w:rsidRPr="00DE1F47" w14:paraId="49388E78" w14:textId="77777777" w:rsidTr="004006C9">
        <w:tc>
          <w:tcPr>
            <w:tcW w:w="1260" w:type="dxa"/>
          </w:tcPr>
          <w:p w14:paraId="6B5D0C47"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19</w:t>
            </w:r>
            <w:r w:rsidRPr="00DE1F47">
              <w:rPr>
                <w:szCs w:val="24"/>
              </w:rPr>
              <w:t>.</w:t>
            </w:r>
          </w:p>
        </w:tc>
        <w:tc>
          <w:tcPr>
            <w:tcW w:w="6480" w:type="dxa"/>
          </w:tcPr>
          <w:p w14:paraId="6BACFAE6" w14:textId="576F9A17" w:rsidR="004006C9" w:rsidRPr="00D40EAA" w:rsidRDefault="004006C9" w:rsidP="003168C1">
            <w:pPr>
              <w:ind w:left="-92"/>
              <w:rPr>
                <w:szCs w:val="24"/>
              </w:rPr>
            </w:pPr>
            <w:r w:rsidRPr="00AB3CF9">
              <w:rPr>
                <w:szCs w:val="24"/>
              </w:rPr>
              <w:t>Eyleyici özellikli bir kablosuz algılayıcı düğümün genel mimarisi</w:t>
            </w:r>
            <w:r>
              <w:rPr>
                <w:szCs w:val="24"/>
              </w:rPr>
              <w:t xml:space="preserve"> </w:t>
            </w:r>
          </w:p>
        </w:tc>
        <w:tc>
          <w:tcPr>
            <w:tcW w:w="588" w:type="dxa"/>
          </w:tcPr>
          <w:p w14:paraId="6622342D" w14:textId="06FC0205" w:rsidR="004006C9" w:rsidRPr="00DE1F47" w:rsidRDefault="0053564A" w:rsidP="00D4608D">
            <w:pPr>
              <w:jc w:val="right"/>
              <w:rPr>
                <w:szCs w:val="24"/>
              </w:rPr>
            </w:pPr>
            <w:r>
              <w:rPr>
                <w:szCs w:val="24"/>
              </w:rPr>
              <w:t>39</w:t>
            </w:r>
          </w:p>
        </w:tc>
      </w:tr>
      <w:tr w:rsidR="004006C9" w:rsidRPr="00DE1F47" w14:paraId="10B647EC" w14:textId="77777777" w:rsidTr="004006C9">
        <w:tc>
          <w:tcPr>
            <w:tcW w:w="1260" w:type="dxa"/>
          </w:tcPr>
          <w:p w14:paraId="19BE6F8E" w14:textId="77777777" w:rsidR="004006C9" w:rsidRPr="00DE1F47" w:rsidRDefault="004006C9" w:rsidP="00D4608D">
            <w:pPr>
              <w:rPr>
                <w:szCs w:val="24"/>
              </w:rPr>
            </w:pPr>
            <w:r w:rsidRPr="00DE1F47">
              <w:rPr>
                <w:szCs w:val="24"/>
              </w:rPr>
              <w:lastRenderedPageBreak/>
              <w:t xml:space="preserve">Şekil </w:t>
            </w:r>
            <w:r>
              <w:rPr>
                <w:szCs w:val="24"/>
              </w:rPr>
              <w:t>2</w:t>
            </w:r>
            <w:r w:rsidRPr="00DE1F47">
              <w:rPr>
                <w:szCs w:val="24"/>
              </w:rPr>
              <w:t>.</w:t>
            </w:r>
            <w:r>
              <w:rPr>
                <w:szCs w:val="24"/>
              </w:rPr>
              <w:t>20</w:t>
            </w:r>
            <w:r w:rsidRPr="00DE1F47">
              <w:rPr>
                <w:szCs w:val="24"/>
              </w:rPr>
              <w:t>.</w:t>
            </w:r>
          </w:p>
        </w:tc>
        <w:tc>
          <w:tcPr>
            <w:tcW w:w="6480" w:type="dxa"/>
          </w:tcPr>
          <w:p w14:paraId="39CA6BE2" w14:textId="77777777" w:rsidR="004006C9" w:rsidRPr="00D40EAA" w:rsidRDefault="004006C9" w:rsidP="003168C1">
            <w:pPr>
              <w:ind w:left="-92"/>
              <w:rPr>
                <w:szCs w:val="24"/>
              </w:rPr>
            </w:pPr>
            <w:r w:rsidRPr="00AB3CF9">
              <w:rPr>
                <w:szCs w:val="24"/>
              </w:rPr>
              <w:t>Düz KVAA mimarisi</w:t>
            </w:r>
            <w:r>
              <w:rPr>
                <w:szCs w:val="24"/>
              </w:rPr>
              <w:t xml:space="preserve"> </w:t>
            </w:r>
            <w:proofErr w:type="gramStart"/>
            <w:r>
              <w:rPr>
                <w:szCs w:val="24"/>
              </w:rPr>
              <w:t>……………………………………………</w:t>
            </w:r>
            <w:proofErr w:type="gramEnd"/>
          </w:p>
        </w:tc>
        <w:tc>
          <w:tcPr>
            <w:tcW w:w="588" w:type="dxa"/>
          </w:tcPr>
          <w:p w14:paraId="25999A04" w14:textId="0CE61BEA" w:rsidR="004006C9" w:rsidRPr="00DE1F47" w:rsidRDefault="0053564A" w:rsidP="00D4608D">
            <w:pPr>
              <w:jc w:val="right"/>
              <w:rPr>
                <w:szCs w:val="24"/>
              </w:rPr>
            </w:pPr>
            <w:r>
              <w:rPr>
                <w:szCs w:val="24"/>
              </w:rPr>
              <w:t>43</w:t>
            </w:r>
          </w:p>
        </w:tc>
      </w:tr>
      <w:tr w:rsidR="004006C9" w:rsidRPr="00DE1F47" w14:paraId="58946548" w14:textId="77777777" w:rsidTr="004006C9">
        <w:tc>
          <w:tcPr>
            <w:tcW w:w="1260" w:type="dxa"/>
          </w:tcPr>
          <w:p w14:paraId="3BF1F29D"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21</w:t>
            </w:r>
            <w:r w:rsidRPr="00DE1F47">
              <w:rPr>
                <w:szCs w:val="24"/>
              </w:rPr>
              <w:t>.</w:t>
            </w:r>
          </w:p>
        </w:tc>
        <w:tc>
          <w:tcPr>
            <w:tcW w:w="6480" w:type="dxa"/>
          </w:tcPr>
          <w:p w14:paraId="4BF54E9F" w14:textId="77777777" w:rsidR="004006C9" w:rsidRPr="00D40EAA" w:rsidRDefault="004006C9" w:rsidP="003168C1">
            <w:pPr>
              <w:ind w:left="-92"/>
              <w:rPr>
                <w:szCs w:val="24"/>
              </w:rPr>
            </w:pPr>
            <w:r w:rsidRPr="00AB3CF9">
              <w:rPr>
                <w:szCs w:val="24"/>
              </w:rPr>
              <w:t>Üç katmanlı KVAA mimarisi</w:t>
            </w:r>
            <w:r>
              <w:rPr>
                <w:szCs w:val="24"/>
              </w:rPr>
              <w:t xml:space="preserve"> </w:t>
            </w:r>
            <w:proofErr w:type="gramStart"/>
            <w:r>
              <w:rPr>
                <w:szCs w:val="24"/>
              </w:rPr>
              <w:t>…………………………………...</w:t>
            </w:r>
            <w:proofErr w:type="gramEnd"/>
          </w:p>
        </w:tc>
        <w:tc>
          <w:tcPr>
            <w:tcW w:w="588" w:type="dxa"/>
          </w:tcPr>
          <w:p w14:paraId="1CD5FE95" w14:textId="72C985EB" w:rsidR="004006C9" w:rsidRPr="00DE1F47" w:rsidRDefault="0053564A" w:rsidP="00D4608D">
            <w:pPr>
              <w:jc w:val="right"/>
              <w:rPr>
                <w:szCs w:val="24"/>
              </w:rPr>
            </w:pPr>
            <w:r>
              <w:rPr>
                <w:szCs w:val="24"/>
              </w:rPr>
              <w:t>44</w:t>
            </w:r>
          </w:p>
        </w:tc>
      </w:tr>
      <w:tr w:rsidR="004006C9" w:rsidRPr="00DE1F47" w14:paraId="540ADFD8" w14:textId="77777777" w:rsidTr="004006C9">
        <w:tc>
          <w:tcPr>
            <w:tcW w:w="1260" w:type="dxa"/>
          </w:tcPr>
          <w:p w14:paraId="4FFE5C1D"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22</w:t>
            </w:r>
            <w:r w:rsidRPr="00DE1F47">
              <w:rPr>
                <w:szCs w:val="24"/>
              </w:rPr>
              <w:t>.</w:t>
            </w:r>
          </w:p>
        </w:tc>
        <w:tc>
          <w:tcPr>
            <w:tcW w:w="6480" w:type="dxa"/>
          </w:tcPr>
          <w:p w14:paraId="6C20A005" w14:textId="77777777" w:rsidR="004006C9" w:rsidRPr="00D40EAA" w:rsidRDefault="004006C9" w:rsidP="003168C1">
            <w:pPr>
              <w:ind w:left="-92"/>
              <w:rPr>
                <w:szCs w:val="24"/>
              </w:rPr>
            </w:pPr>
            <w:r w:rsidRPr="00AB3CF9">
              <w:rPr>
                <w:szCs w:val="24"/>
              </w:rPr>
              <w:t>Sadeleştirilmiş OSI referans modeli [75]</w:t>
            </w:r>
            <w:r>
              <w:rPr>
                <w:szCs w:val="24"/>
              </w:rPr>
              <w:t xml:space="preserve"> </w:t>
            </w:r>
            <w:proofErr w:type="gramStart"/>
            <w:r>
              <w:rPr>
                <w:szCs w:val="24"/>
              </w:rPr>
              <w:t>………………………..</w:t>
            </w:r>
            <w:proofErr w:type="gramEnd"/>
          </w:p>
        </w:tc>
        <w:tc>
          <w:tcPr>
            <w:tcW w:w="588" w:type="dxa"/>
          </w:tcPr>
          <w:p w14:paraId="3AA7D7B4" w14:textId="38238521" w:rsidR="004006C9" w:rsidRPr="00DE1F47" w:rsidRDefault="0053564A" w:rsidP="00D4608D">
            <w:pPr>
              <w:jc w:val="right"/>
              <w:rPr>
                <w:szCs w:val="24"/>
              </w:rPr>
            </w:pPr>
            <w:r>
              <w:rPr>
                <w:szCs w:val="24"/>
              </w:rPr>
              <w:t>47</w:t>
            </w:r>
          </w:p>
        </w:tc>
      </w:tr>
      <w:tr w:rsidR="004006C9" w:rsidRPr="00DE1F47" w14:paraId="17590305" w14:textId="77777777" w:rsidTr="004006C9">
        <w:tc>
          <w:tcPr>
            <w:tcW w:w="1260" w:type="dxa"/>
          </w:tcPr>
          <w:p w14:paraId="403A37F0" w14:textId="77777777" w:rsidR="004006C9" w:rsidRPr="00DE1F47" w:rsidRDefault="004006C9" w:rsidP="00D4608D">
            <w:pPr>
              <w:rPr>
                <w:szCs w:val="24"/>
              </w:rPr>
            </w:pPr>
            <w:r w:rsidRPr="00DE1F47">
              <w:rPr>
                <w:szCs w:val="24"/>
              </w:rPr>
              <w:t xml:space="preserve">Şekil </w:t>
            </w:r>
            <w:r>
              <w:rPr>
                <w:szCs w:val="24"/>
              </w:rPr>
              <w:t>2</w:t>
            </w:r>
            <w:r w:rsidRPr="00DE1F47">
              <w:rPr>
                <w:szCs w:val="24"/>
              </w:rPr>
              <w:t>.</w:t>
            </w:r>
            <w:r>
              <w:rPr>
                <w:szCs w:val="24"/>
              </w:rPr>
              <w:t>23</w:t>
            </w:r>
            <w:r w:rsidRPr="00DE1F47">
              <w:rPr>
                <w:szCs w:val="24"/>
              </w:rPr>
              <w:t>.</w:t>
            </w:r>
          </w:p>
        </w:tc>
        <w:tc>
          <w:tcPr>
            <w:tcW w:w="6480" w:type="dxa"/>
          </w:tcPr>
          <w:p w14:paraId="1480BD32" w14:textId="77777777" w:rsidR="004006C9" w:rsidRPr="00D40EAA" w:rsidRDefault="004006C9" w:rsidP="003168C1">
            <w:pPr>
              <w:ind w:left="-92"/>
              <w:rPr>
                <w:szCs w:val="24"/>
              </w:rPr>
            </w:pPr>
            <w:r w:rsidRPr="00AE5623">
              <w:rPr>
                <w:szCs w:val="24"/>
              </w:rPr>
              <w:t>ZigBee ağ topolojileri</w:t>
            </w:r>
            <w:r>
              <w:rPr>
                <w:szCs w:val="24"/>
              </w:rPr>
              <w:t xml:space="preserve"> </w:t>
            </w:r>
            <w:proofErr w:type="gramStart"/>
            <w:r>
              <w:rPr>
                <w:szCs w:val="24"/>
              </w:rPr>
              <w:t>……………………………………………</w:t>
            </w:r>
            <w:proofErr w:type="gramEnd"/>
          </w:p>
        </w:tc>
        <w:tc>
          <w:tcPr>
            <w:tcW w:w="588" w:type="dxa"/>
          </w:tcPr>
          <w:p w14:paraId="29E6D3D3" w14:textId="45B70719" w:rsidR="004006C9" w:rsidRPr="00DE1F47" w:rsidRDefault="0053564A" w:rsidP="00D4608D">
            <w:pPr>
              <w:jc w:val="right"/>
              <w:rPr>
                <w:szCs w:val="24"/>
              </w:rPr>
            </w:pPr>
            <w:r>
              <w:rPr>
                <w:szCs w:val="24"/>
              </w:rPr>
              <w:t>53</w:t>
            </w:r>
          </w:p>
        </w:tc>
      </w:tr>
      <w:tr w:rsidR="004006C9" w:rsidRPr="00DE1F47" w14:paraId="33C30659" w14:textId="77777777" w:rsidTr="004006C9">
        <w:tc>
          <w:tcPr>
            <w:tcW w:w="1260" w:type="dxa"/>
          </w:tcPr>
          <w:p w14:paraId="4CD5A797" w14:textId="77777777" w:rsidR="004006C9" w:rsidRPr="00DE1F47" w:rsidRDefault="004006C9" w:rsidP="00D4608D">
            <w:pPr>
              <w:rPr>
                <w:szCs w:val="24"/>
              </w:rPr>
            </w:pPr>
            <w:r w:rsidRPr="00DE1F47">
              <w:rPr>
                <w:szCs w:val="24"/>
              </w:rPr>
              <w:t xml:space="preserve">Şekil </w:t>
            </w:r>
            <w:proofErr w:type="gramStart"/>
            <w:r>
              <w:rPr>
                <w:szCs w:val="24"/>
              </w:rPr>
              <w:t>3</w:t>
            </w:r>
            <w:r w:rsidRPr="00DE1F47">
              <w:rPr>
                <w:szCs w:val="24"/>
              </w:rPr>
              <w:t>.</w:t>
            </w:r>
            <w:r>
              <w:rPr>
                <w:szCs w:val="24"/>
              </w:rPr>
              <w:t>1</w:t>
            </w:r>
            <w:proofErr w:type="gramEnd"/>
            <w:r w:rsidRPr="00DE1F47">
              <w:rPr>
                <w:szCs w:val="24"/>
              </w:rPr>
              <w:t>.</w:t>
            </w:r>
          </w:p>
        </w:tc>
        <w:tc>
          <w:tcPr>
            <w:tcW w:w="6480" w:type="dxa"/>
          </w:tcPr>
          <w:p w14:paraId="3B8B1E5A" w14:textId="77777777" w:rsidR="004006C9" w:rsidRPr="00D40EAA" w:rsidRDefault="004006C9" w:rsidP="003168C1">
            <w:pPr>
              <w:ind w:left="-92"/>
              <w:rPr>
                <w:szCs w:val="24"/>
              </w:rPr>
            </w:pPr>
            <w:r w:rsidRPr="00C27A5E">
              <w:rPr>
                <w:szCs w:val="24"/>
              </w:rPr>
              <w:t>Dört düğümün birbirleri arasında atlamalı ve doğrudan kayıpsız haberleşme ihtimalleri</w:t>
            </w:r>
            <w:r>
              <w:rPr>
                <w:szCs w:val="24"/>
              </w:rPr>
              <w:t xml:space="preserve"> </w:t>
            </w:r>
            <w:proofErr w:type="gramStart"/>
            <w:r>
              <w:rPr>
                <w:szCs w:val="24"/>
              </w:rPr>
              <w:t>…………………………………………...</w:t>
            </w:r>
            <w:proofErr w:type="gramEnd"/>
          </w:p>
        </w:tc>
        <w:tc>
          <w:tcPr>
            <w:tcW w:w="588" w:type="dxa"/>
          </w:tcPr>
          <w:p w14:paraId="3FB438FD" w14:textId="77777777" w:rsidR="00D4608D" w:rsidRDefault="00D4608D" w:rsidP="00D4608D">
            <w:pPr>
              <w:jc w:val="right"/>
              <w:rPr>
                <w:szCs w:val="24"/>
              </w:rPr>
            </w:pPr>
          </w:p>
          <w:p w14:paraId="63183C02" w14:textId="19982832" w:rsidR="004006C9" w:rsidRPr="00DE1F47" w:rsidRDefault="0053564A" w:rsidP="00D4608D">
            <w:pPr>
              <w:jc w:val="right"/>
              <w:rPr>
                <w:szCs w:val="24"/>
              </w:rPr>
            </w:pPr>
            <w:r>
              <w:rPr>
                <w:szCs w:val="24"/>
              </w:rPr>
              <w:t>59</w:t>
            </w:r>
          </w:p>
        </w:tc>
      </w:tr>
      <w:tr w:rsidR="004006C9" w:rsidRPr="00DE1F47" w14:paraId="5A92C77E" w14:textId="77777777" w:rsidTr="004006C9">
        <w:tc>
          <w:tcPr>
            <w:tcW w:w="1260" w:type="dxa"/>
          </w:tcPr>
          <w:p w14:paraId="5BD75434" w14:textId="77777777" w:rsidR="004006C9" w:rsidRPr="00DE1F47" w:rsidRDefault="004006C9" w:rsidP="00D4608D">
            <w:pPr>
              <w:rPr>
                <w:szCs w:val="24"/>
              </w:rPr>
            </w:pPr>
            <w:r w:rsidRPr="00DE1F47">
              <w:rPr>
                <w:szCs w:val="24"/>
              </w:rPr>
              <w:t xml:space="preserve">Şekil </w:t>
            </w:r>
            <w:proofErr w:type="gramStart"/>
            <w:r>
              <w:rPr>
                <w:szCs w:val="24"/>
              </w:rPr>
              <w:t>3</w:t>
            </w:r>
            <w:r w:rsidRPr="00DE1F47">
              <w:rPr>
                <w:szCs w:val="24"/>
              </w:rPr>
              <w:t>.</w:t>
            </w:r>
            <w:r>
              <w:rPr>
                <w:szCs w:val="24"/>
              </w:rPr>
              <w:t>2</w:t>
            </w:r>
            <w:proofErr w:type="gramEnd"/>
            <w:r w:rsidRPr="00DE1F47">
              <w:rPr>
                <w:szCs w:val="24"/>
              </w:rPr>
              <w:t>.</w:t>
            </w:r>
          </w:p>
        </w:tc>
        <w:tc>
          <w:tcPr>
            <w:tcW w:w="6480" w:type="dxa"/>
          </w:tcPr>
          <w:p w14:paraId="6EC640DB" w14:textId="77777777" w:rsidR="004006C9" w:rsidRPr="00D40EAA" w:rsidRDefault="004006C9" w:rsidP="003168C1">
            <w:pPr>
              <w:ind w:left="-92"/>
              <w:rPr>
                <w:szCs w:val="24"/>
              </w:rPr>
            </w:pPr>
            <w:proofErr w:type="spellStart"/>
            <w:r w:rsidRPr="00C27A5E">
              <w:rPr>
                <w:szCs w:val="24"/>
              </w:rPr>
              <w:t>Piezoelektrikle</w:t>
            </w:r>
            <w:proofErr w:type="spellEnd"/>
            <w:r w:rsidRPr="00C27A5E">
              <w:rPr>
                <w:szCs w:val="24"/>
              </w:rPr>
              <w:t xml:space="preserve"> çalışan RFID ayakkabılar</w:t>
            </w:r>
            <w:r>
              <w:rPr>
                <w:szCs w:val="24"/>
              </w:rPr>
              <w:t xml:space="preserve"> </w:t>
            </w:r>
            <w:proofErr w:type="gramStart"/>
            <w:r>
              <w:rPr>
                <w:szCs w:val="24"/>
              </w:rPr>
              <w:t>……………………….</w:t>
            </w:r>
            <w:proofErr w:type="gramEnd"/>
          </w:p>
        </w:tc>
        <w:tc>
          <w:tcPr>
            <w:tcW w:w="588" w:type="dxa"/>
          </w:tcPr>
          <w:p w14:paraId="46B2F5F6" w14:textId="7D4ABF08" w:rsidR="004006C9" w:rsidRPr="00DE1F47" w:rsidRDefault="0053564A" w:rsidP="00D4608D">
            <w:pPr>
              <w:jc w:val="right"/>
              <w:rPr>
                <w:szCs w:val="24"/>
              </w:rPr>
            </w:pPr>
            <w:r>
              <w:rPr>
                <w:szCs w:val="24"/>
              </w:rPr>
              <w:t>63</w:t>
            </w:r>
          </w:p>
        </w:tc>
      </w:tr>
      <w:tr w:rsidR="004006C9" w:rsidRPr="00DE1F47" w14:paraId="7B85A43D" w14:textId="77777777" w:rsidTr="004006C9">
        <w:tc>
          <w:tcPr>
            <w:tcW w:w="1260" w:type="dxa"/>
          </w:tcPr>
          <w:p w14:paraId="4BFC008B" w14:textId="77777777" w:rsidR="004006C9" w:rsidRPr="00DE1F47" w:rsidRDefault="004006C9" w:rsidP="00D4608D">
            <w:pPr>
              <w:rPr>
                <w:szCs w:val="24"/>
              </w:rPr>
            </w:pPr>
            <w:r w:rsidRPr="00DE1F47">
              <w:rPr>
                <w:szCs w:val="24"/>
              </w:rPr>
              <w:t xml:space="preserve">Şekil </w:t>
            </w:r>
            <w:proofErr w:type="gramStart"/>
            <w:r>
              <w:rPr>
                <w:szCs w:val="24"/>
              </w:rPr>
              <w:t>3</w:t>
            </w:r>
            <w:r w:rsidRPr="00DE1F47">
              <w:rPr>
                <w:szCs w:val="24"/>
              </w:rPr>
              <w:t>.</w:t>
            </w:r>
            <w:r>
              <w:rPr>
                <w:szCs w:val="24"/>
              </w:rPr>
              <w:t>3</w:t>
            </w:r>
            <w:proofErr w:type="gramEnd"/>
            <w:r w:rsidRPr="00DE1F47">
              <w:rPr>
                <w:szCs w:val="24"/>
              </w:rPr>
              <w:t>.</w:t>
            </w:r>
          </w:p>
        </w:tc>
        <w:tc>
          <w:tcPr>
            <w:tcW w:w="6480" w:type="dxa"/>
          </w:tcPr>
          <w:p w14:paraId="1DADB12F" w14:textId="77777777" w:rsidR="004006C9" w:rsidRPr="00D40EAA" w:rsidRDefault="004006C9" w:rsidP="003168C1">
            <w:pPr>
              <w:ind w:left="-92"/>
              <w:rPr>
                <w:szCs w:val="24"/>
              </w:rPr>
            </w:pPr>
            <w:r w:rsidRPr="00C27A5E">
              <w:rPr>
                <w:szCs w:val="24"/>
              </w:rPr>
              <w:t>Düşük güçte dinleme mekanizması</w:t>
            </w:r>
            <w:r>
              <w:rPr>
                <w:szCs w:val="24"/>
              </w:rPr>
              <w:t xml:space="preserve"> </w:t>
            </w:r>
            <w:proofErr w:type="gramStart"/>
            <w:r>
              <w:rPr>
                <w:szCs w:val="24"/>
              </w:rPr>
              <w:t>……………………………...</w:t>
            </w:r>
            <w:proofErr w:type="gramEnd"/>
          </w:p>
        </w:tc>
        <w:tc>
          <w:tcPr>
            <w:tcW w:w="588" w:type="dxa"/>
          </w:tcPr>
          <w:p w14:paraId="2B732600" w14:textId="378F90F0" w:rsidR="004006C9" w:rsidRPr="00DE1F47" w:rsidRDefault="0053564A" w:rsidP="00D4608D">
            <w:pPr>
              <w:jc w:val="right"/>
              <w:rPr>
                <w:szCs w:val="24"/>
              </w:rPr>
            </w:pPr>
            <w:r>
              <w:rPr>
                <w:szCs w:val="24"/>
              </w:rPr>
              <w:t>65</w:t>
            </w:r>
          </w:p>
        </w:tc>
      </w:tr>
      <w:tr w:rsidR="004006C9" w:rsidRPr="00DE1F47" w14:paraId="6BBE484B" w14:textId="77777777" w:rsidTr="004006C9">
        <w:tc>
          <w:tcPr>
            <w:tcW w:w="1260" w:type="dxa"/>
          </w:tcPr>
          <w:p w14:paraId="50FABAFC"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1</w:t>
            </w:r>
            <w:proofErr w:type="gramEnd"/>
            <w:r w:rsidRPr="00DE1F47">
              <w:rPr>
                <w:szCs w:val="24"/>
              </w:rPr>
              <w:t>.</w:t>
            </w:r>
          </w:p>
        </w:tc>
        <w:tc>
          <w:tcPr>
            <w:tcW w:w="6480" w:type="dxa"/>
          </w:tcPr>
          <w:p w14:paraId="3DE43515" w14:textId="77777777" w:rsidR="004006C9" w:rsidRPr="00D40EAA" w:rsidRDefault="004006C9" w:rsidP="003168C1">
            <w:pPr>
              <w:ind w:left="-92"/>
              <w:rPr>
                <w:szCs w:val="24"/>
              </w:rPr>
            </w:pPr>
            <w:r w:rsidRPr="00C27A5E">
              <w:rPr>
                <w:szCs w:val="24"/>
              </w:rPr>
              <w:t>S-MAC protokolü mesajlaşma senaryosu</w:t>
            </w:r>
            <w:r>
              <w:rPr>
                <w:szCs w:val="24"/>
              </w:rPr>
              <w:t xml:space="preserve"> </w:t>
            </w:r>
            <w:proofErr w:type="gramStart"/>
            <w:r>
              <w:rPr>
                <w:szCs w:val="24"/>
              </w:rPr>
              <w:t>……………………….</w:t>
            </w:r>
            <w:proofErr w:type="gramEnd"/>
          </w:p>
        </w:tc>
        <w:tc>
          <w:tcPr>
            <w:tcW w:w="588" w:type="dxa"/>
          </w:tcPr>
          <w:p w14:paraId="76D530CE" w14:textId="19B82AEB" w:rsidR="004006C9" w:rsidRPr="00DE1F47" w:rsidRDefault="0053564A" w:rsidP="00D4608D">
            <w:pPr>
              <w:jc w:val="right"/>
              <w:rPr>
                <w:szCs w:val="24"/>
              </w:rPr>
            </w:pPr>
            <w:r>
              <w:rPr>
                <w:szCs w:val="24"/>
              </w:rPr>
              <w:t>69</w:t>
            </w:r>
          </w:p>
        </w:tc>
      </w:tr>
      <w:tr w:rsidR="004006C9" w:rsidRPr="00DE1F47" w14:paraId="1BC9BE9E" w14:textId="77777777" w:rsidTr="004006C9">
        <w:tc>
          <w:tcPr>
            <w:tcW w:w="1260" w:type="dxa"/>
          </w:tcPr>
          <w:p w14:paraId="7DE85004"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2</w:t>
            </w:r>
            <w:proofErr w:type="gramEnd"/>
            <w:r w:rsidRPr="00DE1F47">
              <w:rPr>
                <w:szCs w:val="24"/>
              </w:rPr>
              <w:t>.</w:t>
            </w:r>
          </w:p>
        </w:tc>
        <w:tc>
          <w:tcPr>
            <w:tcW w:w="6480" w:type="dxa"/>
          </w:tcPr>
          <w:p w14:paraId="5452A383" w14:textId="77777777" w:rsidR="004006C9" w:rsidRPr="00D40EAA" w:rsidRDefault="004006C9" w:rsidP="003168C1">
            <w:pPr>
              <w:ind w:left="-92"/>
              <w:rPr>
                <w:szCs w:val="24"/>
              </w:rPr>
            </w:pPr>
            <w:r w:rsidRPr="00C27A5E">
              <w:rPr>
                <w:szCs w:val="24"/>
              </w:rPr>
              <w:t>LEACH protokolü topolojisi</w:t>
            </w:r>
            <w:r>
              <w:rPr>
                <w:szCs w:val="24"/>
              </w:rPr>
              <w:t xml:space="preserve"> </w:t>
            </w:r>
            <w:proofErr w:type="gramStart"/>
            <w:r>
              <w:rPr>
                <w:szCs w:val="24"/>
              </w:rPr>
              <w:t>…………………………………….</w:t>
            </w:r>
            <w:proofErr w:type="gramEnd"/>
          </w:p>
        </w:tc>
        <w:tc>
          <w:tcPr>
            <w:tcW w:w="588" w:type="dxa"/>
          </w:tcPr>
          <w:p w14:paraId="0157AE63" w14:textId="49534A25" w:rsidR="004006C9" w:rsidRPr="00DE1F47" w:rsidRDefault="0053564A" w:rsidP="00D4608D">
            <w:pPr>
              <w:jc w:val="right"/>
              <w:rPr>
                <w:szCs w:val="24"/>
              </w:rPr>
            </w:pPr>
            <w:r>
              <w:rPr>
                <w:szCs w:val="24"/>
              </w:rPr>
              <w:t>72</w:t>
            </w:r>
          </w:p>
        </w:tc>
      </w:tr>
      <w:tr w:rsidR="004006C9" w:rsidRPr="00DE1F47" w14:paraId="10FF4E26" w14:textId="77777777" w:rsidTr="004006C9">
        <w:tc>
          <w:tcPr>
            <w:tcW w:w="1260" w:type="dxa"/>
          </w:tcPr>
          <w:p w14:paraId="25A28526"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3</w:t>
            </w:r>
            <w:proofErr w:type="gramEnd"/>
            <w:r w:rsidRPr="00DE1F47">
              <w:rPr>
                <w:szCs w:val="24"/>
              </w:rPr>
              <w:t>.</w:t>
            </w:r>
          </w:p>
        </w:tc>
        <w:tc>
          <w:tcPr>
            <w:tcW w:w="6480" w:type="dxa"/>
          </w:tcPr>
          <w:p w14:paraId="66DAC84C" w14:textId="77777777" w:rsidR="004006C9" w:rsidRPr="00D40EAA" w:rsidRDefault="004006C9" w:rsidP="003168C1">
            <w:pPr>
              <w:ind w:left="-92"/>
              <w:rPr>
                <w:szCs w:val="24"/>
              </w:rPr>
            </w:pPr>
            <w:r w:rsidRPr="00CD122F">
              <w:rPr>
                <w:szCs w:val="24"/>
              </w:rPr>
              <w:t>IEEE 802.15.4 protokolü çerçeve yapısı</w:t>
            </w:r>
            <w:r>
              <w:rPr>
                <w:szCs w:val="24"/>
              </w:rPr>
              <w:t xml:space="preserve"> </w:t>
            </w:r>
            <w:proofErr w:type="gramStart"/>
            <w:r>
              <w:rPr>
                <w:szCs w:val="24"/>
              </w:rPr>
              <w:t>………………………...</w:t>
            </w:r>
            <w:proofErr w:type="gramEnd"/>
          </w:p>
        </w:tc>
        <w:tc>
          <w:tcPr>
            <w:tcW w:w="588" w:type="dxa"/>
          </w:tcPr>
          <w:p w14:paraId="72430AB9" w14:textId="1B503FF1" w:rsidR="004006C9" w:rsidRPr="00DE1F47" w:rsidRDefault="0053564A" w:rsidP="00D4608D">
            <w:pPr>
              <w:jc w:val="right"/>
              <w:rPr>
                <w:szCs w:val="24"/>
              </w:rPr>
            </w:pPr>
            <w:r>
              <w:rPr>
                <w:szCs w:val="24"/>
              </w:rPr>
              <w:t>73</w:t>
            </w:r>
          </w:p>
        </w:tc>
      </w:tr>
      <w:tr w:rsidR="004006C9" w:rsidRPr="00DE1F47" w14:paraId="2998E684" w14:textId="77777777" w:rsidTr="004006C9">
        <w:tc>
          <w:tcPr>
            <w:tcW w:w="1260" w:type="dxa"/>
          </w:tcPr>
          <w:p w14:paraId="2D65D3DC"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4</w:t>
            </w:r>
            <w:proofErr w:type="gramEnd"/>
            <w:r w:rsidRPr="00DE1F47">
              <w:rPr>
                <w:szCs w:val="24"/>
              </w:rPr>
              <w:t>.</w:t>
            </w:r>
          </w:p>
        </w:tc>
        <w:tc>
          <w:tcPr>
            <w:tcW w:w="6480" w:type="dxa"/>
          </w:tcPr>
          <w:p w14:paraId="367D6069" w14:textId="77777777" w:rsidR="004006C9" w:rsidRPr="00D40EAA" w:rsidRDefault="004006C9" w:rsidP="003168C1">
            <w:pPr>
              <w:ind w:left="-92"/>
              <w:rPr>
                <w:szCs w:val="24"/>
              </w:rPr>
            </w:pPr>
            <w:r w:rsidRPr="00CD122F">
              <w:rPr>
                <w:szCs w:val="24"/>
              </w:rPr>
              <w:t>WiseMAC protokolünün çalışma yapısı</w:t>
            </w:r>
            <w:r>
              <w:rPr>
                <w:szCs w:val="24"/>
              </w:rPr>
              <w:t xml:space="preserve"> </w:t>
            </w:r>
            <w:proofErr w:type="gramStart"/>
            <w:r>
              <w:rPr>
                <w:szCs w:val="24"/>
              </w:rPr>
              <w:t>………………………...</w:t>
            </w:r>
            <w:proofErr w:type="gramEnd"/>
          </w:p>
        </w:tc>
        <w:tc>
          <w:tcPr>
            <w:tcW w:w="588" w:type="dxa"/>
          </w:tcPr>
          <w:p w14:paraId="02E86C8C" w14:textId="70B1B380" w:rsidR="004006C9" w:rsidRPr="00DE1F47" w:rsidRDefault="0053564A" w:rsidP="00D4608D">
            <w:pPr>
              <w:jc w:val="right"/>
              <w:rPr>
                <w:szCs w:val="24"/>
              </w:rPr>
            </w:pPr>
            <w:r>
              <w:rPr>
                <w:szCs w:val="24"/>
              </w:rPr>
              <w:t>75</w:t>
            </w:r>
          </w:p>
        </w:tc>
      </w:tr>
      <w:tr w:rsidR="004006C9" w:rsidRPr="00DE1F47" w14:paraId="0E9A4D87" w14:textId="77777777" w:rsidTr="004006C9">
        <w:tc>
          <w:tcPr>
            <w:tcW w:w="1260" w:type="dxa"/>
          </w:tcPr>
          <w:p w14:paraId="69D01D82"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5</w:t>
            </w:r>
            <w:proofErr w:type="gramEnd"/>
            <w:r w:rsidRPr="00DE1F47">
              <w:rPr>
                <w:szCs w:val="24"/>
              </w:rPr>
              <w:t>.</w:t>
            </w:r>
          </w:p>
        </w:tc>
        <w:tc>
          <w:tcPr>
            <w:tcW w:w="6480" w:type="dxa"/>
          </w:tcPr>
          <w:p w14:paraId="700906F9" w14:textId="77777777" w:rsidR="004006C9" w:rsidRPr="00D40EAA" w:rsidRDefault="004006C9" w:rsidP="003168C1">
            <w:pPr>
              <w:ind w:left="-92"/>
              <w:rPr>
                <w:szCs w:val="24"/>
              </w:rPr>
            </w:pPr>
            <w:proofErr w:type="spellStart"/>
            <w:r w:rsidRPr="00CD122F">
              <w:rPr>
                <w:szCs w:val="24"/>
              </w:rPr>
              <w:t>BodyMAC</w:t>
            </w:r>
            <w:proofErr w:type="spellEnd"/>
            <w:r w:rsidRPr="00CD122F">
              <w:rPr>
                <w:szCs w:val="24"/>
              </w:rPr>
              <w:t xml:space="preserve"> protokolü çerçeve yapısı</w:t>
            </w:r>
            <w:r>
              <w:rPr>
                <w:szCs w:val="24"/>
              </w:rPr>
              <w:t xml:space="preserve"> </w:t>
            </w:r>
            <w:proofErr w:type="gramStart"/>
            <w:r>
              <w:rPr>
                <w:szCs w:val="24"/>
              </w:rPr>
              <w:t>…………………………….</w:t>
            </w:r>
            <w:proofErr w:type="gramEnd"/>
          </w:p>
        </w:tc>
        <w:tc>
          <w:tcPr>
            <w:tcW w:w="588" w:type="dxa"/>
          </w:tcPr>
          <w:p w14:paraId="255D7D3D" w14:textId="6C40231E" w:rsidR="004006C9" w:rsidRPr="00DE1F47" w:rsidRDefault="0053564A" w:rsidP="00D4608D">
            <w:pPr>
              <w:jc w:val="right"/>
              <w:rPr>
                <w:szCs w:val="24"/>
              </w:rPr>
            </w:pPr>
            <w:r>
              <w:rPr>
                <w:szCs w:val="24"/>
              </w:rPr>
              <w:t>77</w:t>
            </w:r>
          </w:p>
        </w:tc>
      </w:tr>
      <w:tr w:rsidR="004006C9" w:rsidRPr="00DE1F47" w14:paraId="3E355C3D" w14:textId="77777777" w:rsidTr="004006C9">
        <w:tc>
          <w:tcPr>
            <w:tcW w:w="1260" w:type="dxa"/>
          </w:tcPr>
          <w:p w14:paraId="509CE8A4"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6</w:t>
            </w:r>
            <w:proofErr w:type="gramEnd"/>
            <w:r w:rsidRPr="00DE1F47">
              <w:rPr>
                <w:szCs w:val="24"/>
              </w:rPr>
              <w:t>.</w:t>
            </w:r>
          </w:p>
        </w:tc>
        <w:tc>
          <w:tcPr>
            <w:tcW w:w="6480" w:type="dxa"/>
          </w:tcPr>
          <w:p w14:paraId="2E95C90D" w14:textId="77777777" w:rsidR="004006C9" w:rsidRPr="00D40EAA" w:rsidRDefault="004006C9" w:rsidP="003168C1">
            <w:pPr>
              <w:ind w:left="-92"/>
              <w:rPr>
                <w:szCs w:val="24"/>
              </w:rPr>
            </w:pPr>
            <w:proofErr w:type="spellStart"/>
            <w:r w:rsidRPr="00CD122F">
              <w:rPr>
                <w:szCs w:val="24"/>
              </w:rPr>
              <w:t>MedMAC</w:t>
            </w:r>
            <w:proofErr w:type="spellEnd"/>
            <w:r w:rsidRPr="00CD122F">
              <w:rPr>
                <w:szCs w:val="24"/>
              </w:rPr>
              <w:t xml:space="preserve"> protokolü çerçeve yapısı</w:t>
            </w:r>
            <w:r>
              <w:rPr>
                <w:szCs w:val="24"/>
              </w:rPr>
              <w:t xml:space="preserve"> </w:t>
            </w:r>
            <w:proofErr w:type="gramStart"/>
            <w:r>
              <w:rPr>
                <w:szCs w:val="24"/>
              </w:rPr>
              <w:t>……………………………..</w:t>
            </w:r>
            <w:proofErr w:type="gramEnd"/>
          </w:p>
        </w:tc>
        <w:tc>
          <w:tcPr>
            <w:tcW w:w="588" w:type="dxa"/>
          </w:tcPr>
          <w:p w14:paraId="434EB9A9" w14:textId="73902C35" w:rsidR="004006C9" w:rsidRPr="00DE1F47" w:rsidRDefault="0053564A" w:rsidP="00D4608D">
            <w:pPr>
              <w:jc w:val="right"/>
              <w:rPr>
                <w:szCs w:val="24"/>
              </w:rPr>
            </w:pPr>
            <w:r>
              <w:rPr>
                <w:szCs w:val="24"/>
              </w:rPr>
              <w:t>77</w:t>
            </w:r>
          </w:p>
        </w:tc>
      </w:tr>
      <w:tr w:rsidR="004006C9" w:rsidRPr="00DE1F47" w14:paraId="57AC5829" w14:textId="77777777" w:rsidTr="004006C9">
        <w:tc>
          <w:tcPr>
            <w:tcW w:w="1260" w:type="dxa"/>
          </w:tcPr>
          <w:p w14:paraId="202073D1"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7</w:t>
            </w:r>
            <w:proofErr w:type="gramEnd"/>
            <w:r w:rsidRPr="00DE1F47">
              <w:rPr>
                <w:szCs w:val="24"/>
              </w:rPr>
              <w:t>.</w:t>
            </w:r>
          </w:p>
        </w:tc>
        <w:tc>
          <w:tcPr>
            <w:tcW w:w="6480" w:type="dxa"/>
          </w:tcPr>
          <w:p w14:paraId="1807E2BC" w14:textId="77777777" w:rsidR="004006C9" w:rsidRPr="00D40EAA" w:rsidRDefault="004006C9" w:rsidP="003168C1">
            <w:pPr>
              <w:ind w:left="-92"/>
              <w:rPr>
                <w:szCs w:val="24"/>
              </w:rPr>
            </w:pPr>
            <w:r w:rsidRPr="00CD122F">
              <w:rPr>
                <w:szCs w:val="24"/>
              </w:rPr>
              <w:t>Batarya duyarlı OEK çerçeve yapısı</w:t>
            </w:r>
            <w:r>
              <w:rPr>
                <w:szCs w:val="24"/>
              </w:rPr>
              <w:t xml:space="preserve"> </w:t>
            </w:r>
            <w:proofErr w:type="gramStart"/>
            <w:r>
              <w:rPr>
                <w:szCs w:val="24"/>
              </w:rPr>
              <w:t>…………………………….</w:t>
            </w:r>
            <w:proofErr w:type="gramEnd"/>
          </w:p>
        </w:tc>
        <w:tc>
          <w:tcPr>
            <w:tcW w:w="588" w:type="dxa"/>
          </w:tcPr>
          <w:p w14:paraId="0191F68E" w14:textId="7CFCE642" w:rsidR="004006C9" w:rsidRPr="00DE1F47" w:rsidRDefault="0053564A" w:rsidP="00D4608D">
            <w:pPr>
              <w:jc w:val="right"/>
              <w:rPr>
                <w:szCs w:val="24"/>
              </w:rPr>
            </w:pPr>
            <w:r>
              <w:rPr>
                <w:szCs w:val="24"/>
              </w:rPr>
              <w:t>79</w:t>
            </w:r>
          </w:p>
        </w:tc>
      </w:tr>
      <w:tr w:rsidR="004006C9" w:rsidRPr="00DE1F47" w14:paraId="4E69A59B" w14:textId="77777777" w:rsidTr="004006C9">
        <w:tc>
          <w:tcPr>
            <w:tcW w:w="1260" w:type="dxa"/>
          </w:tcPr>
          <w:p w14:paraId="09BF0E0B"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8</w:t>
            </w:r>
            <w:proofErr w:type="gramEnd"/>
            <w:r w:rsidRPr="00DE1F47">
              <w:rPr>
                <w:szCs w:val="24"/>
              </w:rPr>
              <w:t>.</w:t>
            </w:r>
          </w:p>
        </w:tc>
        <w:tc>
          <w:tcPr>
            <w:tcW w:w="6480" w:type="dxa"/>
          </w:tcPr>
          <w:p w14:paraId="018A5F37" w14:textId="77777777" w:rsidR="004006C9" w:rsidRPr="00D40EAA" w:rsidRDefault="004006C9" w:rsidP="003168C1">
            <w:pPr>
              <w:ind w:left="-92"/>
              <w:rPr>
                <w:szCs w:val="24"/>
              </w:rPr>
            </w:pPr>
            <w:r w:rsidRPr="00CD122F">
              <w:rPr>
                <w:szCs w:val="24"/>
              </w:rPr>
              <w:t>Öncelik garantili OEK protokolü çerçeve yapısı</w:t>
            </w:r>
            <w:r>
              <w:rPr>
                <w:szCs w:val="24"/>
              </w:rPr>
              <w:t xml:space="preserve"> </w:t>
            </w:r>
            <w:proofErr w:type="gramStart"/>
            <w:r>
              <w:rPr>
                <w:szCs w:val="24"/>
              </w:rPr>
              <w:t>………………..</w:t>
            </w:r>
            <w:proofErr w:type="gramEnd"/>
          </w:p>
        </w:tc>
        <w:tc>
          <w:tcPr>
            <w:tcW w:w="588" w:type="dxa"/>
          </w:tcPr>
          <w:p w14:paraId="347382B2" w14:textId="0D1A7FAB" w:rsidR="004006C9" w:rsidRPr="00DE1F47" w:rsidRDefault="0053564A" w:rsidP="00D4608D">
            <w:pPr>
              <w:jc w:val="right"/>
              <w:rPr>
                <w:szCs w:val="24"/>
              </w:rPr>
            </w:pPr>
            <w:r>
              <w:rPr>
                <w:szCs w:val="24"/>
              </w:rPr>
              <w:t>80</w:t>
            </w:r>
          </w:p>
        </w:tc>
      </w:tr>
      <w:tr w:rsidR="004006C9" w:rsidRPr="00DE1F47" w14:paraId="3F95A5B1" w14:textId="77777777" w:rsidTr="004006C9">
        <w:tc>
          <w:tcPr>
            <w:tcW w:w="1260" w:type="dxa"/>
          </w:tcPr>
          <w:p w14:paraId="46030077" w14:textId="77777777" w:rsidR="004006C9" w:rsidRPr="00DE1F47" w:rsidRDefault="004006C9" w:rsidP="00D4608D">
            <w:pPr>
              <w:rPr>
                <w:szCs w:val="24"/>
              </w:rPr>
            </w:pPr>
            <w:r w:rsidRPr="00DE1F47">
              <w:rPr>
                <w:szCs w:val="24"/>
              </w:rPr>
              <w:t xml:space="preserve">Şekil </w:t>
            </w:r>
            <w:proofErr w:type="gramStart"/>
            <w:r>
              <w:rPr>
                <w:szCs w:val="24"/>
              </w:rPr>
              <w:t>4</w:t>
            </w:r>
            <w:r w:rsidRPr="00DE1F47">
              <w:rPr>
                <w:szCs w:val="24"/>
              </w:rPr>
              <w:t>.</w:t>
            </w:r>
            <w:r>
              <w:rPr>
                <w:szCs w:val="24"/>
              </w:rPr>
              <w:t>9</w:t>
            </w:r>
            <w:proofErr w:type="gramEnd"/>
            <w:r w:rsidRPr="00DE1F47">
              <w:rPr>
                <w:szCs w:val="24"/>
              </w:rPr>
              <w:t>.</w:t>
            </w:r>
          </w:p>
        </w:tc>
        <w:tc>
          <w:tcPr>
            <w:tcW w:w="6480" w:type="dxa"/>
          </w:tcPr>
          <w:p w14:paraId="7C35AC98" w14:textId="77777777" w:rsidR="004006C9" w:rsidRPr="00D40EAA" w:rsidRDefault="004006C9" w:rsidP="003168C1">
            <w:pPr>
              <w:ind w:left="-92"/>
              <w:rPr>
                <w:szCs w:val="24"/>
              </w:rPr>
            </w:pPr>
            <w:r w:rsidRPr="00385CB0">
              <w:rPr>
                <w:szCs w:val="24"/>
              </w:rPr>
              <w:t>Enerji verimli düşük görev döngülü OEK protokolü çerçeve yapısı</w:t>
            </w:r>
            <w:r>
              <w:rPr>
                <w:szCs w:val="24"/>
              </w:rPr>
              <w:t xml:space="preserve"> </w:t>
            </w:r>
            <w:proofErr w:type="gramStart"/>
            <w:r>
              <w:rPr>
                <w:szCs w:val="24"/>
              </w:rPr>
              <w:t>…………………………………………………………….</w:t>
            </w:r>
            <w:proofErr w:type="gramEnd"/>
          </w:p>
        </w:tc>
        <w:tc>
          <w:tcPr>
            <w:tcW w:w="588" w:type="dxa"/>
          </w:tcPr>
          <w:p w14:paraId="44BE34E3" w14:textId="77777777" w:rsidR="0053564A" w:rsidRDefault="0053564A" w:rsidP="00D4608D">
            <w:pPr>
              <w:jc w:val="right"/>
              <w:rPr>
                <w:szCs w:val="24"/>
              </w:rPr>
            </w:pPr>
          </w:p>
          <w:p w14:paraId="322B3B7B" w14:textId="4CA0892E" w:rsidR="004006C9" w:rsidRPr="00DE1F47" w:rsidRDefault="0053564A" w:rsidP="00D4608D">
            <w:pPr>
              <w:jc w:val="right"/>
              <w:rPr>
                <w:szCs w:val="24"/>
              </w:rPr>
            </w:pPr>
            <w:r>
              <w:rPr>
                <w:szCs w:val="24"/>
              </w:rPr>
              <w:t>81</w:t>
            </w:r>
          </w:p>
        </w:tc>
      </w:tr>
      <w:tr w:rsidR="004006C9" w:rsidRPr="00DE1F47" w14:paraId="60A0B325" w14:textId="77777777" w:rsidTr="004006C9">
        <w:tc>
          <w:tcPr>
            <w:tcW w:w="1260" w:type="dxa"/>
          </w:tcPr>
          <w:p w14:paraId="6B024021" w14:textId="77777777" w:rsidR="004006C9" w:rsidRPr="00DE1F47" w:rsidRDefault="004006C9" w:rsidP="00D4608D">
            <w:pPr>
              <w:rPr>
                <w:szCs w:val="24"/>
              </w:rPr>
            </w:pPr>
            <w:r w:rsidRPr="00DE1F47">
              <w:rPr>
                <w:szCs w:val="24"/>
              </w:rPr>
              <w:t xml:space="preserve">Şekil </w:t>
            </w:r>
            <w:r>
              <w:rPr>
                <w:szCs w:val="24"/>
              </w:rPr>
              <w:t>4</w:t>
            </w:r>
            <w:r w:rsidRPr="00DE1F47">
              <w:rPr>
                <w:szCs w:val="24"/>
              </w:rPr>
              <w:t>.</w:t>
            </w:r>
            <w:r>
              <w:rPr>
                <w:szCs w:val="24"/>
              </w:rPr>
              <w:t>10</w:t>
            </w:r>
            <w:r w:rsidRPr="00DE1F47">
              <w:rPr>
                <w:szCs w:val="24"/>
              </w:rPr>
              <w:t>.</w:t>
            </w:r>
          </w:p>
        </w:tc>
        <w:tc>
          <w:tcPr>
            <w:tcW w:w="6480" w:type="dxa"/>
          </w:tcPr>
          <w:p w14:paraId="5063211B" w14:textId="2F313975" w:rsidR="004006C9" w:rsidRPr="00D40EAA" w:rsidRDefault="004006C9" w:rsidP="003168C1">
            <w:pPr>
              <w:ind w:left="-92"/>
              <w:rPr>
                <w:szCs w:val="24"/>
              </w:rPr>
            </w:pPr>
            <w:r w:rsidRPr="00385CB0">
              <w:rPr>
                <w:szCs w:val="24"/>
              </w:rPr>
              <w:t>Uyandırma radyosu devresi ve uyandırma radyo devresi kullanan algılayıcı düğümün şematiği</w:t>
            </w:r>
            <w:r>
              <w:rPr>
                <w:szCs w:val="24"/>
              </w:rPr>
              <w:t xml:space="preserve"> </w:t>
            </w:r>
            <w:proofErr w:type="gramStart"/>
            <w:r>
              <w:rPr>
                <w:szCs w:val="24"/>
              </w:rPr>
              <w:t>…………</w:t>
            </w:r>
            <w:r w:rsidR="003168C1">
              <w:rPr>
                <w:szCs w:val="24"/>
              </w:rPr>
              <w:t>…………</w:t>
            </w:r>
            <w:r>
              <w:rPr>
                <w:szCs w:val="24"/>
              </w:rPr>
              <w:t>……………...…</w:t>
            </w:r>
            <w:proofErr w:type="gramEnd"/>
          </w:p>
        </w:tc>
        <w:tc>
          <w:tcPr>
            <w:tcW w:w="588" w:type="dxa"/>
          </w:tcPr>
          <w:p w14:paraId="4FFFC6E0" w14:textId="77777777" w:rsidR="0053564A" w:rsidRDefault="0053564A" w:rsidP="00D4608D">
            <w:pPr>
              <w:jc w:val="right"/>
              <w:rPr>
                <w:szCs w:val="24"/>
              </w:rPr>
            </w:pPr>
          </w:p>
          <w:p w14:paraId="05F9F10A" w14:textId="45BB7D2E" w:rsidR="004006C9" w:rsidRPr="00DE1F47" w:rsidRDefault="0053564A" w:rsidP="00D4608D">
            <w:pPr>
              <w:jc w:val="right"/>
              <w:rPr>
                <w:szCs w:val="24"/>
              </w:rPr>
            </w:pPr>
            <w:r>
              <w:rPr>
                <w:szCs w:val="24"/>
              </w:rPr>
              <w:t>83</w:t>
            </w:r>
          </w:p>
        </w:tc>
      </w:tr>
      <w:tr w:rsidR="004006C9" w:rsidRPr="00DE1F47" w14:paraId="67AADEB8" w14:textId="77777777" w:rsidTr="004006C9">
        <w:tc>
          <w:tcPr>
            <w:tcW w:w="1260" w:type="dxa"/>
          </w:tcPr>
          <w:p w14:paraId="10057A38" w14:textId="77777777" w:rsidR="004006C9" w:rsidRPr="00DE1F47" w:rsidRDefault="004006C9" w:rsidP="00D4608D">
            <w:pPr>
              <w:rPr>
                <w:szCs w:val="24"/>
              </w:rPr>
            </w:pPr>
            <w:r w:rsidRPr="00DE1F47">
              <w:rPr>
                <w:szCs w:val="24"/>
              </w:rPr>
              <w:t xml:space="preserve">Şekil </w:t>
            </w:r>
            <w:r>
              <w:rPr>
                <w:szCs w:val="24"/>
              </w:rPr>
              <w:t>4</w:t>
            </w:r>
            <w:r w:rsidRPr="00DE1F47">
              <w:rPr>
                <w:szCs w:val="24"/>
              </w:rPr>
              <w:t>.</w:t>
            </w:r>
            <w:r>
              <w:rPr>
                <w:szCs w:val="24"/>
              </w:rPr>
              <w:t>11</w:t>
            </w:r>
            <w:r w:rsidRPr="00DE1F47">
              <w:rPr>
                <w:szCs w:val="24"/>
              </w:rPr>
              <w:t>.</w:t>
            </w:r>
          </w:p>
        </w:tc>
        <w:tc>
          <w:tcPr>
            <w:tcW w:w="6480" w:type="dxa"/>
          </w:tcPr>
          <w:p w14:paraId="3D2E7FC6" w14:textId="0E7618C5" w:rsidR="004006C9" w:rsidRPr="00D40EAA" w:rsidRDefault="004006C9" w:rsidP="003168C1">
            <w:pPr>
              <w:ind w:left="-92"/>
              <w:rPr>
                <w:szCs w:val="24"/>
              </w:rPr>
            </w:pPr>
            <w:r w:rsidRPr="00385CB0">
              <w:rPr>
                <w:szCs w:val="24"/>
              </w:rPr>
              <w:t>DMAC protokolü ağaç tabanlı veri toplama mimarisi</w:t>
            </w:r>
            <w:r>
              <w:rPr>
                <w:szCs w:val="24"/>
              </w:rPr>
              <w:t xml:space="preserve"> </w:t>
            </w:r>
            <w:proofErr w:type="gramStart"/>
            <w:r>
              <w:rPr>
                <w:szCs w:val="24"/>
              </w:rPr>
              <w:t>…</w:t>
            </w:r>
            <w:r w:rsidR="003168C1">
              <w:rPr>
                <w:szCs w:val="24"/>
              </w:rPr>
              <w:t>.</w:t>
            </w:r>
            <w:r>
              <w:rPr>
                <w:szCs w:val="24"/>
              </w:rPr>
              <w:t>………..</w:t>
            </w:r>
            <w:proofErr w:type="gramEnd"/>
          </w:p>
        </w:tc>
        <w:tc>
          <w:tcPr>
            <w:tcW w:w="588" w:type="dxa"/>
          </w:tcPr>
          <w:p w14:paraId="3BE8A912" w14:textId="227D541F" w:rsidR="004006C9" w:rsidRPr="00DE1F47" w:rsidRDefault="0053564A" w:rsidP="00D4608D">
            <w:pPr>
              <w:jc w:val="right"/>
              <w:rPr>
                <w:szCs w:val="24"/>
              </w:rPr>
            </w:pPr>
            <w:r>
              <w:rPr>
                <w:szCs w:val="24"/>
              </w:rPr>
              <w:t>85</w:t>
            </w:r>
          </w:p>
        </w:tc>
      </w:tr>
      <w:tr w:rsidR="004006C9" w:rsidRPr="00DE1F47" w14:paraId="0C2FEB03" w14:textId="77777777" w:rsidTr="004006C9">
        <w:tc>
          <w:tcPr>
            <w:tcW w:w="1260" w:type="dxa"/>
          </w:tcPr>
          <w:p w14:paraId="212F281D"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1</w:t>
            </w:r>
            <w:proofErr w:type="gramEnd"/>
            <w:r w:rsidRPr="00DE1F47">
              <w:rPr>
                <w:szCs w:val="24"/>
              </w:rPr>
              <w:t>.</w:t>
            </w:r>
          </w:p>
        </w:tc>
        <w:tc>
          <w:tcPr>
            <w:tcW w:w="6480" w:type="dxa"/>
          </w:tcPr>
          <w:p w14:paraId="2922B043" w14:textId="63A0FA2E" w:rsidR="004006C9" w:rsidRPr="00D40EAA" w:rsidRDefault="004006C9" w:rsidP="003168C1">
            <w:pPr>
              <w:ind w:left="-92"/>
              <w:rPr>
                <w:szCs w:val="24"/>
              </w:rPr>
            </w:pPr>
            <w:r w:rsidRPr="00D653CB">
              <w:rPr>
                <w:szCs w:val="24"/>
              </w:rPr>
              <w:t>KVAA içi ve KVAA'lar arası haberleşme şeması</w:t>
            </w:r>
            <w:r>
              <w:rPr>
                <w:szCs w:val="24"/>
              </w:rPr>
              <w:t xml:space="preserve"> </w:t>
            </w:r>
            <w:proofErr w:type="gramStart"/>
            <w:r>
              <w:rPr>
                <w:szCs w:val="24"/>
              </w:rPr>
              <w:t>………</w:t>
            </w:r>
            <w:r w:rsidR="003168C1">
              <w:rPr>
                <w:szCs w:val="24"/>
              </w:rPr>
              <w:t>...</w:t>
            </w:r>
            <w:r>
              <w:rPr>
                <w:szCs w:val="24"/>
              </w:rPr>
              <w:t>………</w:t>
            </w:r>
            <w:proofErr w:type="gramEnd"/>
          </w:p>
        </w:tc>
        <w:tc>
          <w:tcPr>
            <w:tcW w:w="588" w:type="dxa"/>
          </w:tcPr>
          <w:p w14:paraId="32D0B802" w14:textId="3D10ED72" w:rsidR="004006C9" w:rsidRPr="00DE1F47" w:rsidRDefault="0053564A" w:rsidP="00D4608D">
            <w:pPr>
              <w:jc w:val="right"/>
              <w:rPr>
                <w:szCs w:val="24"/>
              </w:rPr>
            </w:pPr>
            <w:r>
              <w:rPr>
                <w:szCs w:val="24"/>
              </w:rPr>
              <w:t>92</w:t>
            </w:r>
          </w:p>
        </w:tc>
      </w:tr>
      <w:tr w:rsidR="004006C9" w:rsidRPr="00DE1F47" w14:paraId="5393E6C5" w14:textId="77777777" w:rsidTr="004006C9">
        <w:tc>
          <w:tcPr>
            <w:tcW w:w="1260" w:type="dxa"/>
          </w:tcPr>
          <w:p w14:paraId="2557941B"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2</w:t>
            </w:r>
            <w:proofErr w:type="gramEnd"/>
            <w:r w:rsidRPr="00DE1F47">
              <w:rPr>
                <w:szCs w:val="24"/>
              </w:rPr>
              <w:t>.</w:t>
            </w:r>
          </w:p>
        </w:tc>
        <w:tc>
          <w:tcPr>
            <w:tcW w:w="6480" w:type="dxa"/>
          </w:tcPr>
          <w:p w14:paraId="2BD98443" w14:textId="2D00B64A" w:rsidR="004006C9" w:rsidRPr="00D40EAA" w:rsidRDefault="004006C9" w:rsidP="003168C1">
            <w:pPr>
              <w:ind w:left="-92"/>
              <w:rPr>
                <w:szCs w:val="24"/>
              </w:rPr>
            </w:pPr>
            <w:r w:rsidRPr="00D653CB">
              <w:rPr>
                <w:szCs w:val="24"/>
              </w:rPr>
              <w:t>isMAC protokolünün haberleşme altyapısı</w:t>
            </w:r>
            <w:r>
              <w:rPr>
                <w:szCs w:val="24"/>
              </w:rPr>
              <w:t xml:space="preserve"> </w:t>
            </w:r>
            <w:proofErr w:type="gramStart"/>
            <w:r>
              <w:rPr>
                <w:szCs w:val="24"/>
              </w:rPr>
              <w:t>………………</w:t>
            </w:r>
            <w:r w:rsidR="003168C1">
              <w:rPr>
                <w:szCs w:val="24"/>
              </w:rPr>
              <w:t>.</w:t>
            </w:r>
            <w:r>
              <w:rPr>
                <w:szCs w:val="24"/>
              </w:rPr>
              <w:t>……...</w:t>
            </w:r>
            <w:proofErr w:type="gramEnd"/>
          </w:p>
        </w:tc>
        <w:tc>
          <w:tcPr>
            <w:tcW w:w="588" w:type="dxa"/>
          </w:tcPr>
          <w:p w14:paraId="52B3B782" w14:textId="4D72137E" w:rsidR="004006C9" w:rsidRPr="00DE1F47" w:rsidRDefault="0053564A" w:rsidP="00D4608D">
            <w:pPr>
              <w:jc w:val="right"/>
              <w:rPr>
                <w:szCs w:val="24"/>
              </w:rPr>
            </w:pPr>
            <w:r>
              <w:rPr>
                <w:szCs w:val="24"/>
              </w:rPr>
              <w:t>94</w:t>
            </w:r>
          </w:p>
        </w:tc>
      </w:tr>
      <w:tr w:rsidR="004006C9" w:rsidRPr="00DE1F47" w14:paraId="4FB6EC62" w14:textId="77777777" w:rsidTr="004006C9">
        <w:tc>
          <w:tcPr>
            <w:tcW w:w="1260" w:type="dxa"/>
          </w:tcPr>
          <w:p w14:paraId="6C08E6A9"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3</w:t>
            </w:r>
            <w:proofErr w:type="gramEnd"/>
            <w:r w:rsidRPr="00DE1F47">
              <w:rPr>
                <w:szCs w:val="24"/>
              </w:rPr>
              <w:t>.</w:t>
            </w:r>
          </w:p>
        </w:tc>
        <w:tc>
          <w:tcPr>
            <w:tcW w:w="6480" w:type="dxa"/>
          </w:tcPr>
          <w:p w14:paraId="2C85CC18" w14:textId="0F5DF0C1" w:rsidR="004006C9" w:rsidRPr="00D40EAA" w:rsidRDefault="004006C9" w:rsidP="003168C1">
            <w:pPr>
              <w:ind w:left="-92"/>
              <w:rPr>
                <w:szCs w:val="24"/>
              </w:rPr>
            </w:pPr>
            <w:r w:rsidRPr="00D653CB">
              <w:rPr>
                <w:szCs w:val="24"/>
              </w:rPr>
              <w:t>isMAC protokolünde bir algılayıcı düğüme ait çalışma döngüsü</w:t>
            </w:r>
            <w:r>
              <w:rPr>
                <w:szCs w:val="24"/>
              </w:rPr>
              <w:t xml:space="preserve"> </w:t>
            </w:r>
            <w:proofErr w:type="gramStart"/>
            <w:r w:rsidR="003168C1">
              <w:rPr>
                <w:szCs w:val="24"/>
              </w:rPr>
              <w:t>.</w:t>
            </w:r>
            <w:r>
              <w:rPr>
                <w:szCs w:val="24"/>
              </w:rPr>
              <w:t>.</w:t>
            </w:r>
            <w:proofErr w:type="gramEnd"/>
          </w:p>
        </w:tc>
        <w:tc>
          <w:tcPr>
            <w:tcW w:w="588" w:type="dxa"/>
          </w:tcPr>
          <w:p w14:paraId="23F3815F" w14:textId="2C62A3E3" w:rsidR="004006C9" w:rsidRPr="00DE1F47" w:rsidRDefault="0053564A" w:rsidP="00D4608D">
            <w:pPr>
              <w:jc w:val="right"/>
              <w:rPr>
                <w:szCs w:val="24"/>
              </w:rPr>
            </w:pPr>
            <w:r>
              <w:rPr>
                <w:szCs w:val="24"/>
              </w:rPr>
              <w:t>96</w:t>
            </w:r>
          </w:p>
        </w:tc>
      </w:tr>
      <w:tr w:rsidR="004006C9" w:rsidRPr="00DE1F47" w14:paraId="706BF3DB" w14:textId="77777777" w:rsidTr="004006C9">
        <w:tc>
          <w:tcPr>
            <w:tcW w:w="1260" w:type="dxa"/>
          </w:tcPr>
          <w:p w14:paraId="37974165"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4</w:t>
            </w:r>
            <w:proofErr w:type="gramEnd"/>
            <w:r w:rsidRPr="00DE1F47">
              <w:rPr>
                <w:szCs w:val="24"/>
              </w:rPr>
              <w:t>.</w:t>
            </w:r>
          </w:p>
        </w:tc>
        <w:tc>
          <w:tcPr>
            <w:tcW w:w="6480" w:type="dxa"/>
          </w:tcPr>
          <w:p w14:paraId="40B498B5" w14:textId="21E9D49D" w:rsidR="004006C9" w:rsidRPr="00D40EAA" w:rsidRDefault="004006C9" w:rsidP="003168C1">
            <w:pPr>
              <w:ind w:left="-92"/>
              <w:rPr>
                <w:szCs w:val="24"/>
              </w:rPr>
            </w:pPr>
            <w:r w:rsidRPr="00D653CB">
              <w:rPr>
                <w:szCs w:val="24"/>
              </w:rPr>
              <w:t>OPNET Modeler benzetim programı ve kullanılan editörler</w:t>
            </w:r>
            <w:r>
              <w:rPr>
                <w:szCs w:val="24"/>
              </w:rPr>
              <w:t xml:space="preserve"> </w:t>
            </w:r>
            <w:proofErr w:type="gramStart"/>
            <w:r>
              <w:rPr>
                <w:szCs w:val="24"/>
              </w:rPr>
              <w:t>……</w:t>
            </w:r>
            <w:r w:rsidR="003168C1">
              <w:rPr>
                <w:szCs w:val="24"/>
              </w:rPr>
              <w:t>.</w:t>
            </w:r>
            <w:proofErr w:type="gramEnd"/>
          </w:p>
        </w:tc>
        <w:tc>
          <w:tcPr>
            <w:tcW w:w="588" w:type="dxa"/>
          </w:tcPr>
          <w:p w14:paraId="6B532980" w14:textId="5F361082" w:rsidR="004006C9" w:rsidRPr="00DE1F47" w:rsidRDefault="0053564A" w:rsidP="00D4608D">
            <w:pPr>
              <w:jc w:val="right"/>
              <w:rPr>
                <w:szCs w:val="24"/>
              </w:rPr>
            </w:pPr>
            <w:r>
              <w:rPr>
                <w:szCs w:val="24"/>
              </w:rPr>
              <w:t>101</w:t>
            </w:r>
          </w:p>
        </w:tc>
      </w:tr>
      <w:tr w:rsidR="004006C9" w:rsidRPr="00DE1F47" w14:paraId="08DA2F00" w14:textId="77777777" w:rsidTr="004006C9">
        <w:tc>
          <w:tcPr>
            <w:tcW w:w="1260" w:type="dxa"/>
          </w:tcPr>
          <w:p w14:paraId="7877092C"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5</w:t>
            </w:r>
            <w:proofErr w:type="gramEnd"/>
            <w:r w:rsidRPr="00DE1F47">
              <w:rPr>
                <w:szCs w:val="24"/>
              </w:rPr>
              <w:t>.</w:t>
            </w:r>
          </w:p>
        </w:tc>
        <w:tc>
          <w:tcPr>
            <w:tcW w:w="6480" w:type="dxa"/>
          </w:tcPr>
          <w:p w14:paraId="09A7DD7D" w14:textId="345A3F23" w:rsidR="004006C9" w:rsidRPr="00D40EAA" w:rsidRDefault="004006C9" w:rsidP="003168C1">
            <w:pPr>
              <w:ind w:left="-92"/>
              <w:rPr>
                <w:szCs w:val="24"/>
              </w:rPr>
            </w:pPr>
            <w:r w:rsidRPr="00D653CB">
              <w:rPr>
                <w:szCs w:val="24"/>
              </w:rPr>
              <w:t>Geliştirilen benzetim modeline ait hiyerarşik şema</w:t>
            </w:r>
            <w:r>
              <w:rPr>
                <w:szCs w:val="24"/>
              </w:rPr>
              <w:t xml:space="preserve"> </w:t>
            </w:r>
            <w:proofErr w:type="gramStart"/>
            <w:r>
              <w:rPr>
                <w:szCs w:val="24"/>
              </w:rPr>
              <w:t>……………</w:t>
            </w:r>
            <w:r w:rsidR="003168C1">
              <w:rPr>
                <w:szCs w:val="24"/>
              </w:rPr>
              <w:t>…</w:t>
            </w:r>
            <w:proofErr w:type="gramEnd"/>
          </w:p>
        </w:tc>
        <w:tc>
          <w:tcPr>
            <w:tcW w:w="588" w:type="dxa"/>
          </w:tcPr>
          <w:p w14:paraId="07E8CBAC" w14:textId="38242B49" w:rsidR="004006C9" w:rsidRPr="00DE1F47" w:rsidRDefault="0053564A" w:rsidP="00D4608D">
            <w:pPr>
              <w:jc w:val="right"/>
              <w:rPr>
                <w:szCs w:val="24"/>
              </w:rPr>
            </w:pPr>
            <w:r>
              <w:rPr>
                <w:szCs w:val="24"/>
              </w:rPr>
              <w:t>104</w:t>
            </w:r>
          </w:p>
        </w:tc>
      </w:tr>
      <w:tr w:rsidR="004006C9" w:rsidRPr="00DE1F47" w14:paraId="5F97E575" w14:textId="77777777" w:rsidTr="004006C9">
        <w:tc>
          <w:tcPr>
            <w:tcW w:w="1260" w:type="dxa"/>
          </w:tcPr>
          <w:p w14:paraId="3549B83E"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6</w:t>
            </w:r>
            <w:proofErr w:type="gramEnd"/>
            <w:r w:rsidRPr="00DE1F47">
              <w:rPr>
                <w:szCs w:val="24"/>
              </w:rPr>
              <w:t>.</w:t>
            </w:r>
          </w:p>
        </w:tc>
        <w:tc>
          <w:tcPr>
            <w:tcW w:w="6480" w:type="dxa"/>
          </w:tcPr>
          <w:p w14:paraId="682DE090" w14:textId="276CCF2E" w:rsidR="004006C9" w:rsidRPr="00D40EAA" w:rsidRDefault="004006C9" w:rsidP="003168C1">
            <w:pPr>
              <w:ind w:left="-92"/>
              <w:rPr>
                <w:szCs w:val="24"/>
              </w:rPr>
            </w:pPr>
            <w:r w:rsidRPr="00D653CB">
              <w:rPr>
                <w:szCs w:val="24"/>
              </w:rPr>
              <w:t>isMAC için geliştirilmiş OEK katmanı düğüm modeli</w:t>
            </w:r>
            <w:r>
              <w:rPr>
                <w:szCs w:val="24"/>
              </w:rPr>
              <w:t xml:space="preserve"> </w:t>
            </w:r>
            <w:proofErr w:type="gramStart"/>
            <w:r>
              <w:rPr>
                <w:szCs w:val="24"/>
              </w:rPr>
              <w:t>………….</w:t>
            </w:r>
            <w:r w:rsidR="003168C1">
              <w:rPr>
                <w:szCs w:val="24"/>
              </w:rPr>
              <w:t>.</w:t>
            </w:r>
            <w:proofErr w:type="gramEnd"/>
          </w:p>
        </w:tc>
        <w:tc>
          <w:tcPr>
            <w:tcW w:w="588" w:type="dxa"/>
          </w:tcPr>
          <w:p w14:paraId="430CDD70" w14:textId="5E9D641D" w:rsidR="004006C9" w:rsidRPr="00DE1F47" w:rsidRDefault="0053564A" w:rsidP="00D4608D">
            <w:pPr>
              <w:jc w:val="right"/>
              <w:rPr>
                <w:szCs w:val="24"/>
              </w:rPr>
            </w:pPr>
            <w:r>
              <w:rPr>
                <w:szCs w:val="24"/>
              </w:rPr>
              <w:t>105</w:t>
            </w:r>
          </w:p>
        </w:tc>
      </w:tr>
      <w:tr w:rsidR="004006C9" w:rsidRPr="00DE1F47" w14:paraId="0E9AC407" w14:textId="77777777" w:rsidTr="004006C9">
        <w:tc>
          <w:tcPr>
            <w:tcW w:w="1260" w:type="dxa"/>
          </w:tcPr>
          <w:p w14:paraId="614A9630"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7</w:t>
            </w:r>
            <w:proofErr w:type="gramEnd"/>
            <w:r w:rsidRPr="00DE1F47">
              <w:rPr>
                <w:szCs w:val="24"/>
              </w:rPr>
              <w:t>.</w:t>
            </w:r>
          </w:p>
        </w:tc>
        <w:tc>
          <w:tcPr>
            <w:tcW w:w="6480" w:type="dxa"/>
          </w:tcPr>
          <w:p w14:paraId="0570A3BB" w14:textId="17033F95" w:rsidR="004006C9" w:rsidRPr="00D40EAA" w:rsidRDefault="004006C9" w:rsidP="003168C1">
            <w:pPr>
              <w:ind w:left="-92"/>
              <w:rPr>
                <w:szCs w:val="24"/>
              </w:rPr>
            </w:pPr>
            <w:r w:rsidRPr="00D653CB">
              <w:rPr>
                <w:szCs w:val="24"/>
              </w:rPr>
              <w:t xml:space="preserve">isMAC için geliştirilmiş OEK katmanı </w:t>
            </w:r>
            <w:r>
              <w:rPr>
                <w:szCs w:val="24"/>
              </w:rPr>
              <w:t>proses</w:t>
            </w:r>
            <w:r w:rsidRPr="00D653CB">
              <w:rPr>
                <w:szCs w:val="24"/>
              </w:rPr>
              <w:t xml:space="preserve"> modeli</w:t>
            </w:r>
            <w:r>
              <w:rPr>
                <w:szCs w:val="24"/>
              </w:rPr>
              <w:t xml:space="preserve"> </w:t>
            </w:r>
            <w:proofErr w:type="gramStart"/>
            <w:r>
              <w:rPr>
                <w:szCs w:val="24"/>
              </w:rPr>
              <w:t>………..…</w:t>
            </w:r>
            <w:r w:rsidR="003168C1">
              <w:rPr>
                <w:szCs w:val="24"/>
              </w:rPr>
              <w:t>.</w:t>
            </w:r>
            <w:proofErr w:type="gramEnd"/>
          </w:p>
        </w:tc>
        <w:tc>
          <w:tcPr>
            <w:tcW w:w="588" w:type="dxa"/>
          </w:tcPr>
          <w:p w14:paraId="4D45ECD0" w14:textId="57168925" w:rsidR="004006C9" w:rsidRPr="00DE1F47" w:rsidRDefault="0053564A" w:rsidP="00D4608D">
            <w:pPr>
              <w:jc w:val="right"/>
              <w:rPr>
                <w:szCs w:val="24"/>
              </w:rPr>
            </w:pPr>
            <w:r>
              <w:rPr>
                <w:szCs w:val="24"/>
              </w:rPr>
              <w:t>106</w:t>
            </w:r>
          </w:p>
        </w:tc>
      </w:tr>
      <w:tr w:rsidR="004006C9" w:rsidRPr="00DE1F47" w14:paraId="40DA16C7" w14:textId="77777777" w:rsidTr="004006C9">
        <w:tc>
          <w:tcPr>
            <w:tcW w:w="1260" w:type="dxa"/>
          </w:tcPr>
          <w:p w14:paraId="625EF990"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8</w:t>
            </w:r>
            <w:proofErr w:type="gramEnd"/>
            <w:r w:rsidRPr="00DE1F47">
              <w:rPr>
                <w:szCs w:val="24"/>
              </w:rPr>
              <w:t>.</w:t>
            </w:r>
          </w:p>
        </w:tc>
        <w:tc>
          <w:tcPr>
            <w:tcW w:w="6480" w:type="dxa"/>
          </w:tcPr>
          <w:p w14:paraId="7098EBEA" w14:textId="3F0F207C" w:rsidR="004006C9" w:rsidRPr="00D40EAA" w:rsidRDefault="004006C9" w:rsidP="003168C1">
            <w:pPr>
              <w:ind w:left="-92"/>
              <w:rPr>
                <w:szCs w:val="24"/>
              </w:rPr>
            </w:pPr>
            <w:r w:rsidRPr="00E05A11">
              <w:rPr>
                <w:szCs w:val="24"/>
              </w:rPr>
              <w:t>Örnek senaryoya göre KVAA'lar arası etkileşim</w:t>
            </w:r>
            <w:r>
              <w:rPr>
                <w:szCs w:val="24"/>
              </w:rPr>
              <w:t xml:space="preserve"> </w:t>
            </w:r>
            <w:proofErr w:type="gramStart"/>
            <w:r>
              <w:rPr>
                <w:szCs w:val="24"/>
              </w:rPr>
              <w:t>………………</w:t>
            </w:r>
            <w:r w:rsidR="003168C1">
              <w:rPr>
                <w:szCs w:val="24"/>
              </w:rPr>
              <w:t>…</w:t>
            </w:r>
            <w:proofErr w:type="gramEnd"/>
          </w:p>
        </w:tc>
        <w:tc>
          <w:tcPr>
            <w:tcW w:w="588" w:type="dxa"/>
          </w:tcPr>
          <w:p w14:paraId="359F71B6" w14:textId="16983DC4" w:rsidR="004006C9" w:rsidRPr="00DE1F47" w:rsidRDefault="0053564A" w:rsidP="00D4608D">
            <w:pPr>
              <w:jc w:val="right"/>
              <w:rPr>
                <w:szCs w:val="24"/>
              </w:rPr>
            </w:pPr>
            <w:r>
              <w:rPr>
                <w:szCs w:val="24"/>
              </w:rPr>
              <w:t>110</w:t>
            </w:r>
          </w:p>
        </w:tc>
      </w:tr>
      <w:tr w:rsidR="004006C9" w:rsidRPr="00DE1F47" w14:paraId="41B0907F" w14:textId="77777777" w:rsidTr="004006C9">
        <w:tc>
          <w:tcPr>
            <w:tcW w:w="1260" w:type="dxa"/>
          </w:tcPr>
          <w:p w14:paraId="09A8AAF6" w14:textId="77777777" w:rsidR="004006C9" w:rsidRPr="00DE1F47" w:rsidRDefault="004006C9" w:rsidP="00D4608D">
            <w:pPr>
              <w:rPr>
                <w:szCs w:val="24"/>
              </w:rPr>
            </w:pPr>
            <w:r w:rsidRPr="00DE1F47">
              <w:rPr>
                <w:szCs w:val="24"/>
              </w:rPr>
              <w:t xml:space="preserve">Şekil </w:t>
            </w:r>
            <w:proofErr w:type="gramStart"/>
            <w:r>
              <w:rPr>
                <w:szCs w:val="24"/>
              </w:rPr>
              <w:t>5</w:t>
            </w:r>
            <w:r w:rsidRPr="00DE1F47">
              <w:rPr>
                <w:szCs w:val="24"/>
              </w:rPr>
              <w:t>.</w:t>
            </w:r>
            <w:r>
              <w:rPr>
                <w:szCs w:val="24"/>
              </w:rPr>
              <w:t>9</w:t>
            </w:r>
            <w:proofErr w:type="gramEnd"/>
            <w:r w:rsidRPr="00DE1F47">
              <w:rPr>
                <w:szCs w:val="24"/>
              </w:rPr>
              <w:t>.</w:t>
            </w:r>
          </w:p>
        </w:tc>
        <w:tc>
          <w:tcPr>
            <w:tcW w:w="6480" w:type="dxa"/>
          </w:tcPr>
          <w:p w14:paraId="26B34A9A" w14:textId="08EC745A" w:rsidR="004006C9" w:rsidRPr="00D40EAA" w:rsidRDefault="004006C9" w:rsidP="003168C1">
            <w:pPr>
              <w:ind w:left="-92"/>
              <w:rPr>
                <w:szCs w:val="24"/>
              </w:rPr>
            </w:pPr>
            <w:r w:rsidRPr="00D35434">
              <w:rPr>
                <w:szCs w:val="24"/>
              </w:rPr>
              <w:t>KVAA sayısına göre ortalama uçtan-uca gecikme değerleri</w:t>
            </w:r>
            <w:r>
              <w:rPr>
                <w:szCs w:val="24"/>
              </w:rPr>
              <w:t xml:space="preserve"> </w:t>
            </w:r>
            <w:proofErr w:type="gramStart"/>
            <w:r>
              <w:rPr>
                <w:szCs w:val="24"/>
              </w:rPr>
              <w:t>…....</w:t>
            </w:r>
            <w:r w:rsidR="003168C1">
              <w:rPr>
                <w:szCs w:val="24"/>
              </w:rPr>
              <w:t>..</w:t>
            </w:r>
            <w:proofErr w:type="gramEnd"/>
          </w:p>
        </w:tc>
        <w:tc>
          <w:tcPr>
            <w:tcW w:w="588" w:type="dxa"/>
          </w:tcPr>
          <w:p w14:paraId="4741C85E" w14:textId="69863C33" w:rsidR="004006C9" w:rsidRPr="00DE1F47" w:rsidRDefault="0053564A" w:rsidP="00D4608D">
            <w:pPr>
              <w:jc w:val="right"/>
              <w:rPr>
                <w:szCs w:val="24"/>
              </w:rPr>
            </w:pPr>
            <w:r>
              <w:rPr>
                <w:szCs w:val="24"/>
              </w:rPr>
              <w:t>113</w:t>
            </w:r>
          </w:p>
        </w:tc>
      </w:tr>
      <w:tr w:rsidR="004006C9" w:rsidRPr="00DE1F47" w14:paraId="6DF30E59" w14:textId="77777777" w:rsidTr="004006C9">
        <w:tc>
          <w:tcPr>
            <w:tcW w:w="1260" w:type="dxa"/>
          </w:tcPr>
          <w:p w14:paraId="2DA42384" w14:textId="77777777" w:rsidR="004006C9" w:rsidRPr="00DE1F47" w:rsidRDefault="004006C9" w:rsidP="00D4608D">
            <w:pPr>
              <w:rPr>
                <w:szCs w:val="24"/>
              </w:rPr>
            </w:pPr>
            <w:r w:rsidRPr="00DE1F47">
              <w:rPr>
                <w:szCs w:val="24"/>
              </w:rPr>
              <w:t xml:space="preserve">Şekil </w:t>
            </w:r>
            <w:r>
              <w:rPr>
                <w:szCs w:val="24"/>
              </w:rPr>
              <w:t>5</w:t>
            </w:r>
            <w:r w:rsidRPr="00DE1F47">
              <w:rPr>
                <w:szCs w:val="24"/>
              </w:rPr>
              <w:t>.</w:t>
            </w:r>
            <w:r>
              <w:rPr>
                <w:szCs w:val="24"/>
              </w:rPr>
              <w:t>10</w:t>
            </w:r>
            <w:r w:rsidRPr="00DE1F47">
              <w:rPr>
                <w:szCs w:val="24"/>
              </w:rPr>
              <w:t>.</w:t>
            </w:r>
          </w:p>
        </w:tc>
        <w:tc>
          <w:tcPr>
            <w:tcW w:w="6480" w:type="dxa"/>
          </w:tcPr>
          <w:p w14:paraId="0CF34E75" w14:textId="2A0CB311" w:rsidR="004006C9" w:rsidRPr="00D40EAA" w:rsidRDefault="004006C9" w:rsidP="003168C1">
            <w:pPr>
              <w:ind w:left="-92"/>
              <w:rPr>
                <w:szCs w:val="24"/>
              </w:rPr>
            </w:pPr>
            <w:r w:rsidRPr="0095226D">
              <w:rPr>
                <w:szCs w:val="24"/>
              </w:rPr>
              <w:t>KVAA adedine göre düğüm enerji tüketim değerleri dağılımı</w:t>
            </w:r>
            <w:r>
              <w:rPr>
                <w:szCs w:val="24"/>
              </w:rPr>
              <w:t xml:space="preserve"> </w:t>
            </w:r>
            <w:proofErr w:type="gramStart"/>
            <w:r>
              <w:rPr>
                <w:szCs w:val="24"/>
              </w:rPr>
              <w:t>….</w:t>
            </w:r>
            <w:r w:rsidR="003168C1">
              <w:rPr>
                <w:szCs w:val="24"/>
              </w:rPr>
              <w:t>..</w:t>
            </w:r>
            <w:proofErr w:type="gramEnd"/>
          </w:p>
        </w:tc>
        <w:tc>
          <w:tcPr>
            <w:tcW w:w="588" w:type="dxa"/>
          </w:tcPr>
          <w:p w14:paraId="6D158743" w14:textId="5DC072FA" w:rsidR="004006C9" w:rsidRPr="00DE1F47" w:rsidRDefault="0053564A" w:rsidP="00D4608D">
            <w:pPr>
              <w:jc w:val="right"/>
              <w:rPr>
                <w:szCs w:val="24"/>
              </w:rPr>
            </w:pPr>
            <w:r>
              <w:rPr>
                <w:szCs w:val="24"/>
              </w:rPr>
              <w:t>114</w:t>
            </w:r>
          </w:p>
        </w:tc>
      </w:tr>
      <w:tr w:rsidR="004006C9" w:rsidRPr="00DE1F47" w14:paraId="2595C8DA" w14:textId="77777777" w:rsidTr="004006C9">
        <w:tc>
          <w:tcPr>
            <w:tcW w:w="1260" w:type="dxa"/>
          </w:tcPr>
          <w:p w14:paraId="207A53A9" w14:textId="77777777" w:rsidR="004006C9" w:rsidRPr="00DE1F47" w:rsidRDefault="004006C9" w:rsidP="00D4608D">
            <w:pPr>
              <w:rPr>
                <w:szCs w:val="24"/>
              </w:rPr>
            </w:pPr>
            <w:r w:rsidRPr="00DE1F47">
              <w:rPr>
                <w:szCs w:val="24"/>
              </w:rPr>
              <w:t xml:space="preserve">Şekil </w:t>
            </w:r>
            <w:r>
              <w:rPr>
                <w:szCs w:val="24"/>
              </w:rPr>
              <w:t>5</w:t>
            </w:r>
            <w:r w:rsidRPr="00DE1F47">
              <w:rPr>
                <w:szCs w:val="24"/>
              </w:rPr>
              <w:t>.</w:t>
            </w:r>
            <w:r>
              <w:rPr>
                <w:szCs w:val="24"/>
              </w:rPr>
              <w:t>11</w:t>
            </w:r>
            <w:r w:rsidRPr="00DE1F47">
              <w:rPr>
                <w:szCs w:val="24"/>
              </w:rPr>
              <w:t>.</w:t>
            </w:r>
          </w:p>
        </w:tc>
        <w:tc>
          <w:tcPr>
            <w:tcW w:w="6480" w:type="dxa"/>
          </w:tcPr>
          <w:p w14:paraId="0FE84075" w14:textId="25359ECA" w:rsidR="004006C9" w:rsidRPr="00D40EAA" w:rsidRDefault="004006C9" w:rsidP="003168C1">
            <w:pPr>
              <w:ind w:left="-92"/>
              <w:rPr>
                <w:szCs w:val="24"/>
              </w:rPr>
            </w:pPr>
            <w:r w:rsidRPr="0095226D">
              <w:rPr>
                <w:szCs w:val="24"/>
              </w:rPr>
              <w:t>KVAA sayılarına göre toplam çıkış değeri grafiği</w:t>
            </w:r>
            <w:r>
              <w:rPr>
                <w:szCs w:val="24"/>
              </w:rPr>
              <w:t xml:space="preserve"> </w:t>
            </w:r>
            <w:proofErr w:type="gramStart"/>
            <w:r>
              <w:rPr>
                <w:szCs w:val="24"/>
              </w:rPr>
              <w:t>……………...</w:t>
            </w:r>
            <w:r w:rsidR="003168C1">
              <w:rPr>
                <w:szCs w:val="24"/>
              </w:rPr>
              <w:t>...</w:t>
            </w:r>
            <w:proofErr w:type="gramEnd"/>
          </w:p>
        </w:tc>
        <w:tc>
          <w:tcPr>
            <w:tcW w:w="588" w:type="dxa"/>
          </w:tcPr>
          <w:p w14:paraId="5BFD759C" w14:textId="3B07C3BA" w:rsidR="004006C9" w:rsidRPr="00DE1F47" w:rsidRDefault="0053564A" w:rsidP="00D4608D">
            <w:pPr>
              <w:jc w:val="right"/>
              <w:rPr>
                <w:szCs w:val="24"/>
              </w:rPr>
            </w:pPr>
            <w:r>
              <w:rPr>
                <w:szCs w:val="24"/>
              </w:rPr>
              <w:t>115</w:t>
            </w:r>
          </w:p>
        </w:tc>
      </w:tr>
      <w:tr w:rsidR="004006C9" w:rsidRPr="00DE1F47" w14:paraId="23BCB933" w14:textId="77777777" w:rsidTr="004006C9">
        <w:tc>
          <w:tcPr>
            <w:tcW w:w="1260" w:type="dxa"/>
          </w:tcPr>
          <w:p w14:paraId="7E470B3D"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1</w:t>
            </w:r>
            <w:proofErr w:type="gramEnd"/>
            <w:r w:rsidRPr="00DE1F47">
              <w:rPr>
                <w:szCs w:val="24"/>
              </w:rPr>
              <w:t>.</w:t>
            </w:r>
          </w:p>
        </w:tc>
        <w:tc>
          <w:tcPr>
            <w:tcW w:w="6480" w:type="dxa"/>
          </w:tcPr>
          <w:p w14:paraId="06871E45" w14:textId="60A3D9EE" w:rsidR="004006C9" w:rsidRPr="00D40EAA" w:rsidRDefault="004006C9" w:rsidP="003168C1">
            <w:pPr>
              <w:ind w:left="-92"/>
              <w:rPr>
                <w:szCs w:val="24"/>
              </w:rPr>
            </w:pPr>
            <w:r w:rsidRPr="0095226D">
              <w:rPr>
                <w:szCs w:val="24"/>
              </w:rPr>
              <w:t>isMOTE kablosuz algılayıcı düğümünün temel bileşenleri</w:t>
            </w:r>
            <w:r>
              <w:rPr>
                <w:szCs w:val="24"/>
              </w:rPr>
              <w:t xml:space="preserve"> </w:t>
            </w:r>
            <w:proofErr w:type="gramStart"/>
            <w:r>
              <w:rPr>
                <w:szCs w:val="24"/>
              </w:rPr>
              <w:t>……</w:t>
            </w:r>
            <w:r w:rsidR="003168C1">
              <w:rPr>
                <w:szCs w:val="24"/>
              </w:rPr>
              <w:t>…</w:t>
            </w:r>
            <w:proofErr w:type="gramEnd"/>
          </w:p>
        </w:tc>
        <w:tc>
          <w:tcPr>
            <w:tcW w:w="588" w:type="dxa"/>
          </w:tcPr>
          <w:p w14:paraId="08A10154" w14:textId="33EC876B" w:rsidR="004006C9" w:rsidRPr="00DE1F47" w:rsidRDefault="0053564A" w:rsidP="00D4608D">
            <w:pPr>
              <w:jc w:val="right"/>
              <w:rPr>
                <w:szCs w:val="24"/>
              </w:rPr>
            </w:pPr>
            <w:r>
              <w:rPr>
                <w:szCs w:val="24"/>
              </w:rPr>
              <w:t>119</w:t>
            </w:r>
          </w:p>
        </w:tc>
      </w:tr>
      <w:tr w:rsidR="004006C9" w:rsidRPr="00DE1F47" w14:paraId="2DF544BB" w14:textId="77777777" w:rsidTr="004006C9">
        <w:tc>
          <w:tcPr>
            <w:tcW w:w="1260" w:type="dxa"/>
          </w:tcPr>
          <w:p w14:paraId="1A19B086" w14:textId="77777777" w:rsidR="004006C9" w:rsidRPr="00DE1F47" w:rsidRDefault="004006C9" w:rsidP="00D4608D">
            <w:pPr>
              <w:rPr>
                <w:szCs w:val="24"/>
              </w:rPr>
            </w:pPr>
            <w:r w:rsidRPr="00DE1F47">
              <w:rPr>
                <w:szCs w:val="24"/>
              </w:rPr>
              <w:lastRenderedPageBreak/>
              <w:t xml:space="preserve">Şekil </w:t>
            </w:r>
            <w:proofErr w:type="gramStart"/>
            <w:r>
              <w:rPr>
                <w:szCs w:val="24"/>
              </w:rPr>
              <w:t>6</w:t>
            </w:r>
            <w:r w:rsidRPr="00DE1F47">
              <w:rPr>
                <w:szCs w:val="24"/>
              </w:rPr>
              <w:t>.</w:t>
            </w:r>
            <w:r>
              <w:rPr>
                <w:szCs w:val="24"/>
              </w:rPr>
              <w:t>2</w:t>
            </w:r>
            <w:proofErr w:type="gramEnd"/>
            <w:r w:rsidRPr="00DE1F47">
              <w:rPr>
                <w:szCs w:val="24"/>
              </w:rPr>
              <w:t>.</w:t>
            </w:r>
          </w:p>
        </w:tc>
        <w:tc>
          <w:tcPr>
            <w:tcW w:w="6480" w:type="dxa"/>
          </w:tcPr>
          <w:p w14:paraId="6695B3BC" w14:textId="723861F5" w:rsidR="004006C9" w:rsidRPr="00D40EAA" w:rsidRDefault="004006C9" w:rsidP="003168C1">
            <w:pPr>
              <w:ind w:left="-92"/>
              <w:rPr>
                <w:szCs w:val="24"/>
              </w:rPr>
            </w:pPr>
            <w:r w:rsidRPr="0095226D">
              <w:rPr>
                <w:szCs w:val="24"/>
              </w:rPr>
              <w:t>isMOTE kablosuz algılayıcı düğümün üstten görünüşü</w:t>
            </w:r>
            <w:r>
              <w:rPr>
                <w:szCs w:val="24"/>
              </w:rPr>
              <w:t xml:space="preserve"> </w:t>
            </w:r>
            <w:proofErr w:type="gramStart"/>
            <w:r>
              <w:rPr>
                <w:szCs w:val="24"/>
              </w:rPr>
              <w:t>………...</w:t>
            </w:r>
            <w:r w:rsidR="003168C1">
              <w:rPr>
                <w:szCs w:val="24"/>
              </w:rPr>
              <w:t>..</w:t>
            </w:r>
            <w:proofErr w:type="gramEnd"/>
          </w:p>
        </w:tc>
        <w:tc>
          <w:tcPr>
            <w:tcW w:w="588" w:type="dxa"/>
          </w:tcPr>
          <w:p w14:paraId="181D0FD6" w14:textId="1413ED57" w:rsidR="004006C9" w:rsidRPr="00DE1F47" w:rsidRDefault="0053564A" w:rsidP="00D4608D">
            <w:pPr>
              <w:jc w:val="right"/>
              <w:rPr>
                <w:szCs w:val="24"/>
              </w:rPr>
            </w:pPr>
            <w:r>
              <w:rPr>
                <w:szCs w:val="24"/>
              </w:rPr>
              <w:t>121</w:t>
            </w:r>
          </w:p>
        </w:tc>
      </w:tr>
      <w:tr w:rsidR="004006C9" w:rsidRPr="00DE1F47" w14:paraId="05123B1E" w14:textId="77777777" w:rsidTr="004006C9">
        <w:tc>
          <w:tcPr>
            <w:tcW w:w="1260" w:type="dxa"/>
          </w:tcPr>
          <w:p w14:paraId="355A986B"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3</w:t>
            </w:r>
            <w:proofErr w:type="gramEnd"/>
            <w:r w:rsidRPr="00DE1F47">
              <w:rPr>
                <w:szCs w:val="24"/>
              </w:rPr>
              <w:t>.</w:t>
            </w:r>
          </w:p>
        </w:tc>
        <w:tc>
          <w:tcPr>
            <w:tcW w:w="6480" w:type="dxa"/>
          </w:tcPr>
          <w:p w14:paraId="6F961C95" w14:textId="7812D5DB" w:rsidR="004006C9" w:rsidRPr="00D40EAA" w:rsidRDefault="004006C9" w:rsidP="003168C1">
            <w:pPr>
              <w:ind w:left="-92"/>
              <w:rPr>
                <w:szCs w:val="24"/>
              </w:rPr>
            </w:pPr>
            <w:r w:rsidRPr="00B50C5B">
              <w:rPr>
                <w:szCs w:val="24"/>
              </w:rPr>
              <w:t>isMOTE kablosuz algılayıcılarından oluşan bir KVAA için haberleşme uygulama görüntüsü</w:t>
            </w:r>
            <w:r>
              <w:rPr>
                <w:szCs w:val="24"/>
              </w:rPr>
              <w:t xml:space="preserve"> </w:t>
            </w:r>
            <w:proofErr w:type="gramStart"/>
            <w:r>
              <w:rPr>
                <w:szCs w:val="24"/>
              </w:rPr>
              <w:t>………………………………...</w:t>
            </w:r>
            <w:r w:rsidR="003168C1">
              <w:rPr>
                <w:szCs w:val="24"/>
              </w:rPr>
              <w:t>.</w:t>
            </w:r>
            <w:proofErr w:type="gramEnd"/>
          </w:p>
        </w:tc>
        <w:tc>
          <w:tcPr>
            <w:tcW w:w="588" w:type="dxa"/>
          </w:tcPr>
          <w:p w14:paraId="11637D52" w14:textId="77777777" w:rsidR="0053564A" w:rsidRDefault="0053564A" w:rsidP="00D4608D">
            <w:pPr>
              <w:jc w:val="right"/>
              <w:rPr>
                <w:szCs w:val="24"/>
              </w:rPr>
            </w:pPr>
          </w:p>
          <w:p w14:paraId="6CD3668E" w14:textId="5B84D16F" w:rsidR="004006C9" w:rsidRPr="00DE1F47" w:rsidRDefault="0053564A" w:rsidP="00D4608D">
            <w:pPr>
              <w:jc w:val="right"/>
              <w:rPr>
                <w:szCs w:val="24"/>
              </w:rPr>
            </w:pPr>
            <w:r>
              <w:rPr>
                <w:szCs w:val="24"/>
              </w:rPr>
              <w:t>122</w:t>
            </w:r>
          </w:p>
        </w:tc>
      </w:tr>
      <w:tr w:rsidR="004006C9" w:rsidRPr="00DE1F47" w14:paraId="7EB16F86" w14:textId="77777777" w:rsidTr="004006C9">
        <w:tc>
          <w:tcPr>
            <w:tcW w:w="1260" w:type="dxa"/>
          </w:tcPr>
          <w:p w14:paraId="2772A62C"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4</w:t>
            </w:r>
            <w:proofErr w:type="gramEnd"/>
            <w:r w:rsidRPr="00DE1F47">
              <w:rPr>
                <w:szCs w:val="24"/>
              </w:rPr>
              <w:t>.</w:t>
            </w:r>
          </w:p>
        </w:tc>
        <w:tc>
          <w:tcPr>
            <w:tcW w:w="6480" w:type="dxa"/>
          </w:tcPr>
          <w:p w14:paraId="745DA944" w14:textId="44750688" w:rsidR="004006C9" w:rsidRPr="00D40EAA" w:rsidRDefault="004006C9" w:rsidP="003168C1">
            <w:pPr>
              <w:ind w:left="-92"/>
              <w:rPr>
                <w:szCs w:val="24"/>
              </w:rPr>
            </w:pPr>
            <w:r w:rsidRPr="00F845D1">
              <w:rPr>
                <w:szCs w:val="24"/>
              </w:rPr>
              <w:t>Kablosuz tıbbi veri toplama yazılımının ekran görüntüsü</w:t>
            </w:r>
            <w:r>
              <w:rPr>
                <w:szCs w:val="24"/>
              </w:rPr>
              <w:t xml:space="preserve"> </w:t>
            </w:r>
            <w:proofErr w:type="gramStart"/>
            <w:r>
              <w:rPr>
                <w:szCs w:val="24"/>
              </w:rPr>
              <w:t>………</w:t>
            </w:r>
            <w:r w:rsidR="003168C1">
              <w:rPr>
                <w:szCs w:val="24"/>
              </w:rPr>
              <w:t>..</w:t>
            </w:r>
            <w:proofErr w:type="gramEnd"/>
          </w:p>
        </w:tc>
        <w:tc>
          <w:tcPr>
            <w:tcW w:w="588" w:type="dxa"/>
          </w:tcPr>
          <w:p w14:paraId="48339A40" w14:textId="30CB7F24" w:rsidR="004006C9" w:rsidRPr="00DE1F47" w:rsidRDefault="0053564A" w:rsidP="00D4608D">
            <w:pPr>
              <w:jc w:val="right"/>
              <w:rPr>
                <w:szCs w:val="24"/>
              </w:rPr>
            </w:pPr>
            <w:r>
              <w:rPr>
                <w:szCs w:val="24"/>
              </w:rPr>
              <w:t>123</w:t>
            </w:r>
          </w:p>
        </w:tc>
      </w:tr>
      <w:tr w:rsidR="004006C9" w:rsidRPr="00DE1F47" w14:paraId="50B2FC99" w14:textId="77777777" w:rsidTr="004006C9">
        <w:tc>
          <w:tcPr>
            <w:tcW w:w="1260" w:type="dxa"/>
          </w:tcPr>
          <w:p w14:paraId="7810658E"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5</w:t>
            </w:r>
            <w:proofErr w:type="gramEnd"/>
            <w:r w:rsidRPr="00DE1F47">
              <w:rPr>
                <w:szCs w:val="24"/>
              </w:rPr>
              <w:t>.</w:t>
            </w:r>
          </w:p>
        </w:tc>
        <w:tc>
          <w:tcPr>
            <w:tcW w:w="6480" w:type="dxa"/>
          </w:tcPr>
          <w:p w14:paraId="2814FEC9" w14:textId="1E48535F" w:rsidR="004006C9" w:rsidRPr="00D40EAA" w:rsidRDefault="004006C9" w:rsidP="003168C1">
            <w:pPr>
              <w:ind w:left="-92"/>
              <w:rPr>
                <w:szCs w:val="24"/>
              </w:rPr>
            </w:pPr>
            <w:r w:rsidRPr="0028103B">
              <w:rPr>
                <w:szCs w:val="24"/>
              </w:rPr>
              <w:t>Birinci uygulama senaryosuna göre KVAA haberleşme yapısı</w:t>
            </w:r>
            <w:r>
              <w:rPr>
                <w:szCs w:val="24"/>
              </w:rPr>
              <w:t xml:space="preserve"> </w:t>
            </w:r>
            <w:proofErr w:type="gramStart"/>
            <w:r>
              <w:rPr>
                <w:szCs w:val="24"/>
              </w:rPr>
              <w:t>…</w:t>
            </w:r>
            <w:r w:rsidR="003168C1">
              <w:rPr>
                <w:szCs w:val="24"/>
              </w:rPr>
              <w:t>..</w:t>
            </w:r>
            <w:proofErr w:type="gramEnd"/>
          </w:p>
        </w:tc>
        <w:tc>
          <w:tcPr>
            <w:tcW w:w="588" w:type="dxa"/>
          </w:tcPr>
          <w:p w14:paraId="487F24C9" w14:textId="09D96571" w:rsidR="004006C9" w:rsidRPr="00DE1F47" w:rsidRDefault="0053564A" w:rsidP="00D4608D">
            <w:pPr>
              <w:jc w:val="right"/>
              <w:rPr>
                <w:szCs w:val="24"/>
              </w:rPr>
            </w:pPr>
            <w:r>
              <w:rPr>
                <w:szCs w:val="24"/>
              </w:rPr>
              <w:t>124</w:t>
            </w:r>
          </w:p>
        </w:tc>
      </w:tr>
      <w:tr w:rsidR="004006C9" w:rsidRPr="00DE1F47" w14:paraId="17D7C33D" w14:textId="77777777" w:rsidTr="004006C9">
        <w:tc>
          <w:tcPr>
            <w:tcW w:w="1260" w:type="dxa"/>
          </w:tcPr>
          <w:p w14:paraId="7D9161A7"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6</w:t>
            </w:r>
            <w:proofErr w:type="gramEnd"/>
            <w:r w:rsidRPr="00DE1F47">
              <w:rPr>
                <w:szCs w:val="24"/>
              </w:rPr>
              <w:t>.</w:t>
            </w:r>
          </w:p>
        </w:tc>
        <w:tc>
          <w:tcPr>
            <w:tcW w:w="6480" w:type="dxa"/>
          </w:tcPr>
          <w:p w14:paraId="4D5C4F55" w14:textId="16192F39" w:rsidR="004006C9" w:rsidRPr="00D40EAA" w:rsidRDefault="004006C9" w:rsidP="003168C1">
            <w:pPr>
              <w:ind w:left="-92"/>
              <w:rPr>
                <w:szCs w:val="24"/>
              </w:rPr>
            </w:pPr>
            <w:r w:rsidRPr="0028103B">
              <w:rPr>
                <w:szCs w:val="24"/>
              </w:rPr>
              <w:t>İkinci uygulama senaryosuna göre KVAA haberleşme yapısı</w:t>
            </w:r>
            <w:r>
              <w:rPr>
                <w:szCs w:val="24"/>
              </w:rPr>
              <w:t xml:space="preserve"> </w:t>
            </w:r>
            <w:proofErr w:type="gramStart"/>
            <w:r>
              <w:rPr>
                <w:szCs w:val="24"/>
              </w:rPr>
              <w:t>…</w:t>
            </w:r>
            <w:r w:rsidR="003168C1">
              <w:rPr>
                <w:szCs w:val="24"/>
              </w:rPr>
              <w:t>…</w:t>
            </w:r>
            <w:proofErr w:type="gramEnd"/>
          </w:p>
        </w:tc>
        <w:tc>
          <w:tcPr>
            <w:tcW w:w="588" w:type="dxa"/>
          </w:tcPr>
          <w:p w14:paraId="695C5FE5" w14:textId="74155FF6" w:rsidR="004006C9" w:rsidRPr="00DE1F47" w:rsidRDefault="0053564A" w:rsidP="00D4608D">
            <w:pPr>
              <w:jc w:val="right"/>
              <w:rPr>
                <w:szCs w:val="24"/>
              </w:rPr>
            </w:pPr>
            <w:r>
              <w:rPr>
                <w:szCs w:val="24"/>
              </w:rPr>
              <w:t>125</w:t>
            </w:r>
          </w:p>
        </w:tc>
      </w:tr>
      <w:tr w:rsidR="004006C9" w:rsidRPr="00DE1F47" w14:paraId="373CB0A8" w14:textId="77777777" w:rsidTr="004006C9">
        <w:tc>
          <w:tcPr>
            <w:tcW w:w="1260" w:type="dxa"/>
          </w:tcPr>
          <w:p w14:paraId="4B69B5FA"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7</w:t>
            </w:r>
            <w:proofErr w:type="gramEnd"/>
            <w:r w:rsidRPr="00DE1F47">
              <w:rPr>
                <w:szCs w:val="24"/>
              </w:rPr>
              <w:t>.</w:t>
            </w:r>
          </w:p>
        </w:tc>
        <w:tc>
          <w:tcPr>
            <w:tcW w:w="6480" w:type="dxa"/>
          </w:tcPr>
          <w:p w14:paraId="31772837" w14:textId="6E2F882D" w:rsidR="004006C9" w:rsidRPr="00D40EAA" w:rsidRDefault="004006C9" w:rsidP="003168C1">
            <w:pPr>
              <w:ind w:left="-92"/>
              <w:rPr>
                <w:szCs w:val="24"/>
              </w:rPr>
            </w:pPr>
            <w:r w:rsidRPr="0028103B">
              <w:rPr>
                <w:szCs w:val="24"/>
              </w:rPr>
              <w:t>Üçüncü uygulama senaryosuna göre KVAA yapısı</w:t>
            </w:r>
            <w:r>
              <w:rPr>
                <w:szCs w:val="24"/>
              </w:rPr>
              <w:t xml:space="preserve"> </w:t>
            </w:r>
            <w:proofErr w:type="gramStart"/>
            <w:r>
              <w:rPr>
                <w:szCs w:val="24"/>
              </w:rPr>
              <w:t>……………</w:t>
            </w:r>
            <w:r w:rsidR="003168C1">
              <w:rPr>
                <w:szCs w:val="24"/>
              </w:rPr>
              <w:t>…</w:t>
            </w:r>
            <w:proofErr w:type="gramEnd"/>
          </w:p>
        </w:tc>
        <w:tc>
          <w:tcPr>
            <w:tcW w:w="588" w:type="dxa"/>
          </w:tcPr>
          <w:p w14:paraId="434E8B24" w14:textId="730F5E3E" w:rsidR="004006C9" w:rsidRPr="00DE1F47" w:rsidRDefault="0053564A" w:rsidP="00D4608D">
            <w:pPr>
              <w:jc w:val="right"/>
              <w:rPr>
                <w:szCs w:val="24"/>
              </w:rPr>
            </w:pPr>
            <w:r>
              <w:rPr>
                <w:szCs w:val="24"/>
              </w:rPr>
              <w:t>126</w:t>
            </w:r>
          </w:p>
        </w:tc>
      </w:tr>
      <w:tr w:rsidR="004006C9" w:rsidRPr="00DE1F47" w14:paraId="4F00003E" w14:textId="77777777" w:rsidTr="004006C9">
        <w:tc>
          <w:tcPr>
            <w:tcW w:w="1260" w:type="dxa"/>
          </w:tcPr>
          <w:p w14:paraId="2E51E8EF"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8</w:t>
            </w:r>
            <w:proofErr w:type="gramEnd"/>
            <w:r w:rsidRPr="00DE1F47">
              <w:rPr>
                <w:szCs w:val="24"/>
              </w:rPr>
              <w:t>.</w:t>
            </w:r>
          </w:p>
        </w:tc>
        <w:tc>
          <w:tcPr>
            <w:tcW w:w="6480" w:type="dxa"/>
          </w:tcPr>
          <w:p w14:paraId="1761F2BE" w14:textId="24860429" w:rsidR="004006C9" w:rsidRPr="00D40EAA" w:rsidRDefault="004006C9" w:rsidP="003168C1">
            <w:pPr>
              <w:ind w:left="-92"/>
              <w:rPr>
                <w:szCs w:val="24"/>
              </w:rPr>
            </w:pPr>
            <w:r w:rsidRPr="0028103B">
              <w:rPr>
                <w:szCs w:val="24"/>
              </w:rPr>
              <w:t xml:space="preserve">Senaryo 1'e göre </w:t>
            </w:r>
            <w:proofErr w:type="spellStart"/>
            <w:r w:rsidRPr="0028103B">
              <w:rPr>
                <w:szCs w:val="24"/>
              </w:rPr>
              <w:t>KVAA'daki</w:t>
            </w:r>
            <w:proofErr w:type="spellEnd"/>
            <w:r w:rsidRPr="0028103B">
              <w:rPr>
                <w:szCs w:val="24"/>
              </w:rPr>
              <w:t xml:space="preserve"> tüm düğümlere ait pil ömrü grafiği</w:t>
            </w:r>
            <w:proofErr w:type="gramStart"/>
            <w:r w:rsidR="003168C1">
              <w:rPr>
                <w:szCs w:val="24"/>
              </w:rPr>
              <w:t>..</w:t>
            </w:r>
            <w:proofErr w:type="gramEnd"/>
          </w:p>
        </w:tc>
        <w:tc>
          <w:tcPr>
            <w:tcW w:w="588" w:type="dxa"/>
          </w:tcPr>
          <w:p w14:paraId="23AA154D" w14:textId="2F9F76B9" w:rsidR="004006C9" w:rsidRPr="00DE1F47" w:rsidRDefault="0053564A" w:rsidP="00D4608D">
            <w:pPr>
              <w:jc w:val="right"/>
              <w:rPr>
                <w:szCs w:val="24"/>
              </w:rPr>
            </w:pPr>
            <w:r>
              <w:rPr>
                <w:szCs w:val="24"/>
              </w:rPr>
              <w:t>128</w:t>
            </w:r>
          </w:p>
        </w:tc>
      </w:tr>
      <w:tr w:rsidR="004006C9" w:rsidRPr="00DE1F47" w14:paraId="0EF49B01" w14:textId="77777777" w:rsidTr="004006C9">
        <w:tc>
          <w:tcPr>
            <w:tcW w:w="1260" w:type="dxa"/>
          </w:tcPr>
          <w:p w14:paraId="4E16191F" w14:textId="77777777" w:rsidR="004006C9" w:rsidRPr="00DE1F47" w:rsidRDefault="004006C9" w:rsidP="00D4608D">
            <w:pPr>
              <w:rPr>
                <w:szCs w:val="24"/>
              </w:rPr>
            </w:pPr>
            <w:r w:rsidRPr="00DE1F47">
              <w:rPr>
                <w:szCs w:val="24"/>
              </w:rPr>
              <w:t xml:space="preserve">Şekil </w:t>
            </w:r>
            <w:proofErr w:type="gramStart"/>
            <w:r>
              <w:rPr>
                <w:szCs w:val="24"/>
              </w:rPr>
              <w:t>6</w:t>
            </w:r>
            <w:r w:rsidRPr="00DE1F47">
              <w:rPr>
                <w:szCs w:val="24"/>
              </w:rPr>
              <w:t>.</w:t>
            </w:r>
            <w:r>
              <w:rPr>
                <w:szCs w:val="24"/>
              </w:rPr>
              <w:t>9</w:t>
            </w:r>
            <w:proofErr w:type="gramEnd"/>
            <w:r w:rsidRPr="00DE1F47">
              <w:rPr>
                <w:szCs w:val="24"/>
              </w:rPr>
              <w:t>.</w:t>
            </w:r>
          </w:p>
        </w:tc>
        <w:tc>
          <w:tcPr>
            <w:tcW w:w="6480" w:type="dxa"/>
          </w:tcPr>
          <w:p w14:paraId="40CEA8DB" w14:textId="445A4E65" w:rsidR="004006C9" w:rsidRPr="00D40EAA" w:rsidRDefault="004006C9" w:rsidP="003168C1">
            <w:pPr>
              <w:ind w:left="-92"/>
              <w:rPr>
                <w:szCs w:val="24"/>
              </w:rPr>
            </w:pPr>
            <w:r w:rsidRPr="0028103B">
              <w:rPr>
                <w:szCs w:val="24"/>
              </w:rPr>
              <w:t xml:space="preserve">Senaryo </w:t>
            </w:r>
            <w:r>
              <w:rPr>
                <w:szCs w:val="24"/>
              </w:rPr>
              <w:t>2</w:t>
            </w:r>
            <w:r w:rsidRPr="0028103B">
              <w:rPr>
                <w:szCs w:val="24"/>
              </w:rPr>
              <w:t xml:space="preserve">'e göre </w:t>
            </w:r>
            <w:proofErr w:type="spellStart"/>
            <w:r w:rsidRPr="0028103B">
              <w:rPr>
                <w:szCs w:val="24"/>
              </w:rPr>
              <w:t>KVAA'daki</w:t>
            </w:r>
            <w:proofErr w:type="spellEnd"/>
            <w:r w:rsidRPr="0028103B">
              <w:rPr>
                <w:szCs w:val="24"/>
              </w:rPr>
              <w:t xml:space="preserve"> tüm düğümlere ait pil ömrü grafiği</w:t>
            </w:r>
            <w:proofErr w:type="gramStart"/>
            <w:r w:rsidR="003168C1">
              <w:rPr>
                <w:szCs w:val="24"/>
              </w:rPr>
              <w:t>..</w:t>
            </w:r>
            <w:proofErr w:type="gramEnd"/>
          </w:p>
        </w:tc>
        <w:tc>
          <w:tcPr>
            <w:tcW w:w="588" w:type="dxa"/>
          </w:tcPr>
          <w:p w14:paraId="5330B74B" w14:textId="139A56F9" w:rsidR="004006C9" w:rsidRPr="00DE1F47" w:rsidRDefault="0053564A" w:rsidP="00D4608D">
            <w:pPr>
              <w:jc w:val="right"/>
              <w:rPr>
                <w:szCs w:val="24"/>
              </w:rPr>
            </w:pPr>
            <w:r>
              <w:rPr>
                <w:szCs w:val="24"/>
              </w:rPr>
              <w:t>129</w:t>
            </w:r>
          </w:p>
        </w:tc>
      </w:tr>
      <w:tr w:rsidR="004006C9" w:rsidRPr="00DE1F47" w14:paraId="2F4A8992" w14:textId="77777777" w:rsidTr="004006C9">
        <w:tc>
          <w:tcPr>
            <w:tcW w:w="1260" w:type="dxa"/>
          </w:tcPr>
          <w:p w14:paraId="58EB3846"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10</w:t>
            </w:r>
            <w:r w:rsidRPr="00DE1F47">
              <w:rPr>
                <w:szCs w:val="24"/>
              </w:rPr>
              <w:t>.</w:t>
            </w:r>
          </w:p>
        </w:tc>
        <w:tc>
          <w:tcPr>
            <w:tcW w:w="6480" w:type="dxa"/>
          </w:tcPr>
          <w:p w14:paraId="52DAB723" w14:textId="577E46B1" w:rsidR="004006C9" w:rsidRPr="00D40EAA" w:rsidRDefault="004006C9" w:rsidP="003168C1">
            <w:pPr>
              <w:ind w:left="-92"/>
              <w:rPr>
                <w:szCs w:val="24"/>
              </w:rPr>
            </w:pPr>
            <w:r w:rsidRPr="0028103B">
              <w:rPr>
                <w:szCs w:val="24"/>
              </w:rPr>
              <w:t xml:space="preserve">Senaryo </w:t>
            </w:r>
            <w:r>
              <w:rPr>
                <w:szCs w:val="24"/>
              </w:rPr>
              <w:t>3</w:t>
            </w:r>
            <w:r w:rsidRPr="0028103B">
              <w:rPr>
                <w:szCs w:val="24"/>
              </w:rPr>
              <w:t xml:space="preserve">'e göre </w:t>
            </w:r>
            <w:proofErr w:type="spellStart"/>
            <w:r w:rsidRPr="0028103B">
              <w:rPr>
                <w:szCs w:val="24"/>
              </w:rPr>
              <w:t>KVAA'daki</w:t>
            </w:r>
            <w:proofErr w:type="spellEnd"/>
            <w:r w:rsidRPr="0028103B">
              <w:rPr>
                <w:szCs w:val="24"/>
              </w:rPr>
              <w:t xml:space="preserve"> tüm düğümlere ait pil ömrü grafiği</w:t>
            </w:r>
            <w:proofErr w:type="gramStart"/>
            <w:r w:rsidR="003168C1">
              <w:rPr>
                <w:szCs w:val="24"/>
              </w:rPr>
              <w:t>..</w:t>
            </w:r>
            <w:proofErr w:type="gramEnd"/>
          </w:p>
        </w:tc>
        <w:tc>
          <w:tcPr>
            <w:tcW w:w="588" w:type="dxa"/>
          </w:tcPr>
          <w:p w14:paraId="2BB08E29" w14:textId="2307580A" w:rsidR="004006C9" w:rsidRPr="00DE1F47" w:rsidRDefault="0053564A" w:rsidP="00D4608D">
            <w:pPr>
              <w:jc w:val="right"/>
              <w:rPr>
                <w:szCs w:val="24"/>
              </w:rPr>
            </w:pPr>
            <w:r>
              <w:rPr>
                <w:szCs w:val="24"/>
              </w:rPr>
              <w:t>130</w:t>
            </w:r>
          </w:p>
        </w:tc>
      </w:tr>
      <w:tr w:rsidR="004006C9" w:rsidRPr="00DE1F47" w14:paraId="77F20646" w14:textId="77777777" w:rsidTr="004006C9">
        <w:tc>
          <w:tcPr>
            <w:tcW w:w="1260" w:type="dxa"/>
          </w:tcPr>
          <w:p w14:paraId="598C753D"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11</w:t>
            </w:r>
            <w:r w:rsidRPr="00DE1F47">
              <w:rPr>
                <w:szCs w:val="24"/>
              </w:rPr>
              <w:t>.</w:t>
            </w:r>
          </w:p>
        </w:tc>
        <w:tc>
          <w:tcPr>
            <w:tcW w:w="6480" w:type="dxa"/>
          </w:tcPr>
          <w:p w14:paraId="7C7A7EC5" w14:textId="7B0C2B4F" w:rsidR="004006C9" w:rsidRPr="00D40EAA" w:rsidRDefault="004006C9" w:rsidP="003168C1">
            <w:pPr>
              <w:ind w:left="-92"/>
              <w:rPr>
                <w:szCs w:val="24"/>
              </w:rPr>
            </w:pPr>
            <w:r w:rsidRPr="000945AB">
              <w:rPr>
                <w:szCs w:val="24"/>
              </w:rPr>
              <w:t>EMG algılayıcı düğüme ait karşılaştırmalı ömür grafiği</w:t>
            </w:r>
            <w:r>
              <w:rPr>
                <w:szCs w:val="24"/>
              </w:rPr>
              <w:t xml:space="preserve"> </w:t>
            </w:r>
            <w:proofErr w:type="gramStart"/>
            <w:r>
              <w:rPr>
                <w:szCs w:val="24"/>
              </w:rPr>
              <w:t>………</w:t>
            </w:r>
            <w:r w:rsidR="003168C1">
              <w:rPr>
                <w:szCs w:val="24"/>
              </w:rPr>
              <w:t>....</w:t>
            </w:r>
            <w:proofErr w:type="gramEnd"/>
          </w:p>
        </w:tc>
        <w:tc>
          <w:tcPr>
            <w:tcW w:w="588" w:type="dxa"/>
          </w:tcPr>
          <w:p w14:paraId="025E5510" w14:textId="6BC93958" w:rsidR="004006C9" w:rsidRPr="00DE1F47" w:rsidRDefault="0053564A" w:rsidP="00D4608D">
            <w:pPr>
              <w:jc w:val="right"/>
              <w:rPr>
                <w:szCs w:val="24"/>
              </w:rPr>
            </w:pPr>
            <w:r>
              <w:rPr>
                <w:szCs w:val="24"/>
              </w:rPr>
              <w:t>131</w:t>
            </w:r>
          </w:p>
        </w:tc>
      </w:tr>
      <w:tr w:rsidR="004006C9" w:rsidRPr="00DE1F47" w14:paraId="18136C7A" w14:textId="77777777" w:rsidTr="004006C9">
        <w:tc>
          <w:tcPr>
            <w:tcW w:w="1260" w:type="dxa"/>
          </w:tcPr>
          <w:p w14:paraId="1AE7A5DE"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12</w:t>
            </w:r>
            <w:r w:rsidRPr="00DE1F47">
              <w:rPr>
                <w:szCs w:val="24"/>
              </w:rPr>
              <w:t>.</w:t>
            </w:r>
          </w:p>
        </w:tc>
        <w:tc>
          <w:tcPr>
            <w:tcW w:w="6480" w:type="dxa"/>
          </w:tcPr>
          <w:p w14:paraId="43D2F88F" w14:textId="67934D92" w:rsidR="004006C9" w:rsidRPr="00D40EAA" w:rsidRDefault="004006C9" w:rsidP="003168C1">
            <w:pPr>
              <w:ind w:left="-92"/>
              <w:rPr>
                <w:szCs w:val="24"/>
              </w:rPr>
            </w:pPr>
            <w:r w:rsidRPr="007E6976">
              <w:rPr>
                <w:szCs w:val="24"/>
              </w:rPr>
              <w:t>EKG algılayıcı düğümün karşılaştırmalı ömür grafiği</w:t>
            </w:r>
            <w:r>
              <w:rPr>
                <w:szCs w:val="24"/>
              </w:rPr>
              <w:t xml:space="preserve"> </w:t>
            </w:r>
            <w:proofErr w:type="gramStart"/>
            <w:r>
              <w:rPr>
                <w:szCs w:val="24"/>
              </w:rPr>
              <w:t>…………</w:t>
            </w:r>
            <w:r w:rsidR="003168C1">
              <w:rPr>
                <w:szCs w:val="24"/>
              </w:rPr>
              <w:t>...</w:t>
            </w:r>
            <w:proofErr w:type="gramEnd"/>
          </w:p>
        </w:tc>
        <w:tc>
          <w:tcPr>
            <w:tcW w:w="588" w:type="dxa"/>
          </w:tcPr>
          <w:p w14:paraId="0F9667A9" w14:textId="21A9CA46" w:rsidR="004006C9" w:rsidRPr="00DE1F47" w:rsidRDefault="0053564A" w:rsidP="00D4608D">
            <w:pPr>
              <w:jc w:val="right"/>
              <w:rPr>
                <w:szCs w:val="24"/>
              </w:rPr>
            </w:pPr>
            <w:r>
              <w:rPr>
                <w:szCs w:val="24"/>
              </w:rPr>
              <w:t>132</w:t>
            </w:r>
          </w:p>
        </w:tc>
      </w:tr>
      <w:tr w:rsidR="004006C9" w:rsidRPr="00DE1F47" w14:paraId="51286C30" w14:textId="77777777" w:rsidTr="004006C9">
        <w:tc>
          <w:tcPr>
            <w:tcW w:w="1260" w:type="dxa"/>
          </w:tcPr>
          <w:p w14:paraId="3C3552FF"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13</w:t>
            </w:r>
            <w:r w:rsidRPr="00DE1F47">
              <w:rPr>
                <w:szCs w:val="24"/>
              </w:rPr>
              <w:t>.</w:t>
            </w:r>
          </w:p>
        </w:tc>
        <w:tc>
          <w:tcPr>
            <w:tcW w:w="6480" w:type="dxa"/>
          </w:tcPr>
          <w:p w14:paraId="64BDCFD6" w14:textId="6207DA40" w:rsidR="004006C9" w:rsidRPr="00D40EAA" w:rsidRDefault="004006C9" w:rsidP="003168C1">
            <w:pPr>
              <w:ind w:left="-92"/>
              <w:rPr>
                <w:szCs w:val="24"/>
              </w:rPr>
            </w:pPr>
            <w:r w:rsidRPr="007E6976">
              <w:rPr>
                <w:szCs w:val="24"/>
              </w:rPr>
              <w:t>İvmeölçer algılayıcı düğümün karşılaştırmalı ömür grafiği</w:t>
            </w:r>
            <w:r>
              <w:rPr>
                <w:szCs w:val="24"/>
              </w:rPr>
              <w:t xml:space="preserve"> </w:t>
            </w:r>
            <w:proofErr w:type="gramStart"/>
            <w:r>
              <w:rPr>
                <w:szCs w:val="24"/>
              </w:rPr>
              <w:t>……</w:t>
            </w:r>
            <w:r w:rsidR="003168C1">
              <w:rPr>
                <w:szCs w:val="24"/>
              </w:rPr>
              <w:t>...</w:t>
            </w:r>
            <w:proofErr w:type="gramEnd"/>
          </w:p>
        </w:tc>
        <w:tc>
          <w:tcPr>
            <w:tcW w:w="588" w:type="dxa"/>
          </w:tcPr>
          <w:p w14:paraId="60DB1E5B" w14:textId="09C1A916" w:rsidR="004006C9" w:rsidRPr="00DE1F47" w:rsidRDefault="0053564A" w:rsidP="00D4608D">
            <w:pPr>
              <w:jc w:val="right"/>
              <w:rPr>
                <w:szCs w:val="24"/>
              </w:rPr>
            </w:pPr>
            <w:r>
              <w:rPr>
                <w:szCs w:val="24"/>
              </w:rPr>
              <w:t>133</w:t>
            </w:r>
          </w:p>
        </w:tc>
      </w:tr>
      <w:tr w:rsidR="004006C9" w:rsidRPr="00DE1F47" w14:paraId="37BFE83A" w14:textId="77777777" w:rsidTr="004006C9">
        <w:tc>
          <w:tcPr>
            <w:tcW w:w="1260" w:type="dxa"/>
          </w:tcPr>
          <w:p w14:paraId="16CB5331"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14</w:t>
            </w:r>
            <w:r w:rsidRPr="00DE1F47">
              <w:rPr>
                <w:szCs w:val="24"/>
              </w:rPr>
              <w:t>.</w:t>
            </w:r>
          </w:p>
        </w:tc>
        <w:tc>
          <w:tcPr>
            <w:tcW w:w="6480" w:type="dxa"/>
          </w:tcPr>
          <w:p w14:paraId="11434BE8" w14:textId="781BEAB3" w:rsidR="004006C9" w:rsidRPr="00D40EAA" w:rsidRDefault="004006C9" w:rsidP="003168C1">
            <w:pPr>
              <w:ind w:left="-92"/>
              <w:rPr>
                <w:szCs w:val="24"/>
              </w:rPr>
            </w:pPr>
            <w:r w:rsidRPr="007E6976">
              <w:rPr>
                <w:szCs w:val="24"/>
              </w:rPr>
              <w:t>SPO</w:t>
            </w:r>
            <w:r w:rsidRPr="007E6976">
              <w:rPr>
                <w:szCs w:val="24"/>
                <w:vertAlign w:val="subscript"/>
              </w:rPr>
              <w:t>2</w:t>
            </w:r>
            <w:r w:rsidRPr="007E6976">
              <w:rPr>
                <w:szCs w:val="24"/>
              </w:rPr>
              <w:t xml:space="preserve"> algılayıcı düğümün karşılaştırmalı ömür grafiği</w:t>
            </w:r>
            <w:r>
              <w:rPr>
                <w:szCs w:val="24"/>
              </w:rPr>
              <w:t xml:space="preserve"> </w:t>
            </w:r>
            <w:proofErr w:type="gramStart"/>
            <w:r>
              <w:rPr>
                <w:szCs w:val="24"/>
              </w:rPr>
              <w:t>…………</w:t>
            </w:r>
            <w:r w:rsidR="003168C1">
              <w:rPr>
                <w:szCs w:val="24"/>
              </w:rPr>
              <w:t>..</w:t>
            </w:r>
            <w:r>
              <w:rPr>
                <w:szCs w:val="24"/>
              </w:rPr>
              <w:t>.</w:t>
            </w:r>
            <w:proofErr w:type="gramEnd"/>
          </w:p>
        </w:tc>
        <w:tc>
          <w:tcPr>
            <w:tcW w:w="588" w:type="dxa"/>
          </w:tcPr>
          <w:p w14:paraId="5DC3B33C" w14:textId="658079AC" w:rsidR="004006C9" w:rsidRPr="00DE1F47" w:rsidRDefault="0053564A" w:rsidP="00D4608D">
            <w:pPr>
              <w:jc w:val="right"/>
              <w:rPr>
                <w:szCs w:val="24"/>
              </w:rPr>
            </w:pPr>
            <w:r>
              <w:rPr>
                <w:szCs w:val="24"/>
              </w:rPr>
              <w:t>133</w:t>
            </w:r>
          </w:p>
        </w:tc>
      </w:tr>
      <w:tr w:rsidR="004006C9" w:rsidRPr="00DE1F47" w14:paraId="14D85602" w14:textId="77777777" w:rsidTr="004006C9">
        <w:tc>
          <w:tcPr>
            <w:tcW w:w="1260" w:type="dxa"/>
          </w:tcPr>
          <w:p w14:paraId="583CD455"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15</w:t>
            </w:r>
            <w:r w:rsidRPr="00DE1F47">
              <w:rPr>
                <w:szCs w:val="24"/>
              </w:rPr>
              <w:t>.</w:t>
            </w:r>
          </w:p>
        </w:tc>
        <w:tc>
          <w:tcPr>
            <w:tcW w:w="6480" w:type="dxa"/>
          </w:tcPr>
          <w:p w14:paraId="30AAA3DC" w14:textId="624CA197" w:rsidR="004006C9" w:rsidRPr="00D40EAA" w:rsidRDefault="004006C9" w:rsidP="003168C1">
            <w:pPr>
              <w:ind w:left="-92"/>
              <w:rPr>
                <w:szCs w:val="24"/>
              </w:rPr>
            </w:pPr>
            <w:r w:rsidRPr="00683B3D">
              <w:rPr>
                <w:szCs w:val="24"/>
              </w:rPr>
              <w:t>Glikoz algılayıcı düğümün karşılaştırmalı ömür grafiği</w:t>
            </w:r>
            <w:r>
              <w:rPr>
                <w:szCs w:val="24"/>
              </w:rPr>
              <w:t xml:space="preserve"> </w:t>
            </w:r>
            <w:proofErr w:type="gramStart"/>
            <w:r>
              <w:rPr>
                <w:szCs w:val="24"/>
              </w:rPr>
              <w:t>………...</w:t>
            </w:r>
            <w:r w:rsidR="003168C1">
              <w:rPr>
                <w:szCs w:val="24"/>
              </w:rPr>
              <w:t>..</w:t>
            </w:r>
            <w:proofErr w:type="gramEnd"/>
          </w:p>
        </w:tc>
        <w:tc>
          <w:tcPr>
            <w:tcW w:w="588" w:type="dxa"/>
          </w:tcPr>
          <w:p w14:paraId="1D5D06BE" w14:textId="0CC89CAB" w:rsidR="004006C9" w:rsidRPr="00DE1F47" w:rsidRDefault="0053564A" w:rsidP="00D4608D">
            <w:pPr>
              <w:jc w:val="right"/>
              <w:rPr>
                <w:szCs w:val="24"/>
              </w:rPr>
            </w:pPr>
            <w:r>
              <w:rPr>
                <w:szCs w:val="24"/>
              </w:rPr>
              <w:t>134</w:t>
            </w:r>
          </w:p>
        </w:tc>
      </w:tr>
      <w:tr w:rsidR="004006C9" w:rsidRPr="00DE1F47" w14:paraId="33AD370F" w14:textId="77777777" w:rsidTr="004006C9">
        <w:tc>
          <w:tcPr>
            <w:tcW w:w="1260" w:type="dxa"/>
          </w:tcPr>
          <w:p w14:paraId="4A6839EE" w14:textId="77777777" w:rsidR="004006C9" w:rsidRPr="00DE1F47" w:rsidRDefault="004006C9" w:rsidP="00D4608D">
            <w:pPr>
              <w:rPr>
                <w:szCs w:val="24"/>
              </w:rPr>
            </w:pPr>
            <w:r w:rsidRPr="00DE1F47">
              <w:rPr>
                <w:szCs w:val="24"/>
              </w:rPr>
              <w:t xml:space="preserve">Şekil </w:t>
            </w:r>
            <w:r>
              <w:rPr>
                <w:szCs w:val="24"/>
              </w:rPr>
              <w:t>6</w:t>
            </w:r>
            <w:r w:rsidRPr="00DE1F47">
              <w:rPr>
                <w:szCs w:val="24"/>
              </w:rPr>
              <w:t>.</w:t>
            </w:r>
            <w:r>
              <w:rPr>
                <w:szCs w:val="24"/>
              </w:rPr>
              <w:t>16</w:t>
            </w:r>
            <w:r w:rsidRPr="00DE1F47">
              <w:rPr>
                <w:szCs w:val="24"/>
              </w:rPr>
              <w:t>.</w:t>
            </w:r>
          </w:p>
        </w:tc>
        <w:tc>
          <w:tcPr>
            <w:tcW w:w="6480" w:type="dxa"/>
          </w:tcPr>
          <w:p w14:paraId="1B8349F0" w14:textId="5370A579" w:rsidR="004006C9" w:rsidRPr="00D40EAA" w:rsidRDefault="004006C9" w:rsidP="003168C1">
            <w:pPr>
              <w:ind w:left="-92"/>
              <w:rPr>
                <w:szCs w:val="24"/>
              </w:rPr>
            </w:pPr>
            <w:r w:rsidRPr="00683B3D">
              <w:rPr>
                <w:szCs w:val="24"/>
              </w:rPr>
              <w:t>Sıcaklık algılayıcı düğümün karşılaştırmalı ömür grafiği</w:t>
            </w:r>
            <w:r>
              <w:rPr>
                <w:szCs w:val="24"/>
              </w:rPr>
              <w:t xml:space="preserve"> </w:t>
            </w:r>
            <w:proofErr w:type="gramStart"/>
            <w:r>
              <w:rPr>
                <w:szCs w:val="24"/>
              </w:rPr>
              <w:t>……….</w:t>
            </w:r>
            <w:r w:rsidR="003168C1">
              <w:rPr>
                <w:szCs w:val="24"/>
              </w:rPr>
              <w:t>.</w:t>
            </w:r>
            <w:proofErr w:type="gramEnd"/>
          </w:p>
        </w:tc>
        <w:tc>
          <w:tcPr>
            <w:tcW w:w="588" w:type="dxa"/>
          </w:tcPr>
          <w:p w14:paraId="16B833F0" w14:textId="072F1627" w:rsidR="004006C9" w:rsidRPr="00DE1F47" w:rsidRDefault="0053564A" w:rsidP="00D4608D">
            <w:pPr>
              <w:jc w:val="right"/>
              <w:rPr>
                <w:szCs w:val="24"/>
              </w:rPr>
            </w:pPr>
            <w:r>
              <w:rPr>
                <w:szCs w:val="24"/>
              </w:rPr>
              <w:t>135</w:t>
            </w:r>
          </w:p>
        </w:tc>
      </w:tr>
      <w:tr w:rsidR="004006C9" w:rsidRPr="00DE1F47" w14:paraId="3F99579E" w14:textId="77777777" w:rsidTr="004006C9">
        <w:tc>
          <w:tcPr>
            <w:tcW w:w="1260" w:type="dxa"/>
          </w:tcPr>
          <w:p w14:paraId="36CDE251" w14:textId="77777777" w:rsidR="004006C9" w:rsidRPr="00DE1F47" w:rsidRDefault="004006C9" w:rsidP="00D4608D">
            <w:pPr>
              <w:rPr>
                <w:szCs w:val="24"/>
              </w:rPr>
            </w:pPr>
          </w:p>
        </w:tc>
        <w:tc>
          <w:tcPr>
            <w:tcW w:w="6480" w:type="dxa"/>
          </w:tcPr>
          <w:p w14:paraId="136FFC42" w14:textId="77777777" w:rsidR="004006C9" w:rsidRPr="00683B3D" w:rsidRDefault="004006C9" w:rsidP="00D4608D">
            <w:pPr>
              <w:rPr>
                <w:szCs w:val="24"/>
              </w:rPr>
            </w:pPr>
          </w:p>
        </w:tc>
        <w:tc>
          <w:tcPr>
            <w:tcW w:w="588" w:type="dxa"/>
          </w:tcPr>
          <w:p w14:paraId="4A2D1C09" w14:textId="77777777" w:rsidR="004006C9" w:rsidRPr="00DE1F47" w:rsidRDefault="004006C9" w:rsidP="00D4608D">
            <w:pPr>
              <w:jc w:val="right"/>
              <w:rPr>
                <w:szCs w:val="24"/>
              </w:rPr>
            </w:pPr>
          </w:p>
        </w:tc>
      </w:tr>
    </w:tbl>
    <w:p w14:paraId="65A694E5" w14:textId="34183F7F" w:rsidR="00BD5C08" w:rsidRDefault="00BD5C08" w:rsidP="00BD5C08"/>
    <w:p w14:paraId="6FA7C97B" w14:textId="77777777" w:rsidR="005426D8" w:rsidRPr="00637F58" w:rsidRDefault="005426D8" w:rsidP="005426D8">
      <w:pPr>
        <w:rPr>
          <w:rFonts w:eastAsia="Times New Roman" w:cs="Times New Roman"/>
          <w:b/>
          <w:kern w:val="0"/>
          <w:sz w:val="28"/>
          <w:szCs w:val="28"/>
          <w:lang w:eastAsia="tr-TR"/>
        </w:rPr>
      </w:pPr>
      <w:r w:rsidRPr="00637F58">
        <w:br w:type="page"/>
      </w:r>
    </w:p>
    <w:p w14:paraId="0B85DE0B" w14:textId="77777777" w:rsidR="00AB1CF7" w:rsidRPr="00BD5C08" w:rsidRDefault="00AB1CF7" w:rsidP="00AB1CF7">
      <w:pPr>
        <w:spacing w:line="240" w:lineRule="auto"/>
        <w:rPr>
          <w:rFonts w:eastAsia="Times New Roman" w:cs="Times New Roman"/>
          <w:b/>
          <w:kern w:val="0"/>
          <w:sz w:val="28"/>
          <w:szCs w:val="28"/>
          <w:lang w:val="en-US" w:eastAsia="tr-TR"/>
        </w:rPr>
      </w:pPr>
    </w:p>
    <w:p w14:paraId="29A3F00A" w14:textId="77777777" w:rsidR="00AB1CF7" w:rsidRPr="00BD5C08" w:rsidRDefault="00AB1CF7" w:rsidP="00AB1CF7">
      <w:pPr>
        <w:spacing w:line="240" w:lineRule="auto"/>
        <w:rPr>
          <w:rFonts w:eastAsia="Times New Roman" w:cs="Times New Roman"/>
          <w:b/>
          <w:kern w:val="0"/>
          <w:sz w:val="28"/>
          <w:szCs w:val="28"/>
          <w:lang w:val="en-US" w:eastAsia="tr-TR"/>
        </w:rPr>
      </w:pPr>
    </w:p>
    <w:p w14:paraId="113C7146" w14:textId="77777777" w:rsidR="00AB1CF7" w:rsidRPr="00BD5C08" w:rsidRDefault="00AB1CF7" w:rsidP="00AB1CF7">
      <w:pPr>
        <w:rPr>
          <w:rFonts w:eastAsia="Times New Roman" w:cs="Times New Roman"/>
          <w:b/>
          <w:kern w:val="0"/>
          <w:sz w:val="28"/>
          <w:szCs w:val="28"/>
          <w:lang w:val="en-US" w:eastAsia="tr-TR"/>
        </w:rPr>
      </w:pPr>
    </w:p>
    <w:p w14:paraId="56D24266" w14:textId="41A2A159" w:rsidR="00AB1CF7" w:rsidRPr="00BD5C08" w:rsidRDefault="00AB1CF7" w:rsidP="00AB1CF7">
      <w:pPr>
        <w:spacing w:line="240" w:lineRule="auto"/>
        <w:rPr>
          <w:rFonts w:eastAsia="Times New Roman" w:cs="Times New Roman"/>
          <w:b/>
          <w:kern w:val="0"/>
          <w:sz w:val="28"/>
          <w:szCs w:val="28"/>
          <w:lang w:eastAsia="tr-TR"/>
        </w:rPr>
      </w:pPr>
      <w:r>
        <w:rPr>
          <w:rFonts w:eastAsia="Times New Roman" w:cs="Times New Roman"/>
          <w:b/>
          <w:kern w:val="0"/>
          <w:sz w:val="28"/>
          <w:szCs w:val="28"/>
          <w:lang w:eastAsia="tr-TR"/>
        </w:rPr>
        <w:t>TABLOLAR</w:t>
      </w:r>
      <w:r w:rsidRPr="00BD5C08">
        <w:rPr>
          <w:rFonts w:eastAsia="Times New Roman" w:cs="Times New Roman"/>
          <w:b/>
          <w:kern w:val="0"/>
          <w:sz w:val="28"/>
          <w:szCs w:val="28"/>
          <w:lang w:eastAsia="tr-TR"/>
        </w:rPr>
        <w:t xml:space="preserve"> LİSTESİ</w:t>
      </w:r>
    </w:p>
    <w:p w14:paraId="5B4A3731" w14:textId="77777777" w:rsidR="00AB1CF7" w:rsidRPr="00BD5C08" w:rsidRDefault="00AB1CF7" w:rsidP="00AB1CF7">
      <w:pPr>
        <w:spacing w:line="240" w:lineRule="auto"/>
        <w:rPr>
          <w:rFonts w:eastAsia="Times New Roman" w:cs="Times New Roman"/>
          <w:b/>
          <w:kern w:val="0"/>
          <w:sz w:val="28"/>
          <w:szCs w:val="28"/>
          <w:lang w:eastAsia="tr-TR"/>
        </w:rPr>
      </w:pPr>
    </w:p>
    <w:p w14:paraId="49344178" w14:textId="77777777" w:rsidR="00AB1CF7" w:rsidRPr="00BD5C08" w:rsidRDefault="00AB1CF7" w:rsidP="00AB1CF7">
      <w:pPr>
        <w:spacing w:before="260" w:after="100" w:afterAutospacing="1" w:line="240" w:lineRule="auto"/>
        <w:rPr>
          <w:rFonts w:eastAsia="Times New Roman" w:cs="Times New Roman"/>
          <w:b/>
          <w:kern w:val="0"/>
          <w:szCs w:val="24"/>
          <w:lang w:eastAsia="tr-TR"/>
        </w:rPr>
      </w:pPr>
    </w:p>
    <w:tbl>
      <w:tblPr>
        <w:tblStyle w:val="TableGrid"/>
        <w:tblW w:w="832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260"/>
        <w:gridCol w:w="6480"/>
        <w:gridCol w:w="588"/>
      </w:tblGrid>
      <w:tr w:rsidR="00AB1CF7" w:rsidRPr="00DE1F47" w14:paraId="3CEA4D13" w14:textId="77777777" w:rsidTr="00D4608D">
        <w:tc>
          <w:tcPr>
            <w:tcW w:w="1260" w:type="dxa"/>
          </w:tcPr>
          <w:p w14:paraId="43399F67" w14:textId="45396A9A" w:rsidR="00AB1CF7" w:rsidRPr="00DE1F47" w:rsidRDefault="00B01659" w:rsidP="00D4608D">
            <w:pPr>
              <w:rPr>
                <w:szCs w:val="24"/>
              </w:rPr>
            </w:pPr>
            <w:r>
              <w:rPr>
                <w:szCs w:val="24"/>
              </w:rPr>
              <w:t>Tablo</w:t>
            </w:r>
            <w:r w:rsidR="00AB1CF7" w:rsidRPr="00DE1F47">
              <w:rPr>
                <w:szCs w:val="24"/>
              </w:rPr>
              <w:t xml:space="preserve"> </w:t>
            </w:r>
            <w:proofErr w:type="gramStart"/>
            <w:r w:rsidR="00AB1CF7">
              <w:rPr>
                <w:szCs w:val="24"/>
              </w:rPr>
              <w:t>2</w:t>
            </w:r>
            <w:r w:rsidR="00AB1CF7" w:rsidRPr="00DE1F47">
              <w:rPr>
                <w:szCs w:val="24"/>
              </w:rPr>
              <w:t>.1</w:t>
            </w:r>
            <w:proofErr w:type="gramEnd"/>
            <w:r w:rsidR="00AB1CF7" w:rsidRPr="00DE1F47">
              <w:rPr>
                <w:szCs w:val="24"/>
              </w:rPr>
              <w:t xml:space="preserve">. </w:t>
            </w:r>
          </w:p>
        </w:tc>
        <w:tc>
          <w:tcPr>
            <w:tcW w:w="6480" w:type="dxa"/>
          </w:tcPr>
          <w:p w14:paraId="14A512DB" w14:textId="0120BD15" w:rsidR="00AB1CF7" w:rsidRPr="00DE1F47" w:rsidRDefault="00DC69D0" w:rsidP="00D4608D">
            <w:pPr>
              <w:ind w:left="-92"/>
              <w:rPr>
                <w:szCs w:val="24"/>
              </w:rPr>
            </w:pPr>
            <w:r w:rsidRPr="00DC69D0">
              <w:rPr>
                <w:szCs w:val="24"/>
              </w:rPr>
              <w:t>KVAA teknolojisinin genel teknik gereksinimleri [39]</w:t>
            </w:r>
            <w:r>
              <w:rPr>
                <w:szCs w:val="24"/>
              </w:rPr>
              <w:t xml:space="preserve"> </w:t>
            </w:r>
            <w:proofErr w:type="gramStart"/>
            <w:r>
              <w:rPr>
                <w:szCs w:val="24"/>
              </w:rPr>
              <w:t>………..…</w:t>
            </w:r>
            <w:proofErr w:type="gramEnd"/>
          </w:p>
        </w:tc>
        <w:tc>
          <w:tcPr>
            <w:tcW w:w="588" w:type="dxa"/>
          </w:tcPr>
          <w:p w14:paraId="1BD10645" w14:textId="7E9235E1" w:rsidR="00AB1CF7" w:rsidRPr="00DE1F47" w:rsidRDefault="007A1A1A" w:rsidP="00D4608D">
            <w:pPr>
              <w:jc w:val="right"/>
              <w:rPr>
                <w:szCs w:val="24"/>
              </w:rPr>
            </w:pPr>
            <w:r>
              <w:rPr>
                <w:szCs w:val="24"/>
              </w:rPr>
              <w:t>22</w:t>
            </w:r>
          </w:p>
        </w:tc>
      </w:tr>
      <w:tr w:rsidR="00AB1CF7" w:rsidRPr="00DE1F47" w14:paraId="0F52E849" w14:textId="77777777" w:rsidTr="00D4608D">
        <w:tc>
          <w:tcPr>
            <w:tcW w:w="1260" w:type="dxa"/>
          </w:tcPr>
          <w:p w14:paraId="039B9ABD" w14:textId="63ACFDD1" w:rsidR="00AB1CF7" w:rsidRPr="00DE1F47" w:rsidRDefault="00B01659" w:rsidP="00D4608D">
            <w:pPr>
              <w:rPr>
                <w:szCs w:val="24"/>
              </w:rPr>
            </w:pPr>
            <w:r>
              <w:rPr>
                <w:szCs w:val="24"/>
              </w:rPr>
              <w:t>Tablo</w:t>
            </w:r>
            <w:r w:rsidR="00AB1CF7" w:rsidRPr="00DE1F47">
              <w:rPr>
                <w:szCs w:val="24"/>
              </w:rPr>
              <w:t xml:space="preserve"> </w:t>
            </w:r>
            <w:proofErr w:type="gramStart"/>
            <w:r w:rsidR="00AB1CF7">
              <w:rPr>
                <w:szCs w:val="24"/>
              </w:rPr>
              <w:t>2</w:t>
            </w:r>
            <w:r w:rsidR="00AB1CF7" w:rsidRPr="00DE1F47">
              <w:rPr>
                <w:szCs w:val="24"/>
              </w:rPr>
              <w:t>.2</w:t>
            </w:r>
            <w:proofErr w:type="gramEnd"/>
            <w:r w:rsidR="00AB1CF7" w:rsidRPr="00DE1F47">
              <w:rPr>
                <w:szCs w:val="24"/>
              </w:rPr>
              <w:t>.</w:t>
            </w:r>
          </w:p>
        </w:tc>
        <w:tc>
          <w:tcPr>
            <w:tcW w:w="6480" w:type="dxa"/>
          </w:tcPr>
          <w:p w14:paraId="038BE70E" w14:textId="3182C733" w:rsidR="00AB1CF7" w:rsidRPr="00DE1F47" w:rsidRDefault="00DC69D0" w:rsidP="00D4608D">
            <w:pPr>
              <w:ind w:left="-92"/>
              <w:rPr>
                <w:szCs w:val="24"/>
              </w:rPr>
            </w:pPr>
            <w:r w:rsidRPr="00DC69D0">
              <w:rPr>
                <w:szCs w:val="24"/>
              </w:rPr>
              <w:t xml:space="preserve">Üzerinde farklı algılayıcı düğümler taşıyan bir KVAA </w:t>
            </w:r>
            <w:proofErr w:type="gramStart"/>
            <w:r w:rsidRPr="00DC69D0">
              <w:rPr>
                <w:szCs w:val="24"/>
              </w:rPr>
              <w:t>prototipi</w:t>
            </w:r>
            <w:r>
              <w:rPr>
                <w:szCs w:val="24"/>
              </w:rPr>
              <w:t xml:space="preserve"> …</w:t>
            </w:r>
            <w:proofErr w:type="gramEnd"/>
          </w:p>
        </w:tc>
        <w:tc>
          <w:tcPr>
            <w:tcW w:w="588" w:type="dxa"/>
          </w:tcPr>
          <w:p w14:paraId="292BC5E0" w14:textId="4A29FBB6" w:rsidR="00AB1CF7" w:rsidRPr="00DE1F47" w:rsidRDefault="007A1A1A" w:rsidP="00D4608D">
            <w:pPr>
              <w:jc w:val="right"/>
              <w:rPr>
                <w:szCs w:val="24"/>
              </w:rPr>
            </w:pPr>
            <w:r>
              <w:rPr>
                <w:szCs w:val="24"/>
              </w:rPr>
              <w:t>24</w:t>
            </w:r>
          </w:p>
        </w:tc>
      </w:tr>
      <w:tr w:rsidR="00AB1CF7" w:rsidRPr="00DE1F47" w14:paraId="6DD17051" w14:textId="77777777" w:rsidTr="00D4608D">
        <w:tc>
          <w:tcPr>
            <w:tcW w:w="1260" w:type="dxa"/>
          </w:tcPr>
          <w:p w14:paraId="7AA5FE0D" w14:textId="13B88DB6" w:rsidR="00AB1CF7" w:rsidRPr="00DE1F47" w:rsidRDefault="00B01659" w:rsidP="00D4608D">
            <w:pPr>
              <w:rPr>
                <w:szCs w:val="24"/>
              </w:rPr>
            </w:pPr>
            <w:r>
              <w:rPr>
                <w:szCs w:val="24"/>
              </w:rPr>
              <w:t>Tablo</w:t>
            </w:r>
            <w:r w:rsidR="00AB1CF7" w:rsidRPr="00DE1F47">
              <w:rPr>
                <w:szCs w:val="24"/>
              </w:rPr>
              <w:t xml:space="preserve"> </w:t>
            </w:r>
            <w:proofErr w:type="gramStart"/>
            <w:r w:rsidR="00AB1CF7">
              <w:rPr>
                <w:szCs w:val="24"/>
              </w:rPr>
              <w:t>2</w:t>
            </w:r>
            <w:r w:rsidR="00AB1CF7" w:rsidRPr="00DE1F47">
              <w:rPr>
                <w:szCs w:val="24"/>
              </w:rPr>
              <w:t>.3</w:t>
            </w:r>
            <w:proofErr w:type="gramEnd"/>
            <w:r w:rsidR="00AB1CF7" w:rsidRPr="00DE1F47">
              <w:rPr>
                <w:szCs w:val="24"/>
              </w:rPr>
              <w:t>.</w:t>
            </w:r>
          </w:p>
        </w:tc>
        <w:tc>
          <w:tcPr>
            <w:tcW w:w="6480" w:type="dxa"/>
          </w:tcPr>
          <w:p w14:paraId="4D102824" w14:textId="67C18A78" w:rsidR="00AB1CF7" w:rsidRPr="00DE1F47" w:rsidRDefault="00DC69D0" w:rsidP="00D4608D">
            <w:pPr>
              <w:ind w:left="-92"/>
              <w:rPr>
                <w:szCs w:val="24"/>
              </w:rPr>
            </w:pPr>
            <w:r w:rsidRPr="00DC69D0">
              <w:rPr>
                <w:szCs w:val="24"/>
              </w:rPr>
              <w:t>Bazı temel tıbbi sinyaller ve özellikleri [25]</w:t>
            </w:r>
            <w:r>
              <w:rPr>
                <w:szCs w:val="24"/>
              </w:rPr>
              <w:t xml:space="preserve"> </w:t>
            </w:r>
            <w:proofErr w:type="gramStart"/>
            <w:r>
              <w:rPr>
                <w:szCs w:val="24"/>
              </w:rPr>
              <w:t>……………………..</w:t>
            </w:r>
            <w:proofErr w:type="gramEnd"/>
          </w:p>
        </w:tc>
        <w:tc>
          <w:tcPr>
            <w:tcW w:w="588" w:type="dxa"/>
          </w:tcPr>
          <w:p w14:paraId="7FE0CACF" w14:textId="47AA6270" w:rsidR="00AB1CF7" w:rsidRPr="00DE1F47" w:rsidRDefault="007A1A1A" w:rsidP="00D4608D">
            <w:pPr>
              <w:jc w:val="right"/>
              <w:rPr>
                <w:szCs w:val="24"/>
              </w:rPr>
            </w:pPr>
            <w:r>
              <w:rPr>
                <w:szCs w:val="24"/>
              </w:rPr>
              <w:t>25</w:t>
            </w:r>
          </w:p>
        </w:tc>
      </w:tr>
      <w:tr w:rsidR="00AB1CF7" w:rsidRPr="00DE1F47" w14:paraId="5AE751FE" w14:textId="77777777" w:rsidTr="00D4608D">
        <w:tc>
          <w:tcPr>
            <w:tcW w:w="1260" w:type="dxa"/>
          </w:tcPr>
          <w:p w14:paraId="16CEBCDA" w14:textId="55069541" w:rsidR="00AB1CF7" w:rsidRPr="00DE1F47" w:rsidRDefault="00B01659" w:rsidP="00D4608D">
            <w:pPr>
              <w:rPr>
                <w:szCs w:val="24"/>
              </w:rPr>
            </w:pPr>
            <w:r>
              <w:rPr>
                <w:szCs w:val="24"/>
              </w:rPr>
              <w:t>Tablo</w:t>
            </w:r>
            <w:r w:rsidR="00AB1CF7" w:rsidRPr="00DE1F47">
              <w:rPr>
                <w:szCs w:val="24"/>
              </w:rPr>
              <w:t xml:space="preserve"> </w:t>
            </w:r>
            <w:proofErr w:type="gramStart"/>
            <w:r w:rsidR="00AB1CF7">
              <w:rPr>
                <w:szCs w:val="24"/>
              </w:rPr>
              <w:t>2</w:t>
            </w:r>
            <w:r w:rsidR="00AB1CF7" w:rsidRPr="00DE1F47">
              <w:rPr>
                <w:szCs w:val="24"/>
              </w:rPr>
              <w:t>.4</w:t>
            </w:r>
            <w:proofErr w:type="gramEnd"/>
            <w:r w:rsidR="00AB1CF7" w:rsidRPr="00DE1F47">
              <w:rPr>
                <w:szCs w:val="24"/>
              </w:rPr>
              <w:t>.</w:t>
            </w:r>
          </w:p>
        </w:tc>
        <w:tc>
          <w:tcPr>
            <w:tcW w:w="6480" w:type="dxa"/>
          </w:tcPr>
          <w:p w14:paraId="142FC08E" w14:textId="2D8AABDD" w:rsidR="00AB1CF7" w:rsidRPr="00DE1F47" w:rsidRDefault="008E6CD0" w:rsidP="00D4608D">
            <w:pPr>
              <w:ind w:left="-92"/>
              <w:rPr>
                <w:szCs w:val="24"/>
              </w:rPr>
            </w:pPr>
            <w:r w:rsidRPr="008E6CD0">
              <w:rPr>
                <w:szCs w:val="24"/>
              </w:rPr>
              <w:t>Tıbbi veri algılayıcı türleri ve veri oranları [40]</w:t>
            </w:r>
            <w:r>
              <w:rPr>
                <w:szCs w:val="24"/>
              </w:rPr>
              <w:t xml:space="preserve"> </w:t>
            </w:r>
            <w:proofErr w:type="gramStart"/>
            <w:r>
              <w:rPr>
                <w:szCs w:val="24"/>
              </w:rPr>
              <w:t>………………….</w:t>
            </w:r>
            <w:proofErr w:type="gramEnd"/>
          </w:p>
        </w:tc>
        <w:tc>
          <w:tcPr>
            <w:tcW w:w="588" w:type="dxa"/>
          </w:tcPr>
          <w:p w14:paraId="06FAB466" w14:textId="6E8F3D0C" w:rsidR="00AB1CF7" w:rsidRPr="00DE1F47" w:rsidRDefault="007A1A1A" w:rsidP="00D4608D">
            <w:pPr>
              <w:jc w:val="right"/>
              <w:rPr>
                <w:szCs w:val="24"/>
              </w:rPr>
            </w:pPr>
            <w:r>
              <w:rPr>
                <w:szCs w:val="24"/>
              </w:rPr>
              <w:t>25</w:t>
            </w:r>
          </w:p>
        </w:tc>
      </w:tr>
      <w:tr w:rsidR="00AB1CF7" w:rsidRPr="00DE1F47" w14:paraId="7E308003" w14:textId="77777777" w:rsidTr="00D4608D">
        <w:tc>
          <w:tcPr>
            <w:tcW w:w="1260" w:type="dxa"/>
          </w:tcPr>
          <w:p w14:paraId="77416C2A" w14:textId="12924E8C" w:rsidR="00AB1CF7" w:rsidRPr="00DE1F47" w:rsidRDefault="00B01659" w:rsidP="00D4608D">
            <w:pPr>
              <w:rPr>
                <w:szCs w:val="24"/>
              </w:rPr>
            </w:pPr>
            <w:r>
              <w:rPr>
                <w:szCs w:val="24"/>
              </w:rPr>
              <w:t xml:space="preserve">Tablo </w:t>
            </w:r>
            <w:proofErr w:type="gramStart"/>
            <w:r w:rsidR="00AB1CF7">
              <w:rPr>
                <w:szCs w:val="24"/>
              </w:rPr>
              <w:t>2</w:t>
            </w:r>
            <w:r w:rsidR="00AB1CF7" w:rsidRPr="00DE1F47">
              <w:rPr>
                <w:szCs w:val="24"/>
              </w:rPr>
              <w:t>.5</w:t>
            </w:r>
            <w:proofErr w:type="gramEnd"/>
            <w:r w:rsidR="00AB1CF7" w:rsidRPr="00DE1F47">
              <w:rPr>
                <w:szCs w:val="24"/>
              </w:rPr>
              <w:t>.</w:t>
            </w:r>
          </w:p>
        </w:tc>
        <w:tc>
          <w:tcPr>
            <w:tcW w:w="6480" w:type="dxa"/>
          </w:tcPr>
          <w:p w14:paraId="23DF80DE" w14:textId="6541997F" w:rsidR="00AB1CF7" w:rsidRPr="00DE1F47" w:rsidRDefault="008E6CD0" w:rsidP="00D4608D">
            <w:pPr>
              <w:ind w:left="-92"/>
              <w:rPr>
                <w:szCs w:val="24"/>
              </w:rPr>
            </w:pPr>
            <w:r w:rsidRPr="008E6CD0">
              <w:rPr>
                <w:szCs w:val="24"/>
              </w:rPr>
              <w:t>Yaygın KVAA düğümlerinin genel özellikleri [62]</w:t>
            </w:r>
            <w:r>
              <w:rPr>
                <w:szCs w:val="24"/>
              </w:rPr>
              <w:t xml:space="preserve"> </w:t>
            </w:r>
            <w:proofErr w:type="gramStart"/>
            <w:r>
              <w:rPr>
                <w:szCs w:val="24"/>
              </w:rPr>
              <w:t>………………</w:t>
            </w:r>
            <w:proofErr w:type="gramEnd"/>
          </w:p>
        </w:tc>
        <w:tc>
          <w:tcPr>
            <w:tcW w:w="588" w:type="dxa"/>
          </w:tcPr>
          <w:p w14:paraId="505F96FE" w14:textId="0825F7D0" w:rsidR="00AB1CF7" w:rsidRPr="00DE1F47" w:rsidRDefault="007A1A1A" w:rsidP="00D4608D">
            <w:pPr>
              <w:jc w:val="right"/>
              <w:rPr>
                <w:szCs w:val="24"/>
              </w:rPr>
            </w:pPr>
            <w:r>
              <w:rPr>
                <w:szCs w:val="24"/>
              </w:rPr>
              <w:t>38</w:t>
            </w:r>
          </w:p>
        </w:tc>
      </w:tr>
      <w:tr w:rsidR="00AB1CF7" w:rsidRPr="00DE1F47" w14:paraId="1A8FC1FA" w14:textId="77777777" w:rsidTr="00D4608D">
        <w:tc>
          <w:tcPr>
            <w:tcW w:w="1260" w:type="dxa"/>
          </w:tcPr>
          <w:p w14:paraId="25ABE8F4" w14:textId="152CF134" w:rsidR="00AB1CF7" w:rsidRPr="00DE1F47" w:rsidRDefault="00B01659" w:rsidP="00D4608D">
            <w:pPr>
              <w:rPr>
                <w:szCs w:val="24"/>
              </w:rPr>
            </w:pPr>
            <w:r>
              <w:rPr>
                <w:szCs w:val="24"/>
              </w:rPr>
              <w:t xml:space="preserve">Tablo </w:t>
            </w:r>
            <w:proofErr w:type="gramStart"/>
            <w:r w:rsidR="00AB1CF7">
              <w:rPr>
                <w:szCs w:val="24"/>
              </w:rPr>
              <w:t>2</w:t>
            </w:r>
            <w:r w:rsidR="00AB1CF7" w:rsidRPr="00DE1F47">
              <w:rPr>
                <w:szCs w:val="24"/>
              </w:rPr>
              <w:t>.6</w:t>
            </w:r>
            <w:proofErr w:type="gramEnd"/>
            <w:r w:rsidR="00AB1CF7" w:rsidRPr="00DE1F47">
              <w:rPr>
                <w:szCs w:val="24"/>
              </w:rPr>
              <w:t>.</w:t>
            </w:r>
          </w:p>
        </w:tc>
        <w:tc>
          <w:tcPr>
            <w:tcW w:w="6480" w:type="dxa"/>
          </w:tcPr>
          <w:p w14:paraId="4F14A7D7" w14:textId="526286B6" w:rsidR="00AB1CF7" w:rsidRPr="00DE1F47" w:rsidRDefault="008E6CD0" w:rsidP="00D4608D">
            <w:pPr>
              <w:ind w:left="-92"/>
              <w:rPr>
                <w:szCs w:val="24"/>
              </w:rPr>
            </w:pPr>
            <w:r w:rsidRPr="008E6CD0">
              <w:rPr>
                <w:szCs w:val="24"/>
              </w:rPr>
              <w:t>nRF</w:t>
            </w:r>
            <w:r w:rsidR="009D0147">
              <w:rPr>
                <w:szCs w:val="24"/>
              </w:rPr>
              <w:t>24L01+ , CC2420 ve RFM TR 1001 k</w:t>
            </w:r>
            <w:r w:rsidRPr="008E6CD0">
              <w:rPr>
                <w:szCs w:val="24"/>
              </w:rPr>
              <w:t>ablosuz alıcı-verici yongalarının teknik özellikleri [61]</w:t>
            </w:r>
            <w:r>
              <w:rPr>
                <w:szCs w:val="24"/>
              </w:rPr>
              <w:t xml:space="preserve"> </w:t>
            </w:r>
            <w:proofErr w:type="gramStart"/>
            <w:r>
              <w:rPr>
                <w:szCs w:val="24"/>
              </w:rPr>
              <w:t>………………………………</w:t>
            </w:r>
            <w:proofErr w:type="gramEnd"/>
          </w:p>
        </w:tc>
        <w:tc>
          <w:tcPr>
            <w:tcW w:w="588" w:type="dxa"/>
          </w:tcPr>
          <w:p w14:paraId="33A0A32E" w14:textId="77777777" w:rsidR="00AB1CF7" w:rsidRDefault="00AB1CF7" w:rsidP="00D4608D">
            <w:pPr>
              <w:jc w:val="right"/>
              <w:rPr>
                <w:szCs w:val="24"/>
              </w:rPr>
            </w:pPr>
          </w:p>
          <w:p w14:paraId="6677BCB8" w14:textId="34A0F387" w:rsidR="007A1A1A" w:rsidRPr="00DE1F47" w:rsidRDefault="007A1A1A" w:rsidP="00D4608D">
            <w:pPr>
              <w:jc w:val="right"/>
              <w:rPr>
                <w:szCs w:val="24"/>
              </w:rPr>
            </w:pPr>
            <w:r>
              <w:rPr>
                <w:szCs w:val="24"/>
              </w:rPr>
              <w:t>40</w:t>
            </w:r>
          </w:p>
        </w:tc>
      </w:tr>
      <w:tr w:rsidR="00AB1CF7" w:rsidRPr="00DE1F47" w14:paraId="2E40D053" w14:textId="77777777" w:rsidTr="00D4608D">
        <w:tc>
          <w:tcPr>
            <w:tcW w:w="1260" w:type="dxa"/>
          </w:tcPr>
          <w:p w14:paraId="18115336" w14:textId="113574C5" w:rsidR="00AB1CF7" w:rsidRPr="00DE1F47" w:rsidRDefault="00B01659" w:rsidP="00D4608D">
            <w:pPr>
              <w:rPr>
                <w:szCs w:val="24"/>
              </w:rPr>
            </w:pPr>
            <w:r>
              <w:rPr>
                <w:szCs w:val="24"/>
              </w:rPr>
              <w:t xml:space="preserve">Tablo </w:t>
            </w:r>
            <w:proofErr w:type="gramStart"/>
            <w:r w:rsidR="00AB1CF7">
              <w:rPr>
                <w:szCs w:val="24"/>
              </w:rPr>
              <w:t>2</w:t>
            </w:r>
            <w:r w:rsidR="00AB1CF7" w:rsidRPr="00DE1F47">
              <w:rPr>
                <w:szCs w:val="24"/>
              </w:rPr>
              <w:t>.7</w:t>
            </w:r>
            <w:proofErr w:type="gramEnd"/>
            <w:r w:rsidR="00AB1CF7" w:rsidRPr="00DE1F47">
              <w:rPr>
                <w:szCs w:val="24"/>
              </w:rPr>
              <w:t>.</w:t>
            </w:r>
          </w:p>
        </w:tc>
        <w:tc>
          <w:tcPr>
            <w:tcW w:w="6480" w:type="dxa"/>
          </w:tcPr>
          <w:p w14:paraId="6BB20BB7" w14:textId="7AE77BF4" w:rsidR="00AB1CF7" w:rsidRPr="00DE1F47" w:rsidRDefault="008E6CD0" w:rsidP="00D4608D">
            <w:pPr>
              <w:ind w:left="-92"/>
              <w:rPr>
                <w:szCs w:val="24"/>
              </w:rPr>
            </w:pPr>
            <w:proofErr w:type="spellStart"/>
            <w:r w:rsidRPr="008E6CD0">
              <w:rPr>
                <w:szCs w:val="24"/>
              </w:rPr>
              <w:t>KVAA’larda</w:t>
            </w:r>
            <w:proofErr w:type="spellEnd"/>
            <w:r w:rsidRPr="008E6CD0">
              <w:rPr>
                <w:szCs w:val="24"/>
              </w:rPr>
              <w:t xml:space="preserve"> yaygın kullanılan düğümlerin veri oranı ve çalışma frekansı karşılaştırması [61]</w:t>
            </w:r>
            <w:r>
              <w:rPr>
                <w:szCs w:val="24"/>
              </w:rPr>
              <w:t xml:space="preserve"> </w:t>
            </w:r>
            <w:proofErr w:type="gramStart"/>
            <w:r>
              <w:rPr>
                <w:szCs w:val="24"/>
              </w:rPr>
              <w:t>………………………………………</w:t>
            </w:r>
            <w:proofErr w:type="gramEnd"/>
          </w:p>
        </w:tc>
        <w:tc>
          <w:tcPr>
            <w:tcW w:w="588" w:type="dxa"/>
          </w:tcPr>
          <w:p w14:paraId="1DAB5764" w14:textId="77777777" w:rsidR="00AB1CF7" w:rsidRDefault="00AB1CF7" w:rsidP="00D4608D">
            <w:pPr>
              <w:jc w:val="right"/>
              <w:rPr>
                <w:szCs w:val="24"/>
              </w:rPr>
            </w:pPr>
          </w:p>
          <w:p w14:paraId="2878682A" w14:textId="51444688" w:rsidR="007A1A1A" w:rsidRPr="00DE1F47" w:rsidRDefault="007A1A1A" w:rsidP="00D4608D">
            <w:pPr>
              <w:jc w:val="right"/>
              <w:rPr>
                <w:szCs w:val="24"/>
              </w:rPr>
            </w:pPr>
            <w:r>
              <w:rPr>
                <w:szCs w:val="24"/>
              </w:rPr>
              <w:t>42</w:t>
            </w:r>
          </w:p>
        </w:tc>
      </w:tr>
      <w:tr w:rsidR="00AB1CF7" w:rsidRPr="00DE1F47" w14:paraId="1917E16B" w14:textId="77777777" w:rsidTr="00D4608D">
        <w:tc>
          <w:tcPr>
            <w:tcW w:w="1260" w:type="dxa"/>
          </w:tcPr>
          <w:p w14:paraId="0784DB6B" w14:textId="7A0174D0" w:rsidR="00AB1CF7" w:rsidRPr="00DE1F47" w:rsidRDefault="00B01659" w:rsidP="00D4608D">
            <w:pPr>
              <w:rPr>
                <w:szCs w:val="24"/>
              </w:rPr>
            </w:pPr>
            <w:r>
              <w:rPr>
                <w:szCs w:val="24"/>
              </w:rPr>
              <w:t xml:space="preserve">Tablo </w:t>
            </w:r>
            <w:proofErr w:type="gramStart"/>
            <w:r w:rsidR="00AB1CF7">
              <w:rPr>
                <w:szCs w:val="24"/>
              </w:rPr>
              <w:t>2</w:t>
            </w:r>
            <w:r w:rsidR="00AB1CF7" w:rsidRPr="00DE1F47">
              <w:rPr>
                <w:szCs w:val="24"/>
              </w:rPr>
              <w:t>.8</w:t>
            </w:r>
            <w:proofErr w:type="gramEnd"/>
            <w:r w:rsidR="00AB1CF7" w:rsidRPr="00DE1F47">
              <w:rPr>
                <w:szCs w:val="24"/>
              </w:rPr>
              <w:t>.</w:t>
            </w:r>
          </w:p>
        </w:tc>
        <w:tc>
          <w:tcPr>
            <w:tcW w:w="6480" w:type="dxa"/>
          </w:tcPr>
          <w:p w14:paraId="0EE2547E" w14:textId="6379E1C7" w:rsidR="00AB1CF7" w:rsidRPr="00DE1F47" w:rsidRDefault="008E6CD0" w:rsidP="00D4608D">
            <w:pPr>
              <w:ind w:left="-92"/>
              <w:rPr>
                <w:szCs w:val="24"/>
              </w:rPr>
            </w:pPr>
            <w:r w:rsidRPr="008E6CD0">
              <w:rPr>
                <w:szCs w:val="24"/>
              </w:rPr>
              <w:t>KVAA için potansiyel frekans bantlarının özellikleri</w:t>
            </w:r>
            <w:r>
              <w:rPr>
                <w:szCs w:val="24"/>
              </w:rPr>
              <w:t xml:space="preserve"> </w:t>
            </w:r>
            <w:proofErr w:type="gramStart"/>
            <w:r>
              <w:rPr>
                <w:szCs w:val="24"/>
              </w:rPr>
              <w:t>…………….</w:t>
            </w:r>
            <w:proofErr w:type="gramEnd"/>
          </w:p>
        </w:tc>
        <w:tc>
          <w:tcPr>
            <w:tcW w:w="588" w:type="dxa"/>
          </w:tcPr>
          <w:p w14:paraId="1BD0173B" w14:textId="4352B9E1" w:rsidR="00AB1CF7" w:rsidRPr="00DE1F47" w:rsidRDefault="007A1A1A" w:rsidP="00D4608D">
            <w:pPr>
              <w:jc w:val="right"/>
              <w:rPr>
                <w:szCs w:val="24"/>
              </w:rPr>
            </w:pPr>
            <w:r>
              <w:rPr>
                <w:szCs w:val="24"/>
              </w:rPr>
              <w:t>46</w:t>
            </w:r>
          </w:p>
        </w:tc>
      </w:tr>
      <w:tr w:rsidR="00AB1CF7" w:rsidRPr="00DE1F47" w14:paraId="364546C8" w14:textId="77777777" w:rsidTr="00D4608D">
        <w:tc>
          <w:tcPr>
            <w:tcW w:w="1260" w:type="dxa"/>
          </w:tcPr>
          <w:p w14:paraId="442F7513" w14:textId="529ABD0F" w:rsidR="00AB1CF7" w:rsidRPr="00DE1F47" w:rsidRDefault="00B01659" w:rsidP="00D4608D">
            <w:pPr>
              <w:rPr>
                <w:szCs w:val="24"/>
              </w:rPr>
            </w:pPr>
            <w:r>
              <w:rPr>
                <w:szCs w:val="24"/>
              </w:rPr>
              <w:t xml:space="preserve">Tablo </w:t>
            </w:r>
            <w:proofErr w:type="gramStart"/>
            <w:r w:rsidR="00AB1CF7">
              <w:rPr>
                <w:szCs w:val="24"/>
              </w:rPr>
              <w:t>2</w:t>
            </w:r>
            <w:r w:rsidR="00AB1CF7" w:rsidRPr="00DE1F47">
              <w:rPr>
                <w:szCs w:val="24"/>
              </w:rPr>
              <w:t>.</w:t>
            </w:r>
            <w:r w:rsidR="00AB1CF7">
              <w:rPr>
                <w:szCs w:val="24"/>
              </w:rPr>
              <w:t>9</w:t>
            </w:r>
            <w:proofErr w:type="gramEnd"/>
            <w:r w:rsidR="00AB1CF7" w:rsidRPr="00DE1F47">
              <w:rPr>
                <w:szCs w:val="24"/>
              </w:rPr>
              <w:t>.</w:t>
            </w:r>
          </w:p>
        </w:tc>
        <w:tc>
          <w:tcPr>
            <w:tcW w:w="6480" w:type="dxa"/>
          </w:tcPr>
          <w:p w14:paraId="6BAB4460" w14:textId="70567556" w:rsidR="00AB1CF7" w:rsidRPr="00DE1F47" w:rsidRDefault="00542A16" w:rsidP="00D4608D">
            <w:pPr>
              <w:ind w:left="-108"/>
              <w:rPr>
                <w:szCs w:val="24"/>
              </w:rPr>
            </w:pPr>
            <w:r w:rsidRPr="00542A16">
              <w:rPr>
                <w:szCs w:val="24"/>
              </w:rPr>
              <w:t>Tıbbi izlemede kullanılan kablosuz teknolojiler [25]</w:t>
            </w:r>
            <w:r>
              <w:rPr>
                <w:szCs w:val="24"/>
              </w:rPr>
              <w:t xml:space="preserve"> </w:t>
            </w:r>
            <w:proofErr w:type="gramStart"/>
            <w:r>
              <w:rPr>
                <w:szCs w:val="24"/>
              </w:rPr>
              <w:t>…………….</w:t>
            </w:r>
            <w:proofErr w:type="gramEnd"/>
          </w:p>
        </w:tc>
        <w:tc>
          <w:tcPr>
            <w:tcW w:w="588" w:type="dxa"/>
          </w:tcPr>
          <w:p w14:paraId="246AF4FD" w14:textId="57B1CAD9" w:rsidR="00AB1CF7" w:rsidRPr="00DE1F47" w:rsidRDefault="007A1A1A" w:rsidP="00D4608D">
            <w:pPr>
              <w:jc w:val="right"/>
              <w:rPr>
                <w:szCs w:val="24"/>
              </w:rPr>
            </w:pPr>
            <w:r>
              <w:rPr>
                <w:szCs w:val="24"/>
              </w:rPr>
              <w:t>55</w:t>
            </w:r>
          </w:p>
        </w:tc>
      </w:tr>
      <w:tr w:rsidR="00AB1CF7" w:rsidRPr="00DE1F47" w14:paraId="4F4A1817" w14:textId="77777777" w:rsidTr="00D4608D">
        <w:tc>
          <w:tcPr>
            <w:tcW w:w="1260" w:type="dxa"/>
          </w:tcPr>
          <w:p w14:paraId="1AB93B54" w14:textId="2EC2AAEE" w:rsidR="00AB1CF7" w:rsidRPr="00DE1F47" w:rsidRDefault="00B01659" w:rsidP="00B01659">
            <w:pPr>
              <w:rPr>
                <w:szCs w:val="24"/>
              </w:rPr>
            </w:pPr>
            <w:r>
              <w:rPr>
                <w:szCs w:val="24"/>
              </w:rPr>
              <w:t>Tablo</w:t>
            </w:r>
            <w:r w:rsidR="00AB1CF7" w:rsidRPr="00DE1F47">
              <w:rPr>
                <w:szCs w:val="24"/>
              </w:rPr>
              <w:t xml:space="preserve"> </w:t>
            </w:r>
            <w:proofErr w:type="gramStart"/>
            <w:r>
              <w:rPr>
                <w:szCs w:val="24"/>
              </w:rPr>
              <w:t>3</w:t>
            </w:r>
            <w:r w:rsidR="00AB1CF7" w:rsidRPr="00DE1F47">
              <w:rPr>
                <w:szCs w:val="24"/>
              </w:rPr>
              <w:t>.</w:t>
            </w:r>
            <w:r w:rsidR="00AB1CF7">
              <w:rPr>
                <w:szCs w:val="24"/>
              </w:rPr>
              <w:t>1</w:t>
            </w:r>
            <w:proofErr w:type="gramEnd"/>
            <w:r w:rsidR="00AB1CF7" w:rsidRPr="00DE1F47">
              <w:rPr>
                <w:szCs w:val="24"/>
              </w:rPr>
              <w:t>.</w:t>
            </w:r>
          </w:p>
        </w:tc>
        <w:tc>
          <w:tcPr>
            <w:tcW w:w="6480" w:type="dxa"/>
          </w:tcPr>
          <w:p w14:paraId="4F25C2BB" w14:textId="7339D532" w:rsidR="00AB1CF7" w:rsidRPr="00DE1F47" w:rsidRDefault="00542A16" w:rsidP="00D4608D">
            <w:pPr>
              <w:ind w:left="-108"/>
              <w:rPr>
                <w:szCs w:val="24"/>
              </w:rPr>
            </w:pPr>
            <w:r w:rsidRPr="00542A16">
              <w:rPr>
                <w:szCs w:val="24"/>
              </w:rPr>
              <w:t>Çeşitli ortamlardan elde edilen enerji kaynaklarının karakteristik özellikleri [98]</w:t>
            </w:r>
            <w:r>
              <w:rPr>
                <w:szCs w:val="24"/>
              </w:rPr>
              <w:t xml:space="preserve"> </w:t>
            </w:r>
            <w:proofErr w:type="gramStart"/>
            <w:r>
              <w:rPr>
                <w:szCs w:val="24"/>
              </w:rPr>
              <w:t>…………………………………………………….</w:t>
            </w:r>
            <w:proofErr w:type="gramEnd"/>
          </w:p>
        </w:tc>
        <w:tc>
          <w:tcPr>
            <w:tcW w:w="588" w:type="dxa"/>
          </w:tcPr>
          <w:p w14:paraId="5ABFC611" w14:textId="77777777" w:rsidR="00AB1CF7" w:rsidRDefault="00AB1CF7" w:rsidP="00D4608D">
            <w:pPr>
              <w:jc w:val="right"/>
              <w:rPr>
                <w:szCs w:val="24"/>
              </w:rPr>
            </w:pPr>
          </w:p>
          <w:p w14:paraId="76AC6921" w14:textId="0A1E4ED9" w:rsidR="007A1A1A" w:rsidRPr="00DE1F47" w:rsidRDefault="007A1A1A" w:rsidP="00D4608D">
            <w:pPr>
              <w:jc w:val="right"/>
              <w:rPr>
                <w:szCs w:val="24"/>
              </w:rPr>
            </w:pPr>
            <w:r>
              <w:rPr>
                <w:szCs w:val="24"/>
              </w:rPr>
              <w:t>64</w:t>
            </w:r>
          </w:p>
        </w:tc>
      </w:tr>
      <w:tr w:rsidR="00AB1CF7" w:rsidRPr="00DE1F47" w14:paraId="149C5D56" w14:textId="77777777" w:rsidTr="00D4608D">
        <w:tc>
          <w:tcPr>
            <w:tcW w:w="1260" w:type="dxa"/>
          </w:tcPr>
          <w:p w14:paraId="688B02FE" w14:textId="6002F19B" w:rsidR="00AB1CF7" w:rsidRPr="00DE1F47" w:rsidRDefault="00B01659" w:rsidP="00B01659">
            <w:pPr>
              <w:rPr>
                <w:szCs w:val="24"/>
              </w:rPr>
            </w:pPr>
            <w:r>
              <w:rPr>
                <w:szCs w:val="24"/>
              </w:rPr>
              <w:t>Tablo</w:t>
            </w:r>
            <w:r w:rsidRPr="00DE1F47">
              <w:rPr>
                <w:szCs w:val="24"/>
              </w:rPr>
              <w:t xml:space="preserve"> </w:t>
            </w:r>
            <w:proofErr w:type="gramStart"/>
            <w:r>
              <w:rPr>
                <w:szCs w:val="24"/>
              </w:rPr>
              <w:t>3</w:t>
            </w:r>
            <w:r w:rsidRPr="00DE1F47">
              <w:rPr>
                <w:szCs w:val="24"/>
              </w:rPr>
              <w:t>.</w:t>
            </w:r>
            <w:r>
              <w:rPr>
                <w:szCs w:val="24"/>
              </w:rPr>
              <w:t>2</w:t>
            </w:r>
            <w:proofErr w:type="gramEnd"/>
            <w:r w:rsidRPr="00DE1F47">
              <w:rPr>
                <w:szCs w:val="24"/>
              </w:rPr>
              <w:t>.</w:t>
            </w:r>
          </w:p>
        </w:tc>
        <w:tc>
          <w:tcPr>
            <w:tcW w:w="6480" w:type="dxa"/>
          </w:tcPr>
          <w:p w14:paraId="37FEC5E8" w14:textId="2A8FAAF5" w:rsidR="00AB1CF7" w:rsidRPr="00DE1F47" w:rsidRDefault="00542A16" w:rsidP="00D4608D">
            <w:pPr>
              <w:ind w:left="-92"/>
              <w:rPr>
                <w:szCs w:val="24"/>
              </w:rPr>
            </w:pPr>
            <w:r w:rsidRPr="00542A16">
              <w:rPr>
                <w:szCs w:val="24"/>
              </w:rPr>
              <w:t xml:space="preserve">Düşük güçte dinleme, </w:t>
            </w:r>
            <w:proofErr w:type="spellStart"/>
            <w:r w:rsidRPr="00542A16">
              <w:rPr>
                <w:szCs w:val="24"/>
              </w:rPr>
              <w:t>çizelgeli</w:t>
            </w:r>
            <w:proofErr w:type="spellEnd"/>
            <w:r w:rsidRPr="00542A16">
              <w:rPr>
                <w:szCs w:val="24"/>
              </w:rPr>
              <w:t xml:space="preserve"> çekişme ve TDMA tekniklerinin özellik karşılaştırması [102]</w:t>
            </w:r>
            <w:r>
              <w:rPr>
                <w:szCs w:val="24"/>
              </w:rPr>
              <w:t xml:space="preserve"> </w:t>
            </w:r>
            <w:proofErr w:type="gramStart"/>
            <w:r>
              <w:rPr>
                <w:szCs w:val="24"/>
              </w:rPr>
              <w:t>………………………………………</w:t>
            </w:r>
            <w:proofErr w:type="gramEnd"/>
          </w:p>
        </w:tc>
        <w:tc>
          <w:tcPr>
            <w:tcW w:w="588" w:type="dxa"/>
          </w:tcPr>
          <w:p w14:paraId="47C3980C" w14:textId="77777777" w:rsidR="00AB1CF7" w:rsidRDefault="00AB1CF7" w:rsidP="00D4608D">
            <w:pPr>
              <w:jc w:val="right"/>
              <w:rPr>
                <w:szCs w:val="24"/>
              </w:rPr>
            </w:pPr>
          </w:p>
          <w:p w14:paraId="43FB23E2" w14:textId="35ACED8F" w:rsidR="007A1A1A" w:rsidRPr="00DE1F47" w:rsidRDefault="007A1A1A" w:rsidP="00D4608D">
            <w:pPr>
              <w:jc w:val="right"/>
              <w:rPr>
                <w:szCs w:val="24"/>
              </w:rPr>
            </w:pPr>
            <w:r>
              <w:rPr>
                <w:szCs w:val="24"/>
              </w:rPr>
              <w:t>67</w:t>
            </w:r>
          </w:p>
        </w:tc>
      </w:tr>
      <w:tr w:rsidR="00AB1CF7" w:rsidRPr="00DE1F47" w14:paraId="3DA824BD" w14:textId="77777777" w:rsidTr="00D4608D">
        <w:tc>
          <w:tcPr>
            <w:tcW w:w="1260" w:type="dxa"/>
          </w:tcPr>
          <w:p w14:paraId="4DB5639D" w14:textId="277C0945" w:rsidR="00AB1CF7" w:rsidRPr="00DE1F47" w:rsidRDefault="00B01659" w:rsidP="00B01659">
            <w:pPr>
              <w:rPr>
                <w:szCs w:val="24"/>
              </w:rPr>
            </w:pPr>
            <w:r>
              <w:rPr>
                <w:szCs w:val="24"/>
              </w:rPr>
              <w:t>Tablo</w:t>
            </w:r>
            <w:r w:rsidRPr="00DE1F47">
              <w:rPr>
                <w:szCs w:val="24"/>
              </w:rPr>
              <w:t xml:space="preserve"> </w:t>
            </w:r>
            <w:proofErr w:type="gramStart"/>
            <w:r>
              <w:rPr>
                <w:szCs w:val="24"/>
              </w:rPr>
              <w:t>4</w:t>
            </w:r>
            <w:r w:rsidRPr="00DE1F47">
              <w:rPr>
                <w:szCs w:val="24"/>
              </w:rPr>
              <w:t>.</w:t>
            </w:r>
            <w:r>
              <w:rPr>
                <w:szCs w:val="24"/>
              </w:rPr>
              <w:t>1</w:t>
            </w:r>
            <w:proofErr w:type="gramEnd"/>
            <w:r w:rsidRPr="00DE1F47">
              <w:rPr>
                <w:szCs w:val="24"/>
              </w:rPr>
              <w:t>.</w:t>
            </w:r>
          </w:p>
        </w:tc>
        <w:tc>
          <w:tcPr>
            <w:tcW w:w="6480" w:type="dxa"/>
          </w:tcPr>
          <w:p w14:paraId="42BB60CA" w14:textId="3D4C5290" w:rsidR="00AB1CF7" w:rsidRPr="00DE1F47" w:rsidRDefault="00542A16" w:rsidP="00542A16">
            <w:pPr>
              <w:ind w:left="-92"/>
              <w:rPr>
                <w:szCs w:val="24"/>
              </w:rPr>
            </w:pPr>
            <w:r w:rsidRPr="00542A16">
              <w:rPr>
                <w:szCs w:val="24"/>
              </w:rPr>
              <w:t>Yaygın kullanılan OEK protokollerinin avantaj ve dezavantaj k</w:t>
            </w:r>
            <w:r>
              <w:rPr>
                <w:szCs w:val="24"/>
              </w:rPr>
              <w:t>arşılaştır</w:t>
            </w:r>
            <w:r w:rsidRPr="00542A16">
              <w:rPr>
                <w:szCs w:val="24"/>
              </w:rPr>
              <w:t>maları [110]</w:t>
            </w:r>
            <w:r>
              <w:rPr>
                <w:szCs w:val="24"/>
              </w:rPr>
              <w:t xml:space="preserve"> </w:t>
            </w:r>
            <w:proofErr w:type="gramStart"/>
            <w:r>
              <w:rPr>
                <w:szCs w:val="24"/>
              </w:rPr>
              <w:t>…………………………………………….</w:t>
            </w:r>
            <w:proofErr w:type="gramEnd"/>
          </w:p>
        </w:tc>
        <w:tc>
          <w:tcPr>
            <w:tcW w:w="588" w:type="dxa"/>
          </w:tcPr>
          <w:p w14:paraId="462261B0" w14:textId="77777777" w:rsidR="00AB1CF7" w:rsidRDefault="00AB1CF7" w:rsidP="00D4608D">
            <w:pPr>
              <w:jc w:val="right"/>
              <w:rPr>
                <w:szCs w:val="24"/>
              </w:rPr>
            </w:pPr>
          </w:p>
          <w:p w14:paraId="297D0EA9" w14:textId="300A7581" w:rsidR="007A1A1A" w:rsidRPr="00DE1F47" w:rsidRDefault="007A1A1A" w:rsidP="00D4608D">
            <w:pPr>
              <w:jc w:val="right"/>
              <w:rPr>
                <w:szCs w:val="24"/>
              </w:rPr>
            </w:pPr>
            <w:r>
              <w:rPr>
                <w:szCs w:val="24"/>
              </w:rPr>
              <w:t>86</w:t>
            </w:r>
          </w:p>
        </w:tc>
      </w:tr>
      <w:tr w:rsidR="00AB1CF7" w:rsidRPr="00DE1F47" w14:paraId="458FAF51" w14:textId="77777777" w:rsidTr="00D4608D">
        <w:tc>
          <w:tcPr>
            <w:tcW w:w="1260" w:type="dxa"/>
          </w:tcPr>
          <w:p w14:paraId="76963B1A" w14:textId="1E88D474" w:rsidR="00AB1CF7" w:rsidRPr="00DE1F47" w:rsidRDefault="00B01659" w:rsidP="00B01659">
            <w:pPr>
              <w:rPr>
                <w:szCs w:val="24"/>
              </w:rPr>
            </w:pPr>
            <w:r>
              <w:rPr>
                <w:szCs w:val="24"/>
              </w:rPr>
              <w:t>Tablo</w:t>
            </w:r>
            <w:r w:rsidRPr="00DE1F47">
              <w:rPr>
                <w:szCs w:val="24"/>
              </w:rPr>
              <w:t xml:space="preserve"> </w:t>
            </w:r>
            <w:proofErr w:type="gramStart"/>
            <w:r>
              <w:rPr>
                <w:szCs w:val="24"/>
              </w:rPr>
              <w:t>5</w:t>
            </w:r>
            <w:r w:rsidRPr="00DE1F47">
              <w:rPr>
                <w:szCs w:val="24"/>
              </w:rPr>
              <w:t>.</w:t>
            </w:r>
            <w:r>
              <w:rPr>
                <w:szCs w:val="24"/>
              </w:rPr>
              <w:t>1</w:t>
            </w:r>
            <w:proofErr w:type="gramEnd"/>
            <w:r w:rsidRPr="00DE1F47">
              <w:rPr>
                <w:szCs w:val="24"/>
              </w:rPr>
              <w:t>.</w:t>
            </w:r>
            <w:r w:rsidR="00AB1CF7" w:rsidRPr="00DE1F47">
              <w:rPr>
                <w:szCs w:val="24"/>
              </w:rPr>
              <w:t xml:space="preserve"> </w:t>
            </w:r>
          </w:p>
        </w:tc>
        <w:tc>
          <w:tcPr>
            <w:tcW w:w="6480" w:type="dxa"/>
          </w:tcPr>
          <w:p w14:paraId="7C66497B" w14:textId="2211CF71" w:rsidR="00AB1CF7" w:rsidRPr="00DE1F47" w:rsidRDefault="00D803FD" w:rsidP="00D4608D">
            <w:pPr>
              <w:ind w:left="-92"/>
              <w:rPr>
                <w:szCs w:val="24"/>
              </w:rPr>
            </w:pPr>
            <w:r w:rsidRPr="00D803FD">
              <w:rPr>
                <w:szCs w:val="24"/>
              </w:rPr>
              <w:t>Örnek senaryo için benzetim parametreleri ve değerleri</w:t>
            </w:r>
            <w:r>
              <w:rPr>
                <w:szCs w:val="24"/>
              </w:rPr>
              <w:t xml:space="preserve"> </w:t>
            </w:r>
            <w:proofErr w:type="gramStart"/>
            <w:r>
              <w:rPr>
                <w:szCs w:val="24"/>
              </w:rPr>
              <w:t>…………</w:t>
            </w:r>
            <w:proofErr w:type="gramEnd"/>
          </w:p>
        </w:tc>
        <w:tc>
          <w:tcPr>
            <w:tcW w:w="588" w:type="dxa"/>
          </w:tcPr>
          <w:p w14:paraId="7B1DE965" w14:textId="1C4AA42A" w:rsidR="00AB1CF7" w:rsidRPr="00DE1F47" w:rsidRDefault="007A1A1A" w:rsidP="00D4608D">
            <w:pPr>
              <w:jc w:val="right"/>
              <w:rPr>
                <w:szCs w:val="24"/>
              </w:rPr>
            </w:pPr>
            <w:r>
              <w:rPr>
                <w:szCs w:val="24"/>
              </w:rPr>
              <w:t>111</w:t>
            </w:r>
          </w:p>
        </w:tc>
      </w:tr>
      <w:tr w:rsidR="00AB1CF7" w:rsidRPr="00DE1F47" w14:paraId="307C02E7" w14:textId="77777777" w:rsidTr="00D4608D">
        <w:tc>
          <w:tcPr>
            <w:tcW w:w="1260" w:type="dxa"/>
          </w:tcPr>
          <w:p w14:paraId="3445985C" w14:textId="0C49A249" w:rsidR="00AB1CF7" w:rsidRPr="00DE1F47" w:rsidRDefault="00B01659" w:rsidP="00B01659">
            <w:pPr>
              <w:rPr>
                <w:szCs w:val="24"/>
              </w:rPr>
            </w:pPr>
            <w:r>
              <w:rPr>
                <w:szCs w:val="24"/>
              </w:rPr>
              <w:t>Tablo</w:t>
            </w:r>
            <w:r w:rsidRPr="00DE1F47">
              <w:rPr>
                <w:szCs w:val="24"/>
              </w:rPr>
              <w:t xml:space="preserve"> </w:t>
            </w:r>
            <w:proofErr w:type="gramStart"/>
            <w:r>
              <w:rPr>
                <w:szCs w:val="24"/>
              </w:rPr>
              <w:t>6</w:t>
            </w:r>
            <w:r w:rsidRPr="00DE1F47">
              <w:rPr>
                <w:szCs w:val="24"/>
              </w:rPr>
              <w:t>.</w:t>
            </w:r>
            <w:r>
              <w:rPr>
                <w:szCs w:val="24"/>
              </w:rPr>
              <w:t>1</w:t>
            </w:r>
            <w:proofErr w:type="gramEnd"/>
            <w:r w:rsidRPr="00DE1F47">
              <w:rPr>
                <w:szCs w:val="24"/>
              </w:rPr>
              <w:t>.</w:t>
            </w:r>
          </w:p>
        </w:tc>
        <w:tc>
          <w:tcPr>
            <w:tcW w:w="6480" w:type="dxa"/>
          </w:tcPr>
          <w:p w14:paraId="6CF2C468" w14:textId="276F921F" w:rsidR="00AB1CF7" w:rsidRPr="00DE1F47" w:rsidRDefault="00D803FD" w:rsidP="00D4608D">
            <w:pPr>
              <w:ind w:left="-92"/>
              <w:rPr>
                <w:szCs w:val="24"/>
              </w:rPr>
            </w:pPr>
            <w:r w:rsidRPr="00D803FD">
              <w:rPr>
                <w:szCs w:val="24"/>
              </w:rPr>
              <w:t>Kablosuz algılayıcı düğümlere ait görev, ölçüm sıklığı ve paket gönderim hızı değerleri</w:t>
            </w:r>
            <w:r>
              <w:rPr>
                <w:szCs w:val="24"/>
              </w:rPr>
              <w:t xml:space="preserve"> </w:t>
            </w:r>
            <w:proofErr w:type="gramStart"/>
            <w:r>
              <w:rPr>
                <w:szCs w:val="24"/>
              </w:rPr>
              <w:t>…………………………………………...</w:t>
            </w:r>
            <w:proofErr w:type="gramEnd"/>
          </w:p>
        </w:tc>
        <w:tc>
          <w:tcPr>
            <w:tcW w:w="588" w:type="dxa"/>
          </w:tcPr>
          <w:p w14:paraId="7520B209" w14:textId="77777777" w:rsidR="007A1A1A" w:rsidRDefault="007A1A1A" w:rsidP="00D4608D">
            <w:pPr>
              <w:jc w:val="right"/>
              <w:rPr>
                <w:szCs w:val="24"/>
              </w:rPr>
            </w:pPr>
          </w:p>
          <w:p w14:paraId="3865B275" w14:textId="7688B1FA" w:rsidR="00AB1CF7" w:rsidRPr="00DE1F47" w:rsidRDefault="007A1A1A" w:rsidP="00D4608D">
            <w:pPr>
              <w:jc w:val="right"/>
              <w:rPr>
                <w:szCs w:val="24"/>
              </w:rPr>
            </w:pPr>
            <w:r>
              <w:rPr>
                <w:szCs w:val="24"/>
              </w:rPr>
              <w:t>126</w:t>
            </w:r>
          </w:p>
        </w:tc>
      </w:tr>
      <w:tr w:rsidR="00AB1CF7" w:rsidRPr="00DE1F47" w14:paraId="5267CA0C" w14:textId="77777777" w:rsidTr="00D4608D">
        <w:tc>
          <w:tcPr>
            <w:tcW w:w="1260" w:type="dxa"/>
          </w:tcPr>
          <w:p w14:paraId="20882DF0" w14:textId="7CDAC032" w:rsidR="00AB1CF7" w:rsidRPr="00DE1F47" w:rsidRDefault="00B01659" w:rsidP="00B01659">
            <w:pPr>
              <w:rPr>
                <w:szCs w:val="24"/>
              </w:rPr>
            </w:pPr>
            <w:r>
              <w:rPr>
                <w:szCs w:val="24"/>
              </w:rPr>
              <w:t>Tablo</w:t>
            </w:r>
            <w:r w:rsidRPr="00DE1F47">
              <w:rPr>
                <w:szCs w:val="24"/>
              </w:rPr>
              <w:t xml:space="preserve"> </w:t>
            </w:r>
            <w:proofErr w:type="gramStart"/>
            <w:r>
              <w:rPr>
                <w:szCs w:val="24"/>
              </w:rPr>
              <w:t>6</w:t>
            </w:r>
            <w:r w:rsidRPr="00DE1F47">
              <w:rPr>
                <w:szCs w:val="24"/>
              </w:rPr>
              <w:t>.</w:t>
            </w:r>
            <w:r>
              <w:rPr>
                <w:szCs w:val="24"/>
              </w:rPr>
              <w:t>2</w:t>
            </w:r>
            <w:proofErr w:type="gramEnd"/>
            <w:r w:rsidRPr="00DE1F47">
              <w:rPr>
                <w:szCs w:val="24"/>
              </w:rPr>
              <w:t>.</w:t>
            </w:r>
          </w:p>
        </w:tc>
        <w:tc>
          <w:tcPr>
            <w:tcW w:w="6480" w:type="dxa"/>
          </w:tcPr>
          <w:p w14:paraId="235717BF" w14:textId="4BF83B71" w:rsidR="00AB1CF7" w:rsidRPr="00DE1F47" w:rsidRDefault="00D803FD" w:rsidP="00D4608D">
            <w:pPr>
              <w:ind w:left="-92"/>
              <w:rPr>
                <w:szCs w:val="24"/>
              </w:rPr>
            </w:pPr>
            <w:r w:rsidRPr="00D803FD">
              <w:rPr>
                <w:szCs w:val="24"/>
              </w:rPr>
              <w:t>isMOTE düğümlerine ilişkin çalışma parametreleri</w:t>
            </w:r>
            <w:r>
              <w:rPr>
                <w:szCs w:val="24"/>
              </w:rPr>
              <w:t xml:space="preserve"> </w:t>
            </w:r>
            <w:proofErr w:type="gramStart"/>
            <w:r>
              <w:rPr>
                <w:szCs w:val="24"/>
              </w:rPr>
              <w:t>……………...</w:t>
            </w:r>
            <w:proofErr w:type="gramEnd"/>
          </w:p>
        </w:tc>
        <w:tc>
          <w:tcPr>
            <w:tcW w:w="588" w:type="dxa"/>
          </w:tcPr>
          <w:p w14:paraId="5F36BFC5" w14:textId="025B0AF8" w:rsidR="00AB1CF7" w:rsidRPr="00DE1F47" w:rsidRDefault="007A1A1A" w:rsidP="00D4608D">
            <w:pPr>
              <w:jc w:val="right"/>
              <w:rPr>
                <w:szCs w:val="24"/>
              </w:rPr>
            </w:pPr>
            <w:r>
              <w:rPr>
                <w:szCs w:val="24"/>
              </w:rPr>
              <w:t>127</w:t>
            </w:r>
          </w:p>
        </w:tc>
      </w:tr>
    </w:tbl>
    <w:p w14:paraId="2302DFFF" w14:textId="77777777" w:rsidR="005426D8" w:rsidRPr="00637F58" w:rsidRDefault="005426D8" w:rsidP="005426D8">
      <w:pPr>
        <w:rPr>
          <w:rFonts w:eastAsia="Times New Roman" w:cs="Times New Roman"/>
          <w:kern w:val="0"/>
          <w:sz w:val="28"/>
          <w:szCs w:val="28"/>
          <w:lang w:eastAsia="tr-TR"/>
        </w:rPr>
      </w:pPr>
      <w:r w:rsidRPr="00637F58">
        <w:rPr>
          <w:b/>
        </w:rPr>
        <w:br w:type="page"/>
      </w:r>
    </w:p>
    <w:bookmarkEnd w:id="1"/>
    <w:bookmarkEnd w:id="2"/>
    <w:p w14:paraId="6B4A0C5D" w14:textId="77777777" w:rsidR="004E11BA" w:rsidRPr="00597B50" w:rsidRDefault="004E11BA" w:rsidP="004E11BA">
      <w:pPr>
        <w:rPr>
          <w:rFonts w:eastAsia="Times New Roman" w:cs="Times New Roman"/>
          <w:b/>
          <w:kern w:val="0"/>
          <w:sz w:val="28"/>
          <w:szCs w:val="28"/>
          <w:lang w:eastAsia="tr-TR"/>
        </w:rPr>
      </w:pPr>
    </w:p>
    <w:p w14:paraId="12C94DA4" w14:textId="77777777" w:rsidR="004E11BA" w:rsidRPr="00597B50" w:rsidRDefault="004E11BA" w:rsidP="004E11BA">
      <w:pPr>
        <w:spacing w:line="240" w:lineRule="auto"/>
        <w:rPr>
          <w:rFonts w:eastAsia="Times New Roman" w:cs="Times New Roman"/>
          <w:b/>
          <w:kern w:val="0"/>
          <w:sz w:val="28"/>
          <w:szCs w:val="28"/>
          <w:lang w:eastAsia="tr-TR"/>
        </w:rPr>
      </w:pPr>
    </w:p>
    <w:p w14:paraId="4FB437D0" w14:textId="77777777" w:rsidR="004E11BA" w:rsidRPr="00597B50" w:rsidRDefault="004E11BA" w:rsidP="004E11BA">
      <w:pPr>
        <w:spacing w:line="240" w:lineRule="auto"/>
        <w:rPr>
          <w:rFonts w:eastAsia="Times New Roman" w:cs="Times New Roman"/>
          <w:b/>
          <w:kern w:val="0"/>
          <w:sz w:val="28"/>
          <w:szCs w:val="28"/>
          <w:lang w:eastAsia="tr-TR"/>
        </w:rPr>
      </w:pPr>
    </w:p>
    <w:p w14:paraId="4FCDF8FC" w14:textId="07C17305" w:rsidR="004E11BA" w:rsidRPr="00D7450B" w:rsidRDefault="004E11BA" w:rsidP="004E11BA">
      <w:pPr>
        <w:pStyle w:val="BaslikBosluklari"/>
        <w:spacing w:line="240" w:lineRule="auto"/>
      </w:pPr>
      <w:r>
        <w:t>ÖZET</w:t>
      </w:r>
    </w:p>
    <w:p w14:paraId="2BD5ADE5" w14:textId="77777777" w:rsidR="004E11BA" w:rsidRPr="00597B50" w:rsidRDefault="004E11BA" w:rsidP="004E11BA">
      <w:pPr>
        <w:rPr>
          <w:rFonts w:eastAsia="Times New Roman" w:cs="Times New Roman"/>
          <w:kern w:val="0"/>
          <w:szCs w:val="24"/>
          <w:lang w:eastAsia="tr-TR"/>
        </w:rPr>
      </w:pPr>
    </w:p>
    <w:p w14:paraId="3F7CF592" w14:textId="77777777" w:rsidR="004E11BA" w:rsidRPr="00597B50" w:rsidRDefault="004E11BA" w:rsidP="004E11BA">
      <w:pPr>
        <w:rPr>
          <w:rFonts w:eastAsia="Times New Roman" w:cs="Times New Roman"/>
          <w:kern w:val="0"/>
          <w:szCs w:val="24"/>
          <w:lang w:eastAsia="tr-TR"/>
        </w:rPr>
      </w:pPr>
    </w:p>
    <w:p w14:paraId="37E5B18A" w14:textId="77777777" w:rsidR="004E11BA" w:rsidRPr="00597B50" w:rsidRDefault="004E11BA" w:rsidP="004E11BA">
      <w:pPr>
        <w:spacing w:line="240" w:lineRule="auto"/>
        <w:rPr>
          <w:rFonts w:eastAsia="Times New Roman" w:cs="Times New Roman"/>
          <w:kern w:val="0"/>
          <w:szCs w:val="24"/>
          <w:lang w:eastAsia="tr-TR"/>
        </w:rPr>
      </w:pPr>
    </w:p>
    <w:p w14:paraId="626DC28C" w14:textId="77777777" w:rsidR="005426D8" w:rsidRPr="00637F58" w:rsidRDefault="005426D8" w:rsidP="005426D8">
      <w:pPr>
        <w:pStyle w:val="AnahtarKelimelerYaziStili"/>
        <w:spacing w:before="60"/>
      </w:pPr>
      <w:r w:rsidRPr="00637F58">
        <w:t xml:space="preserve">Anahtar kelimeler: Kablosuz Ağlar, Kablosuz Algılayıcı Ağlar, Kablosuz Vücut Alan Ağları, Ortam Erişim Kontrolü (OEK), isMAC, isMOTE. </w:t>
      </w:r>
    </w:p>
    <w:p w14:paraId="27CD628E" w14:textId="77777777" w:rsidR="005426D8" w:rsidRPr="00637F58" w:rsidRDefault="005426D8" w:rsidP="005426D8">
      <w:pPr>
        <w:pStyle w:val="OzetYaziStiliSau"/>
      </w:pPr>
    </w:p>
    <w:p w14:paraId="0D4AB86E" w14:textId="231E417D" w:rsidR="005426D8" w:rsidRPr="00637F58" w:rsidRDefault="005426D8" w:rsidP="005426D8">
      <w:pPr>
        <w:pStyle w:val="OzetYaziStiliSau"/>
        <w:rPr>
          <w:rFonts w:eastAsiaTheme="minorHAnsi" w:cstheme="minorBidi"/>
          <w:kern w:val="2"/>
          <w:szCs w:val="22"/>
          <w:lang w:eastAsia="en-US"/>
        </w:rPr>
      </w:pPr>
      <w:r w:rsidRPr="00637F58">
        <w:rPr>
          <w:rFonts w:eastAsiaTheme="minorHAnsi" w:cstheme="minorBidi"/>
          <w:kern w:val="2"/>
          <w:szCs w:val="22"/>
          <w:lang w:eastAsia="en-US"/>
        </w:rPr>
        <w:t xml:space="preserve">Günümüzde yaşam süresinin ve kalitesinin artırılması amacıyla tıbbi parametrelerin kişisel konforu azaltmadan her zaman ve her yerde ölçülmesi bir gereklilik haline gelmiştir. Hareketli bireylere ait tıbbi sinyalleri toplamak için genellikle </w:t>
      </w:r>
      <w:r w:rsidR="000630BD" w:rsidRPr="00637F58">
        <w:rPr>
          <w:rFonts w:eastAsiaTheme="minorHAnsi" w:cstheme="minorBidi"/>
          <w:kern w:val="2"/>
          <w:szCs w:val="22"/>
          <w:lang w:eastAsia="en-US"/>
        </w:rPr>
        <w:t>çok sayıda kablosuz algılayıcı düğümden meydana gel</w:t>
      </w:r>
      <w:r w:rsidR="000630BD">
        <w:rPr>
          <w:rFonts w:eastAsiaTheme="minorHAnsi" w:cstheme="minorBidi"/>
          <w:kern w:val="2"/>
          <w:szCs w:val="22"/>
          <w:lang w:eastAsia="en-US"/>
        </w:rPr>
        <w:t>en</w:t>
      </w:r>
      <w:r w:rsidR="000630BD" w:rsidRPr="00637F58">
        <w:rPr>
          <w:rFonts w:eastAsiaTheme="minorHAnsi" w:cstheme="minorBidi"/>
          <w:kern w:val="2"/>
          <w:szCs w:val="22"/>
          <w:lang w:eastAsia="en-US"/>
        </w:rPr>
        <w:t xml:space="preserve"> </w:t>
      </w:r>
      <w:r w:rsidRPr="00637F58">
        <w:rPr>
          <w:rFonts w:eastAsiaTheme="minorHAnsi" w:cstheme="minorBidi"/>
          <w:kern w:val="2"/>
          <w:szCs w:val="22"/>
          <w:lang w:eastAsia="en-US"/>
        </w:rPr>
        <w:t>Kablosuz Vücut Alan Ağları (KVAA) kullanılır. Bir algılayıcı düğümün en büyük problemi enerji kaynağının çok kısıtlı olmasıdır. Ağ ömrünü uzatmak ve enerji verimliliğini artırmak için düğüm atlama, enerji toplama, düğümde sinyal işleme gibi pek çok yöntem geliştirilmiştir. Ancak verimlilik açısından en etkili çözümlerden biri, enerji etkin bir Ortam Erişim Kontrol (OEK) protokolü geliştirmektir.</w:t>
      </w:r>
    </w:p>
    <w:p w14:paraId="06921B72" w14:textId="77777777" w:rsidR="005426D8" w:rsidRPr="00637F58" w:rsidRDefault="005426D8" w:rsidP="005426D8">
      <w:pPr>
        <w:pStyle w:val="OzetYaziStiliSau"/>
        <w:rPr>
          <w:rFonts w:eastAsiaTheme="minorHAnsi" w:cstheme="minorBidi"/>
          <w:kern w:val="2"/>
          <w:szCs w:val="22"/>
          <w:lang w:eastAsia="en-US"/>
        </w:rPr>
      </w:pPr>
    </w:p>
    <w:p w14:paraId="2E33A2D5" w14:textId="77777777" w:rsidR="005426D8" w:rsidRPr="00637F58" w:rsidRDefault="005426D8" w:rsidP="005426D8">
      <w:pPr>
        <w:pStyle w:val="OzetYaziStiliSau"/>
        <w:rPr>
          <w:rFonts w:eastAsiaTheme="minorHAnsi" w:cstheme="minorBidi"/>
          <w:kern w:val="2"/>
          <w:szCs w:val="22"/>
          <w:lang w:eastAsia="en-US"/>
        </w:rPr>
      </w:pPr>
      <w:r w:rsidRPr="00637F58">
        <w:rPr>
          <w:rFonts w:eastAsiaTheme="minorHAnsi" w:cstheme="minorBidi"/>
          <w:kern w:val="2"/>
          <w:szCs w:val="22"/>
          <w:lang w:eastAsia="en-US"/>
        </w:rPr>
        <w:t xml:space="preserve">Hazırlanan tez çalışmasında, </w:t>
      </w:r>
      <w:proofErr w:type="spellStart"/>
      <w:r w:rsidRPr="00637F58">
        <w:rPr>
          <w:rFonts w:eastAsiaTheme="minorHAnsi" w:cstheme="minorBidi"/>
          <w:kern w:val="2"/>
          <w:szCs w:val="22"/>
          <w:lang w:eastAsia="en-US"/>
        </w:rPr>
        <w:t>KVAA’lardaki</w:t>
      </w:r>
      <w:proofErr w:type="spellEnd"/>
      <w:r w:rsidRPr="00637F58">
        <w:rPr>
          <w:rFonts w:eastAsiaTheme="minorHAnsi" w:cstheme="minorBidi"/>
          <w:kern w:val="2"/>
          <w:szCs w:val="22"/>
          <w:lang w:eastAsia="en-US"/>
        </w:rPr>
        <w:t xml:space="preserve"> ağ ömrü, enerji verimliliği, paket gecikmesi ve sinyal çakışmaları gibi problemleri çözmek amacıyla;</w:t>
      </w:r>
    </w:p>
    <w:p w14:paraId="0DFA849F" w14:textId="77777777" w:rsidR="005426D8" w:rsidRPr="00637F58" w:rsidRDefault="005426D8" w:rsidP="005426D8">
      <w:pPr>
        <w:pStyle w:val="OzetYaziStiliSau"/>
        <w:rPr>
          <w:rFonts w:eastAsiaTheme="minorHAnsi" w:cstheme="minorBidi"/>
          <w:kern w:val="2"/>
          <w:szCs w:val="22"/>
          <w:lang w:eastAsia="en-US"/>
        </w:rPr>
      </w:pPr>
    </w:p>
    <w:p w14:paraId="5EBE86ED" w14:textId="48E78F53" w:rsidR="005426D8" w:rsidRPr="00637F58" w:rsidRDefault="005426D8" w:rsidP="006B2E6E">
      <w:pPr>
        <w:pStyle w:val="OzetYaziStiliSau"/>
        <w:numPr>
          <w:ilvl w:val="0"/>
          <w:numId w:val="23"/>
        </w:numPr>
        <w:ind w:left="360"/>
        <w:rPr>
          <w:rFonts w:eastAsiaTheme="minorHAnsi" w:cstheme="minorBidi"/>
          <w:kern w:val="2"/>
          <w:szCs w:val="22"/>
          <w:lang w:eastAsia="en-US"/>
        </w:rPr>
      </w:pPr>
      <w:r w:rsidRPr="00637F58">
        <w:rPr>
          <w:rFonts w:eastAsiaTheme="minorHAnsi" w:cstheme="minorBidi"/>
          <w:kern w:val="2"/>
          <w:szCs w:val="22"/>
          <w:lang w:eastAsia="en-US"/>
        </w:rPr>
        <w:t xml:space="preserve">Çok kanallı haberleşmeyi destekleyen, enerji etkin yeni bir OEK katmanı (isMAC) tasarımı yapılmıştır. </w:t>
      </w:r>
    </w:p>
    <w:p w14:paraId="4E4B10A8" w14:textId="77777777" w:rsidR="005426D8" w:rsidRPr="00637F58" w:rsidRDefault="005426D8" w:rsidP="00F435FC">
      <w:pPr>
        <w:pStyle w:val="OzetYaziStiliSau"/>
        <w:rPr>
          <w:rFonts w:eastAsiaTheme="minorHAnsi" w:cstheme="minorBidi"/>
          <w:kern w:val="2"/>
          <w:szCs w:val="22"/>
          <w:lang w:eastAsia="en-US"/>
        </w:rPr>
      </w:pPr>
    </w:p>
    <w:p w14:paraId="30CADFB7" w14:textId="3B5B089C" w:rsidR="005426D8" w:rsidRPr="00637F58" w:rsidRDefault="005426D8" w:rsidP="006B2E6E">
      <w:pPr>
        <w:pStyle w:val="OzetYaziStiliSau"/>
        <w:numPr>
          <w:ilvl w:val="0"/>
          <w:numId w:val="23"/>
        </w:numPr>
        <w:ind w:left="360"/>
        <w:rPr>
          <w:rFonts w:eastAsiaTheme="minorHAnsi" w:cstheme="minorBidi"/>
          <w:kern w:val="2"/>
          <w:szCs w:val="22"/>
          <w:lang w:eastAsia="en-US"/>
        </w:rPr>
      </w:pPr>
      <w:r w:rsidRPr="00637F58">
        <w:rPr>
          <w:rFonts w:eastAsiaTheme="minorHAnsi" w:cstheme="minorBidi"/>
          <w:kern w:val="2"/>
          <w:szCs w:val="22"/>
          <w:lang w:eastAsia="en-US"/>
        </w:rPr>
        <w:t xml:space="preserve">Önerilen OEK protokolü OPNET Modeler benzetim yazılımı kullanılarak modellenmiş ve standart olarak kabul edilen IEEE 802.15.4 protokolü ile ağ çıkışı, uçtan uca gecikme ve enerji tüketimi bakımından karşılaştırılmıştır. </w:t>
      </w:r>
    </w:p>
    <w:p w14:paraId="71F52B6C" w14:textId="77777777" w:rsidR="005426D8" w:rsidRPr="00637F58" w:rsidRDefault="005426D8" w:rsidP="00F435FC">
      <w:pPr>
        <w:pStyle w:val="OzetYaziStiliSau"/>
        <w:rPr>
          <w:rFonts w:eastAsiaTheme="minorHAnsi" w:cstheme="minorBidi"/>
          <w:kern w:val="2"/>
          <w:szCs w:val="22"/>
          <w:lang w:eastAsia="en-US"/>
        </w:rPr>
      </w:pPr>
    </w:p>
    <w:p w14:paraId="658FB40F" w14:textId="5EC719FE" w:rsidR="005426D8" w:rsidRPr="00637F58" w:rsidRDefault="005426D8" w:rsidP="006B2E6E">
      <w:pPr>
        <w:pStyle w:val="OzetYaziStiliSau"/>
        <w:numPr>
          <w:ilvl w:val="0"/>
          <w:numId w:val="23"/>
        </w:numPr>
        <w:ind w:left="360"/>
        <w:rPr>
          <w:rFonts w:eastAsiaTheme="minorHAnsi" w:cstheme="minorBidi"/>
          <w:kern w:val="2"/>
          <w:szCs w:val="22"/>
          <w:lang w:eastAsia="en-US"/>
        </w:rPr>
      </w:pPr>
      <w:r w:rsidRPr="00637F58">
        <w:rPr>
          <w:rFonts w:eastAsiaTheme="minorHAnsi" w:cstheme="minorBidi"/>
          <w:kern w:val="2"/>
          <w:szCs w:val="22"/>
          <w:lang w:eastAsia="en-US"/>
        </w:rPr>
        <w:t>Önerilen protokolün gerçek hayat başarımını tespit etmek amacıyla hem yeni bir kablosuz algılayıcı düğüm (isMOTE) geliştirilmiş hem de toplanacak verilerin takip edilebilmesi için bir bilgisayar yazılımı hazırlanmış</w:t>
      </w:r>
      <w:r w:rsidR="00387E48">
        <w:rPr>
          <w:rFonts w:eastAsiaTheme="minorHAnsi" w:cstheme="minorBidi"/>
          <w:kern w:val="2"/>
          <w:szCs w:val="22"/>
          <w:lang w:eastAsia="en-US"/>
        </w:rPr>
        <w:t>-</w:t>
      </w:r>
      <w:r w:rsidRPr="00637F58">
        <w:rPr>
          <w:rFonts w:eastAsiaTheme="minorHAnsi" w:cstheme="minorBidi"/>
          <w:kern w:val="2"/>
          <w:szCs w:val="22"/>
          <w:lang w:eastAsia="en-US"/>
        </w:rPr>
        <w:t xml:space="preserve">tır. </w:t>
      </w:r>
    </w:p>
    <w:p w14:paraId="54FB9DF5" w14:textId="77777777" w:rsidR="005426D8" w:rsidRPr="00637F58" w:rsidRDefault="005426D8" w:rsidP="00F435FC">
      <w:pPr>
        <w:pStyle w:val="OzetYaziStiliSau"/>
        <w:rPr>
          <w:rFonts w:eastAsiaTheme="minorHAnsi" w:cstheme="minorBidi"/>
          <w:kern w:val="2"/>
          <w:szCs w:val="22"/>
          <w:lang w:eastAsia="en-US"/>
        </w:rPr>
      </w:pPr>
    </w:p>
    <w:p w14:paraId="53E7992B" w14:textId="1BFC9328" w:rsidR="005426D8" w:rsidRPr="00637F58" w:rsidRDefault="005426D8" w:rsidP="006B2E6E">
      <w:pPr>
        <w:pStyle w:val="OzetYaziStiliSau"/>
        <w:numPr>
          <w:ilvl w:val="0"/>
          <w:numId w:val="23"/>
        </w:numPr>
        <w:ind w:left="360"/>
        <w:rPr>
          <w:rFonts w:eastAsiaTheme="minorHAnsi" w:cstheme="minorBidi"/>
          <w:kern w:val="2"/>
          <w:szCs w:val="22"/>
          <w:lang w:eastAsia="en-US"/>
        </w:rPr>
      </w:pPr>
      <w:r w:rsidRPr="00637F58">
        <w:rPr>
          <w:rFonts w:eastAsiaTheme="minorHAnsi" w:cstheme="minorBidi"/>
          <w:kern w:val="2"/>
          <w:szCs w:val="22"/>
          <w:lang w:eastAsia="en-US"/>
        </w:rPr>
        <w:t>Çeşitli haberleşme tekniklerini kıyaslamak amacıyla üç farklı haberleşme senaryosu belirlenmiş ve düğüm enerji tüketim değerleri isMOTE algılayıcı düğümleri temel alınarak karşılaştırılmıştır.</w:t>
      </w:r>
    </w:p>
    <w:p w14:paraId="76EBE64D" w14:textId="77777777" w:rsidR="005426D8" w:rsidRPr="00637F58" w:rsidRDefault="005426D8" w:rsidP="005426D8">
      <w:pPr>
        <w:pStyle w:val="OzetYaziStiliSau"/>
        <w:rPr>
          <w:rFonts w:eastAsiaTheme="minorHAnsi" w:cstheme="minorBidi"/>
          <w:kern w:val="2"/>
          <w:szCs w:val="22"/>
          <w:lang w:eastAsia="en-US"/>
        </w:rPr>
      </w:pPr>
    </w:p>
    <w:p w14:paraId="52EF1673" w14:textId="77777777" w:rsidR="005426D8" w:rsidRPr="00637F58" w:rsidRDefault="005426D8" w:rsidP="005426D8">
      <w:pPr>
        <w:spacing w:after="160" w:line="259" w:lineRule="auto"/>
        <w:rPr>
          <w:rFonts w:eastAsia="Times New Roman" w:cs="Times New Roman"/>
          <w:b/>
          <w:kern w:val="0"/>
          <w:sz w:val="28"/>
          <w:szCs w:val="28"/>
          <w:lang w:eastAsia="tr-TR"/>
        </w:rPr>
      </w:pPr>
      <w:r w:rsidRPr="00637F58">
        <w:t>Benzetim yoluyla elde edilen sonuçlar dikkate alındığında, önerilen OEK protokolünün benzerlerinden daha başarılı sonuçlar verdiği görülmüştür. Bununla birlikte, uygulamadan elde edilen sonuçlar da, tasarlanan protokolün başarılı ve uygulanabilir olduğunu göstermektedir.</w:t>
      </w:r>
      <w:r w:rsidRPr="00637F58">
        <w:rPr>
          <w:rFonts w:eastAsia="Times New Roman" w:cs="Times New Roman"/>
          <w:kern w:val="0"/>
          <w:sz w:val="20"/>
          <w:szCs w:val="20"/>
          <w:lang w:eastAsia="tr-TR"/>
        </w:rPr>
        <w:br w:type="page"/>
      </w:r>
    </w:p>
    <w:p w14:paraId="393D2AFF" w14:textId="77777777" w:rsidR="005426D8" w:rsidRPr="00637F58" w:rsidRDefault="005426D8" w:rsidP="005426D8">
      <w:pPr>
        <w:rPr>
          <w:rFonts w:eastAsia="Times New Roman" w:cs="Times New Roman"/>
          <w:b/>
          <w:kern w:val="0"/>
          <w:sz w:val="28"/>
          <w:szCs w:val="28"/>
          <w:lang w:eastAsia="tr-TR"/>
        </w:rPr>
      </w:pPr>
    </w:p>
    <w:p w14:paraId="7AA73DB8" w14:textId="77777777" w:rsidR="005426D8" w:rsidRPr="00637F58" w:rsidRDefault="005426D8" w:rsidP="005426D8">
      <w:pPr>
        <w:spacing w:line="240" w:lineRule="auto"/>
        <w:rPr>
          <w:rFonts w:eastAsia="Times New Roman" w:cs="Times New Roman"/>
          <w:b/>
          <w:kern w:val="0"/>
          <w:sz w:val="28"/>
          <w:szCs w:val="28"/>
          <w:lang w:eastAsia="tr-TR"/>
        </w:rPr>
      </w:pPr>
    </w:p>
    <w:p w14:paraId="7CF7A7D0" w14:textId="77777777" w:rsidR="005426D8" w:rsidRPr="00637F58" w:rsidRDefault="005426D8" w:rsidP="005426D8">
      <w:pPr>
        <w:spacing w:line="240" w:lineRule="auto"/>
        <w:rPr>
          <w:rFonts w:eastAsia="Times New Roman" w:cs="Times New Roman"/>
          <w:b/>
          <w:kern w:val="0"/>
          <w:sz w:val="28"/>
          <w:szCs w:val="28"/>
          <w:lang w:eastAsia="tr-TR"/>
        </w:rPr>
      </w:pPr>
    </w:p>
    <w:p w14:paraId="42B3F724" w14:textId="017FA887" w:rsidR="00E467FD" w:rsidRDefault="00E467FD" w:rsidP="00E467FD">
      <w:pPr>
        <w:pStyle w:val="BaslikBosluklari"/>
        <w:spacing w:line="240" w:lineRule="auto"/>
        <w:jc w:val="center"/>
        <w:rPr>
          <w:rFonts w:ascii="Arial" w:hAnsi="Arial" w:cs="Arial"/>
        </w:rPr>
      </w:pPr>
      <w:r w:rsidRPr="00E467FD">
        <w:rPr>
          <w:rFonts w:ascii="Arial" w:hAnsi="Arial" w:cs="Arial"/>
        </w:rPr>
        <w:t>DESIGN AND IMPLEMENTATION OF A WIRELESS BODY AREA MAC PROTOCOL BASED ON DYNAMIC LEADER NODE AND COLLISION PREVENTION</w:t>
      </w:r>
    </w:p>
    <w:p w14:paraId="14DF3FC4" w14:textId="77777777" w:rsidR="005426D8" w:rsidRPr="00637F58" w:rsidRDefault="005426D8" w:rsidP="005426D8">
      <w:pPr>
        <w:pStyle w:val="BaslikBosluklari"/>
      </w:pPr>
    </w:p>
    <w:p w14:paraId="539DFAD9" w14:textId="77777777" w:rsidR="005426D8" w:rsidRPr="00637F58" w:rsidRDefault="005426D8" w:rsidP="005426D8">
      <w:pPr>
        <w:pStyle w:val="SummaryBaslikSau"/>
        <w:spacing w:line="360" w:lineRule="auto"/>
      </w:pPr>
      <w:bookmarkStart w:id="5" w:name="_Toc358275209"/>
      <w:bookmarkStart w:id="6" w:name="_Toc358495960"/>
      <w:bookmarkStart w:id="7" w:name="_Toc359367713"/>
      <w:bookmarkStart w:id="8" w:name="_Toc360919236"/>
      <w:bookmarkStart w:id="9" w:name="_Toc360977285"/>
      <w:r w:rsidRPr="00637F58">
        <w:t>SUMMARY</w:t>
      </w:r>
      <w:bookmarkEnd w:id="5"/>
      <w:bookmarkEnd w:id="6"/>
      <w:bookmarkEnd w:id="7"/>
      <w:bookmarkEnd w:id="8"/>
      <w:bookmarkEnd w:id="9"/>
    </w:p>
    <w:p w14:paraId="6EAD3CF5" w14:textId="77777777" w:rsidR="005426D8" w:rsidRPr="00637F58" w:rsidRDefault="005426D8" w:rsidP="005426D8">
      <w:pPr>
        <w:spacing w:line="240" w:lineRule="auto"/>
        <w:rPr>
          <w:rFonts w:eastAsia="Times New Roman" w:cs="Times New Roman"/>
          <w:kern w:val="0"/>
          <w:szCs w:val="24"/>
          <w:lang w:eastAsia="tr-TR"/>
        </w:rPr>
      </w:pPr>
    </w:p>
    <w:p w14:paraId="070872F3" w14:textId="77777777" w:rsidR="005426D8" w:rsidRPr="00637F58" w:rsidRDefault="005426D8" w:rsidP="005426D8">
      <w:pPr>
        <w:spacing w:line="240" w:lineRule="auto"/>
        <w:rPr>
          <w:rFonts w:eastAsia="Times New Roman" w:cs="Times New Roman"/>
          <w:kern w:val="0"/>
          <w:szCs w:val="24"/>
          <w:lang w:eastAsia="tr-TR"/>
        </w:rPr>
      </w:pPr>
    </w:p>
    <w:p w14:paraId="6A2E9623" w14:textId="77777777" w:rsidR="005426D8" w:rsidRPr="00637F58" w:rsidRDefault="005426D8" w:rsidP="005426D8">
      <w:pPr>
        <w:pStyle w:val="OzetYaziStiliSau"/>
      </w:pPr>
      <w:proofErr w:type="spellStart"/>
      <w:r w:rsidRPr="00637F58">
        <w:t>Keywords</w:t>
      </w:r>
      <w:proofErr w:type="spellEnd"/>
      <w:r w:rsidRPr="00637F58">
        <w:t xml:space="preserve">: Wireless Network, Wireless Sensor Networks, Wireless Body </w:t>
      </w:r>
      <w:proofErr w:type="spellStart"/>
      <w:r w:rsidRPr="00637F58">
        <w:t>Area</w:t>
      </w:r>
      <w:proofErr w:type="spellEnd"/>
      <w:r w:rsidRPr="00637F58">
        <w:t xml:space="preserve"> Networks, </w:t>
      </w:r>
      <w:proofErr w:type="spellStart"/>
      <w:r w:rsidRPr="00637F58">
        <w:t>Medium</w:t>
      </w:r>
      <w:proofErr w:type="spellEnd"/>
      <w:r w:rsidRPr="00637F58">
        <w:t xml:space="preserve"> Access Control (MAC), isMAC, isMOTE.</w:t>
      </w:r>
    </w:p>
    <w:p w14:paraId="1842AFF5" w14:textId="77777777" w:rsidR="005426D8" w:rsidRPr="00637F58" w:rsidRDefault="005426D8" w:rsidP="005426D8">
      <w:pPr>
        <w:pStyle w:val="OzetYaziStiliSau"/>
      </w:pPr>
    </w:p>
    <w:p w14:paraId="51650B6A" w14:textId="098161DC" w:rsidR="005426D8" w:rsidRPr="00637F58" w:rsidRDefault="005426D8" w:rsidP="005426D8">
      <w:pPr>
        <w:pStyle w:val="OzetYaziStiliSau"/>
      </w:pPr>
      <w:proofErr w:type="spellStart"/>
      <w:r w:rsidRPr="00637F58">
        <w:t>Nowadays</w:t>
      </w:r>
      <w:proofErr w:type="spellEnd"/>
      <w:r w:rsidRPr="00637F58">
        <w:t xml:space="preserve">, in </w:t>
      </w:r>
      <w:proofErr w:type="spellStart"/>
      <w:r w:rsidRPr="00637F58">
        <w:t>order</w:t>
      </w:r>
      <w:proofErr w:type="spellEnd"/>
      <w:r w:rsidRPr="00637F58">
        <w:t xml:space="preserve"> </w:t>
      </w:r>
      <w:proofErr w:type="spellStart"/>
      <w:r w:rsidRPr="00637F58">
        <w:t>to</w:t>
      </w:r>
      <w:proofErr w:type="spellEnd"/>
      <w:r w:rsidRPr="00637F58">
        <w:t xml:space="preserve"> </w:t>
      </w:r>
      <w:proofErr w:type="spellStart"/>
      <w:r w:rsidRPr="00637F58">
        <w:t>increase</w:t>
      </w:r>
      <w:proofErr w:type="spellEnd"/>
      <w:r w:rsidRPr="00637F58">
        <w:t xml:space="preserve"> life </w:t>
      </w:r>
      <w:proofErr w:type="spellStart"/>
      <w:r w:rsidRPr="00637F58">
        <w:t>expectancy</w:t>
      </w:r>
      <w:proofErr w:type="spellEnd"/>
      <w:r w:rsidRPr="00637F58">
        <w:t xml:space="preserve"> </w:t>
      </w:r>
      <w:proofErr w:type="spellStart"/>
      <w:r w:rsidRPr="00637F58">
        <w:t>and</w:t>
      </w:r>
      <w:proofErr w:type="spellEnd"/>
      <w:r w:rsidRPr="00637F58">
        <w:t xml:space="preserve"> </w:t>
      </w:r>
      <w:proofErr w:type="spellStart"/>
      <w:r w:rsidRPr="00637F58">
        <w:t>quality</w:t>
      </w:r>
      <w:proofErr w:type="spellEnd"/>
      <w:r w:rsidRPr="00637F58">
        <w:t xml:space="preserve">; </w:t>
      </w:r>
      <w:proofErr w:type="spellStart"/>
      <w:r w:rsidRPr="00637F58">
        <w:t>ubiquitous</w:t>
      </w:r>
      <w:proofErr w:type="spellEnd"/>
      <w:r w:rsidRPr="00637F58">
        <w:t xml:space="preserve"> </w:t>
      </w:r>
      <w:proofErr w:type="spellStart"/>
      <w:r w:rsidRPr="00637F58">
        <w:t>medical</w:t>
      </w:r>
      <w:proofErr w:type="spellEnd"/>
      <w:r w:rsidRPr="00637F58">
        <w:t xml:space="preserve"> </w:t>
      </w:r>
      <w:proofErr w:type="spellStart"/>
      <w:r w:rsidRPr="00637F58">
        <w:t>monitoring</w:t>
      </w:r>
      <w:proofErr w:type="spellEnd"/>
      <w:r w:rsidRPr="00637F58">
        <w:t xml:space="preserve"> </w:t>
      </w:r>
      <w:proofErr w:type="spellStart"/>
      <w:r w:rsidRPr="00637F58">
        <w:t>without</w:t>
      </w:r>
      <w:proofErr w:type="spellEnd"/>
      <w:r w:rsidRPr="00637F58">
        <w:t xml:space="preserve"> </w:t>
      </w:r>
      <w:proofErr w:type="spellStart"/>
      <w:r w:rsidRPr="00637F58">
        <w:t>limiting</w:t>
      </w:r>
      <w:proofErr w:type="spellEnd"/>
      <w:r w:rsidRPr="00637F58">
        <w:t xml:space="preserve"> </w:t>
      </w:r>
      <w:proofErr w:type="spellStart"/>
      <w:r w:rsidRPr="00637F58">
        <w:t>the</w:t>
      </w:r>
      <w:proofErr w:type="spellEnd"/>
      <w:r w:rsidRPr="00637F58">
        <w:t xml:space="preserve"> </w:t>
      </w:r>
      <w:proofErr w:type="spellStart"/>
      <w:r w:rsidRPr="00637F58">
        <w:t>personal</w:t>
      </w:r>
      <w:proofErr w:type="spellEnd"/>
      <w:r w:rsidRPr="00637F58">
        <w:t xml:space="preserve"> </w:t>
      </w:r>
      <w:proofErr w:type="spellStart"/>
      <w:r w:rsidRPr="00637F58">
        <w:t>comfort</w:t>
      </w:r>
      <w:proofErr w:type="spellEnd"/>
      <w:r w:rsidRPr="00637F58">
        <w:t xml:space="preserve"> has </w:t>
      </w:r>
      <w:proofErr w:type="spellStart"/>
      <w:r w:rsidRPr="00637F58">
        <w:t>become</w:t>
      </w:r>
      <w:proofErr w:type="spellEnd"/>
      <w:r w:rsidRPr="00637F58">
        <w:t xml:space="preserve"> a </w:t>
      </w:r>
      <w:proofErr w:type="spellStart"/>
      <w:r w:rsidRPr="00637F58">
        <w:t>necessity</w:t>
      </w:r>
      <w:proofErr w:type="spellEnd"/>
      <w:r w:rsidRPr="00637F58">
        <w:t xml:space="preserve">. Wireless Body </w:t>
      </w:r>
      <w:proofErr w:type="spellStart"/>
      <w:r w:rsidRPr="00637F58">
        <w:t>Area</w:t>
      </w:r>
      <w:proofErr w:type="spellEnd"/>
      <w:r w:rsidRPr="00637F58">
        <w:t xml:space="preserve"> Networks (WBAN) </w:t>
      </w:r>
      <w:proofErr w:type="spellStart"/>
      <w:r w:rsidRPr="00637F58">
        <w:t>are</w:t>
      </w:r>
      <w:proofErr w:type="spellEnd"/>
      <w:r w:rsidRPr="00637F58">
        <w:t xml:space="preserve"> </w:t>
      </w:r>
      <w:proofErr w:type="spellStart"/>
      <w:r w:rsidRPr="00637F58">
        <w:t>generally</w:t>
      </w:r>
      <w:proofErr w:type="spellEnd"/>
      <w:r w:rsidRPr="00637F58">
        <w:t xml:space="preserve"> </w:t>
      </w:r>
      <w:proofErr w:type="spellStart"/>
      <w:r w:rsidRPr="00637F58">
        <w:t>used</w:t>
      </w:r>
      <w:proofErr w:type="spellEnd"/>
      <w:r w:rsidRPr="00637F58">
        <w:t xml:space="preserve"> </w:t>
      </w:r>
      <w:proofErr w:type="spellStart"/>
      <w:r w:rsidRPr="00637F58">
        <w:t>to</w:t>
      </w:r>
      <w:proofErr w:type="spellEnd"/>
      <w:r w:rsidRPr="00637F58">
        <w:t xml:space="preserve"> </w:t>
      </w:r>
      <w:proofErr w:type="spellStart"/>
      <w:r w:rsidRPr="00637F58">
        <w:t>collect</w:t>
      </w:r>
      <w:proofErr w:type="spellEnd"/>
      <w:r w:rsidRPr="00637F58">
        <w:t xml:space="preserve"> </w:t>
      </w:r>
      <w:proofErr w:type="spellStart"/>
      <w:r w:rsidRPr="00637F58">
        <w:t>medical</w:t>
      </w:r>
      <w:proofErr w:type="spellEnd"/>
      <w:r w:rsidRPr="00637F58">
        <w:t xml:space="preserve"> </w:t>
      </w:r>
      <w:proofErr w:type="spellStart"/>
      <w:r w:rsidRPr="00637F58">
        <w:t>signals</w:t>
      </w:r>
      <w:proofErr w:type="spellEnd"/>
      <w:r w:rsidRPr="00637F58">
        <w:t xml:space="preserve"> </w:t>
      </w:r>
      <w:proofErr w:type="spellStart"/>
      <w:r w:rsidRPr="00637F58">
        <w:t>from</w:t>
      </w:r>
      <w:proofErr w:type="spellEnd"/>
      <w:r w:rsidRPr="00637F58">
        <w:t xml:space="preserve"> mobile </w:t>
      </w:r>
      <w:proofErr w:type="spellStart"/>
      <w:r w:rsidRPr="00637F58">
        <w:t>individuals</w:t>
      </w:r>
      <w:proofErr w:type="spellEnd"/>
      <w:r w:rsidRPr="00637F58">
        <w:t xml:space="preserve">. </w:t>
      </w:r>
      <w:proofErr w:type="spellStart"/>
      <w:r w:rsidRPr="00637F58">
        <w:t>WBANs</w:t>
      </w:r>
      <w:proofErr w:type="spellEnd"/>
      <w:r w:rsidRPr="00637F58">
        <w:t xml:space="preserve"> </w:t>
      </w:r>
      <w:proofErr w:type="spellStart"/>
      <w:r w:rsidRPr="00637F58">
        <w:t>consist</w:t>
      </w:r>
      <w:proofErr w:type="spellEnd"/>
      <w:r w:rsidRPr="00637F58">
        <w:t xml:space="preserve"> of a </w:t>
      </w:r>
      <w:proofErr w:type="spellStart"/>
      <w:r w:rsidRPr="00637F58">
        <w:t>large</w:t>
      </w:r>
      <w:proofErr w:type="spellEnd"/>
      <w:r w:rsidRPr="00637F58">
        <w:t xml:space="preserve"> </w:t>
      </w:r>
      <w:proofErr w:type="spellStart"/>
      <w:r w:rsidRPr="00637F58">
        <w:t>number</w:t>
      </w:r>
      <w:proofErr w:type="spellEnd"/>
      <w:r w:rsidRPr="00637F58">
        <w:t xml:space="preserve"> of </w:t>
      </w:r>
      <w:proofErr w:type="gramStart"/>
      <w:r w:rsidRPr="00637F58">
        <w:t>sensor</w:t>
      </w:r>
      <w:proofErr w:type="gramEnd"/>
      <w:r w:rsidRPr="00637F58">
        <w:t xml:space="preserve"> </w:t>
      </w:r>
      <w:proofErr w:type="spellStart"/>
      <w:r w:rsidRPr="00637F58">
        <w:t>nodes</w:t>
      </w:r>
      <w:proofErr w:type="spellEnd"/>
      <w:r w:rsidRPr="00637F58">
        <w:t xml:space="preserve"> </w:t>
      </w:r>
      <w:proofErr w:type="spellStart"/>
      <w:r w:rsidRPr="00637F58">
        <w:t>and</w:t>
      </w:r>
      <w:proofErr w:type="spellEnd"/>
      <w:r w:rsidRPr="00637F58">
        <w:t xml:space="preserve"> </w:t>
      </w:r>
      <w:proofErr w:type="spellStart"/>
      <w:r w:rsidRPr="00637F58">
        <w:t>the</w:t>
      </w:r>
      <w:proofErr w:type="spellEnd"/>
      <w:r w:rsidRPr="00637F58">
        <w:t xml:space="preserve"> </w:t>
      </w:r>
      <w:proofErr w:type="spellStart"/>
      <w:r w:rsidRPr="00637F58">
        <w:t>biggest</w:t>
      </w:r>
      <w:proofErr w:type="spellEnd"/>
      <w:r w:rsidRPr="00637F58">
        <w:t xml:space="preserve"> problem of a sensor </w:t>
      </w:r>
      <w:proofErr w:type="spellStart"/>
      <w:r w:rsidRPr="00637F58">
        <w:t>node</w:t>
      </w:r>
      <w:proofErr w:type="spellEnd"/>
      <w:r w:rsidRPr="00637F58">
        <w:t xml:space="preserve"> is </w:t>
      </w:r>
      <w:proofErr w:type="spellStart"/>
      <w:r w:rsidRPr="00637F58">
        <w:t>the</w:t>
      </w:r>
      <w:proofErr w:type="spellEnd"/>
      <w:r w:rsidRPr="00637F58">
        <w:t xml:space="preserve"> </w:t>
      </w:r>
      <w:proofErr w:type="spellStart"/>
      <w:r w:rsidRPr="00637F58">
        <w:t>limited</w:t>
      </w:r>
      <w:proofErr w:type="spellEnd"/>
      <w:r w:rsidRPr="00637F58">
        <w:t xml:space="preserve"> </w:t>
      </w:r>
      <w:proofErr w:type="spellStart"/>
      <w:r w:rsidRPr="00637F58">
        <w:t>energy</w:t>
      </w:r>
      <w:proofErr w:type="spellEnd"/>
      <w:r w:rsidRPr="00637F58">
        <w:t xml:space="preserve"> </w:t>
      </w:r>
      <w:proofErr w:type="spellStart"/>
      <w:r w:rsidRPr="00637F58">
        <w:t>source</w:t>
      </w:r>
      <w:proofErr w:type="spellEnd"/>
      <w:r w:rsidRPr="00637F58">
        <w:t xml:space="preserve">. </w:t>
      </w:r>
      <w:proofErr w:type="spellStart"/>
      <w:r w:rsidRPr="00637F58">
        <w:t>To</w:t>
      </w:r>
      <w:proofErr w:type="spellEnd"/>
      <w:r w:rsidRPr="00637F58">
        <w:t xml:space="preserve"> </w:t>
      </w:r>
      <w:proofErr w:type="spellStart"/>
      <w:r w:rsidRPr="00637F58">
        <w:t>extend</w:t>
      </w:r>
      <w:proofErr w:type="spellEnd"/>
      <w:r w:rsidRPr="00637F58">
        <w:t xml:space="preserve"> </w:t>
      </w:r>
      <w:proofErr w:type="spellStart"/>
      <w:r w:rsidRPr="00637F58">
        <w:t>the</w:t>
      </w:r>
      <w:proofErr w:type="spellEnd"/>
      <w:r w:rsidRPr="00637F58">
        <w:t xml:space="preserve"> life of </w:t>
      </w:r>
      <w:proofErr w:type="spellStart"/>
      <w:r w:rsidRPr="00637F58">
        <w:t>the</w:t>
      </w:r>
      <w:proofErr w:type="spellEnd"/>
      <w:r w:rsidRPr="00637F58">
        <w:t xml:space="preserve"> network </w:t>
      </w:r>
      <w:proofErr w:type="spellStart"/>
      <w:r w:rsidRPr="00637F58">
        <w:t>nodes</w:t>
      </w:r>
      <w:proofErr w:type="spellEnd"/>
      <w:r w:rsidRPr="00637F58">
        <w:t xml:space="preserve"> </w:t>
      </w:r>
      <w:proofErr w:type="spellStart"/>
      <w:r w:rsidRPr="00637F58">
        <w:t>and</w:t>
      </w:r>
      <w:proofErr w:type="spellEnd"/>
      <w:r w:rsidRPr="00637F58">
        <w:t xml:space="preserve"> </w:t>
      </w:r>
      <w:proofErr w:type="spellStart"/>
      <w:r w:rsidRPr="00637F58">
        <w:t>maintain</w:t>
      </w:r>
      <w:proofErr w:type="spellEnd"/>
      <w:r w:rsidRPr="00637F58">
        <w:t xml:space="preserve"> </w:t>
      </w:r>
      <w:proofErr w:type="spellStart"/>
      <w:r w:rsidRPr="00637F58">
        <w:t>energy</w:t>
      </w:r>
      <w:proofErr w:type="spellEnd"/>
      <w:r w:rsidRPr="00637F58">
        <w:t xml:space="preserve"> </w:t>
      </w:r>
      <w:proofErr w:type="spellStart"/>
      <w:r w:rsidRPr="00637F58">
        <w:t>efficiency</w:t>
      </w:r>
      <w:proofErr w:type="spellEnd"/>
      <w:r w:rsidRPr="00637F58">
        <w:t xml:space="preserve">, </w:t>
      </w:r>
      <w:proofErr w:type="spellStart"/>
      <w:r w:rsidRPr="00637F58">
        <w:t>many</w:t>
      </w:r>
      <w:proofErr w:type="spellEnd"/>
      <w:r w:rsidRPr="00637F58">
        <w:t xml:space="preserve"> </w:t>
      </w:r>
      <w:proofErr w:type="spellStart"/>
      <w:r w:rsidRPr="00637F58">
        <w:t>methods</w:t>
      </w:r>
      <w:proofErr w:type="spellEnd"/>
      <w:r w:rsidRPr="00637F58">
        <w:t xml:space="preserve"> </w:t>
      </w:r>
      <w:proofErr w:type="spellStart"/>
      <w:r w:rsidRPr="00637F58">
        <w:t>have</w:t>
      </w:r>
      <w:proofErr w:type="spellEnd"/>
      <w:r w:rsidRPr="00637F58">
        <w:t xml:space="preserve"> </w:t>
      </w:r>
      <w:proofErr w:type="spellStart"/>
      <w:r w:rsidRPr="00637F58">
        <w:t>been</w:t>
      </w:r>
      <w:proofErr w:type="spellEnd"/>
      <w:r w:rsidRPr="00637F58">
        <w:t xml:space="preserve"> </w:t>
      </w:r>
      <w:proofErr w:type="spellStart"/>
      <w:r w:rsidRPr="00637F58">
        <w:t>developed</w:t>
      </w:r>
      <w:proofErr w:type="spellEnd"/>
      <w:r w:rsidRPr="00637F58">
        <w:t xml:space="preserve"> </w:t>
      </w:r>
      <w:proofErr w:type="spellStart"/>
      <w:r w:rsidRPr="00637F58">
        <w:t>such</w:t>
      </w:r>
      <w:proofErr w:type="spellEnd"/>
      <w:r w:rsidRPr="00637F58">
        <w:t xml:space="preserve"> as </w:t>
      </w:r>
      <w:proofErr w:type="spellStart"/>
      <w:r w:rsidRPr="00637F58">
        <w:t>using</w:t>
      </w:r>
      <w:proofErr w:type="spellEnd"/>
      <w:r w:rsidRPr="00637F58">
        <w:t xml:space="preserve"> </w:t>
      </w:r>
      <w:proofErr w:type="spellStart"/>
      <w:r w:rsidRPr="00637F58">
        <w:t>relay</w:t>
      </w:r>
      <w:proofErr w:type="spellEnd"/>
      <w:r w:rsidRPr="00637F58">
        <w:t xml:space="preserve"> </w:t>
      </w:r>
      <w:proofErr w:type="spellStart"/>
      <w:r w:rsidRPr="00637F58">
        <w:t>node</w:t>
      </w:r>
      <w:proofErr w:type="spellEnd"/>
      <w:r w:rsidRPr="00637F58">
        <w:t xml:space="preserve">, </w:t>
      </w:r>
      <w:proofErr w:type="spellStart"/>
      <w:r w:rsidRPr="00637F58">
        <w:t>energy</w:t>
      </w:r>
      <w:proofErr w:type="spellEnd"/>
      <w:r w:rsidRPr="00637F58">
        <w:t xml:space="preserve"> </w:t>
      </w:r>
      <w:proofErr w:type="spellStart"/>
      <w:r w:rsidRPr="00637F58">
        <w:t>harvesting</w:t>
      </w:r>
      <w:proofErr w:type="spellEnd"/>
      <w:r w:rsidRPr="00637F58">
        <w:t xml:space="preserve"> </w:t>
      </w:r>
      <w:proofErr w:type="spellStart"/>
      <w:r w:rsidRPr="00637F58">
        <w:t>and</w:t>
      </w:r>
      <w:proofErr w:type="spellEnd"/>
      <w:r w:rsidRPr="00637F58">
        <w:t xml:space="preserve"> </w:t>
      </w:r>
      <w:proofErr w:type="spellStart"/>
      <w:r w:rsidRPr="00637F58">
        <w:t>signal</w:t>
      </w:r>
      <w:proofErr w:type="spellEnd"/>
      <w:r w:rsidRPr="00637F58">
        <w:t xml:space="preserve"> </w:t>
      </w:r>
      <w:proofErr w:type="spellStart"/>
      <w:r w:rsidRPr="00637F58">
        <w:t>processing</w:t>
      </w:r>
      <w:proofErr w:type="spellEnd"/>
      <w:r w:rsidRPr="00637F58">
        <w:t xml:space="preserve"> in </w:t>
      </w:r>
      <w:proofErr w:type="spellStart"/>
      <w:r w:rsidRPr="00637F58">
        <w:t>node</w:t>
      </w:r>
      <w:proofErr w:type="spellEnd"/>
      <w:r w:rsidRPr="00637F58">
        <w:t xml:space="preserve">. </w:t>
      </w:r>
      <w:proofErr w:type="spellStart"/>
      <w:r w:rsidRPr="00637F58">
        <w:t>However</w:t>
      </w:r>
      <w:proofErr w:type="spellEnd"/>
      <w:r w:rsidRPr="00637F58">
        <w:t xml:space="preserve">, in </w:t>
      </w:r>
      <w:proofErr w:type="spellStart"/>
      <w:r w:rsidRPr="00637F58">
        <w:t>terms</w:t>
      </w:r>
      <w:proofErr w:type="spellEnd"/>
      <w:r w:rsidRPr="00637F58">
        <w:t xml:space="preserve"> of </w:t>
      </w:r>
      <w:proofErr w:type="spellStart"/>
      <w:r w:rsidRPr="00637F58">
        <w:t>energy</w:t>
      </w:r>
      <w:proofErr w:type="spellEnd"/>
      <w:r w:rsidRPr="00637F58">
        <w:t xml:space="preserve"> </w:t>
      </w:r>
      <w:proofErr w:type="spellStart"/>
      <w:r w:rsidRPr="00637F58">
        <w:t>efficiency</w:t>
      </w:r>
      <w:proofErr w:type="spellEnd"/>
      <w:r w:rsidRPr="00637F58">
        <w:t xml:space="preserve">, </w:t>
      </w:r>
      <w:proofErr w:type="spellStart"/>
      <w:r w:rsidRPr="00637F58">
        <w:t>one</w:t>
      </w:r>
      <w:proofErr w:type="spellEnd"/>
      <w:r w:rsidRPr="00637F58">
        <w:t xml:space="preserve"> of </w:t>
      </w:r>
      <w:proofErr w:type="spellStart"/>
      <w:r w:rsidRPr="00637F58">
        <w:t>the</w:t>
      </w:r>
      <w:proofErr w:type="spellEnd"/>
      <w:r w:rsidRPr="00637F58">
        <w:t xml:space="preserve"> </w:t>
      </w:r>
      <w:proofErr w:type="spellStart"/>
      <w:r w:rsidRPr="00637F58">
        <w:t>most</w:t>
      </w:r>
      <w:proofErr w:type="spellEnd"/>
      <w:r w:rsidRPr="00637F58">
        <w:t xml:space="preserve"> </w:t>
      </w:r>
      <w:proofErr w:type="spellStart"/>
      <w:r w:rsidRPr="00637F58">
        <w:t>effective</w:t>
      </w:r>
      <w:proofErr w:type="spellEnd"/>
      <w:r w:rsidRPr="00637F58">
        <w:t xml:space="preserve"> </w:t>
      </w:r>
      <w:proofErr w:type="spellStart"/>
      <w:r w:rsidRPr="00637F58">
        <w:t>solution</w:t>
      </w:r>
      <w:proofErr w:type="spellEnd"/>
      <w:r w:rsidRPr="00637F58">
        <w:t xml:space="preserve"> is </w:t>
      </w:r>
      <w:proofErr w:type="spellStart"/>
      <w:r w:rsidRPr="00637F58">
        <w:t>developing</w:t>
      </w:r>
      <w:proofErr w:type="spellEnd"/>
      <w:r w:rsidRPr="00637F58">
        <w:t xml:space="preserve"> an </w:t>
      </w:r>
      <w:proofErr w:type="spellStart"/>
      <w:r w:rsidRPr="00637F58">
        <w:t>energy-efficient</w:t>
      </w:r>
      <w:proofErr w:type="spellEnd"/>
      <w:r w:rsidRPr="00637F58">
        <w:t xml:space="preserve"> </w:t>
      </w:r>
      <w:proofErr w:type="spellStart"/>
      <w:r w:rsidRPr="00637F58">
        <w:t>Medium</w:t>
      </w:r>
      <w:proofErr w:type="spellEnd"/>
      <w:r w:rsidRPr="00637F58">
        <w:t xml:space="preserve"> Access Control (MAC) </w:t>
      </w:r>
      <w:proofErr w:type="spellStart"/>
      <w:r w:rsidRPr="00637F58">
        <w:t>protocol</w:t>
      </w:r>
      <w:proofErr w:type="spellEnd"/>
      <w:r w:rsidRPr="00637F58">
        <w:t>.</w:t>
      </w:r>
    </w:p>
    <w:p w14:paraId="2C73D14D" w14:textId="77777777" w:rsidR="005426D8" w:rsidRPr="00637F58" w:rsidRDefault="005426D8" w:rsidP="005426D8">
      <w:pPr>
        <w:pStyle w:val="OzetYaziStiliSau"/>
        <w:rPr>
          <w:sz w:val="20"/>
          <w:szCs w:val="20"/>
        </w:rPr>
      </w:pPr>
    </w:p>
    <w:p w14:paraId="7231511C" w14:textId="77777777" w:rsidR="005426D8" w:rsidRPr="00637F58" w:rsidRDefault="005426D8" w:rsidP="005426D8">
      <w:pPr>
        <w:pStyle w:val="OzetYaziStiliSau"/>
      </w:pPr>
      <w:proofErr w:type="spellStart"/>
      <w:r w:rsidRPr="00637F58">
        <w:t>In</w:t>
      </w:r>
      <w:proofErr w:type="spellEnd"/>
      <w:r w:rsidRPr="00637F58">
        <w:t xml:space="preserve"> </w:t>
      </w:r>
      <w:proofErr w:type="spellStart"/>
      <w:r w:rsidRPr="00637F58">
        <w:t>this</w:t>
      </w:r>
      <w:proofErr w:type="spellEnd"/>
      <w:r w:rsidRPr="00637F58">
        <w:t xml:space="preserve"> </w:t>
      </w:r>
      <w:proofErr w:type="spellStart"/>
      <w:r w:rsidRPr="00637F58">
        <w:t>thesis</w:t>
      </w:r>
      <w:proofErr w:type="spellEnd"/>
      <w:r w:rsidRPr="00637F58">
        <w:t xml:space="preserve">, in </w:t>
      </w:r>
      <w:proofErr w:type="spellStart"/>
      <w:r w:rsidRPr="00637F58">
        <w:t>order</w:t>
      </w:r>
      <w:proofErr w:type="spellEnd"/>
      <w:r w:rsidRPr="00637F58">
        <w:t xml:space="preserve"> </w:t>
      </w:r>
      <w:proofErr w:type="spellStart"/>
      <w:r w:rsidRPr="00637F58">
        <w:t>to</w:t>
      </w:r>
      <w:proofErr w:type="spellEnd"/>
      <w:r w:rsidRPr="00637F58">
        <w:t xml:space="preserve"> </w:t>
      </w:r>
      <w:proofErr w:type="spellStart"/>
      <w:r w:rsidRPr="00637F58">
        <w:t>bring</w:t>
      </w:r>
      <w:proofErr w:type="spellEnd"/>
      <w:r w:rsidRPr="00637F58">
        <w:t xml:space="preserve"> </w:t>
      </w:r>
      <w:proofErr w:type="spellStart"/>
      <w:r w:rsidRPr="00637F58">
        <w:t>solutions</w:t>
      </w:r>
      <w:proofErr w:type="spellEnd"/>
      <w:r w:rsidRPr="00637F58">
        <w:t xml:space="preserve"> </w:t>
      </w:r>
      <w:proofErr w:type="spellStart"/>
      <w:r w:rsidRPr="00637F58">
        <w:t>to</w:t>
      </w:r>
      <w:proofErr w:type="spellEnd"/>
      <w:r w:rsidRPr="00637F58">
        <w:t xml:space="preserve"> </w:t>
      </w:r>
      <w:proofErr w:type="spellStart"/>
      <w:r w:rsidRPr="00637F58">
        <w:t>the</w:t>
      </w:r>
      <w:proofErr w:type="spellEnd"/>
      <w:r w:rsidRPr="00637F58">
        <w:t xml:space="preserve"> </w:t>
      </w:r>
      <w:proofErr w:type="spellStart"/>
      <w:r w:rsidRPr="00637F58">
        <w:t>mentioned</w:t>
      </w:r>
      <w:proofErr w:type="spellEnd"/>
      <w:r w:rsidRPr="00637F58">
        <w:t xml:space="preserve"> </w:t>
      </w:r>
      <w:proofErr w:type="spellStart"/>
      <w:r w:rsidRPr="00637F58">
        <w:t>problems</w:t>
      </w:r>
      <w:proofErr w:type="spellEnd"/>
      <w:r w:rsidRPr="00637F58">
        <w:t xml:space="preserve"> in </w:t>
      </w:r>
      <w:proofErr w:type="spellStart"/>
      <w:r w:rsidRPr="00637F58">
        <w:t>WBANs</w:t>
      </w:r>
      <w:proofErr w:type="spellEnd"/>
      <w:r w:rsidRPr="00637F58">
        <w:t xml:space="preserve">, </w:t>
      </w:r>
      <w:proofErr w:type="spellStart"/>
      <w:r w:rsidRPr="00637F58">
        <w:t>considering</w:t>
      </w:r>
      <w:proofErr w:type="spellEnd"/>
      <w:r w:rsidRPr="00637F58">
        <w:t xml:space="preserve"> </w:t>
      </w:r>
      <w:proofErr w:type="spellStart"/>
      <w:r w:rsidRPr="00637F58">
        <w:t>the</w:t>
      </w:r>
      <w:proofErr w:type="spellEnd"/>
      <w:r w:rsidRPr="00637F58">
        <w:t xml:space="preserve"> </w:t>
      </w:r>
      <w:proofErr w:type="spellStart"/>
      <w:r w:rsidRPr="00637F58">
        <w:t>criteria</w:t>
      </w:r>
      <w:proofErr w:type="spellEnd"/>
      <w:r w:rsidRPr="00637F58">
        <w:t xml:space="preserve"> </w:t>
      </w:r>
      <w:proofErr w:type="spellStart"/>
      <w:r w:rsidRPr="00637F58">
        <w:t>such</w:t>
      </w:r>
      <w:proofErr w:type="spellEnd"/>
      <w:r w:rsidRPr="00637F58">
        <w:t xml:space="preserve"> as network </w:t>
      </w:r>
      <w:proofErr w:type="spellStart"/>
      <w:r w:rsidRPr="00637F58">
        <w:t>lifetime</w:t>
      </w:r>
      <w:proofErr w:type="spellEnd"/>
      <w:r w:rsidRPr="00637F58">
        <w:t xml:space="preserve">, </w:t>
      </w:r>
      <w:proofErr w:type="spellStart"/>
      <w:r w:rsidRPr="00637F58">
        <w:t>energy</w:t>
      </w:r>
      <w:proofErr w:type="spellEnd"/>
      <w:r w:rsidRPr="00637F58">
        <w:t xml:space="preserve"> </w:t>
      </w:r>
      <w:proofErr w:type="spellStart"/>
      <w:r w:rsidRPr="00637F58">
        <w:t>efficiency</w:t>
      </w:r>
      <w:proofErr w:type="spellEnd"/>
      <w:r w:rsidRPr="00637F58">
        <w:t xml:space="preserve">, </w:t>
      </w:r>
      <w:proofErr w:type="spellStart"/>
      <w:r w:rsidRPr="00637F58">
        <w:t>latency</w:t>
      </w:r>
      <w:proofErr w:type="spellEnd"/>
      <w:r w:rsidRPr="00637F58">
        <w:t xml:space="preserve"> </w:t>
      </w:r>
      <w:proofErr w:type="spellStart"/>
      <w:r w:rsidRPr="00637F58">
        <w:t>and</w:t>
      </w:r>
      <w:proofErr w:type="spellEnd"/>
      <w:r w:rsidRPr="00637F58">
        <w:t xml:space="preserve"> </w:t>
      </w:r>
      <w:proofErr w:type="spellStart"/>
      <w:r w:rsidRPr="00637F58">
        <w:t>signal</w:t>
      </w:r>
      <w:proofErr w:type="spellEnd"/>
      <w:r w:rsidRPr="00637F58">
        <w:t xml:space="preserve"> </w:t>
      </w:r>
      <w:proofErr w:type="spellStart"/>
      <w:r w:rsidRPr="00637F58">
        <w:t>interferences</w:t>
      </w:r>
      <w:proofErr w:type="spellEnd"/>
      <w:r w:rsidRPr="00637F58">
        <w:t xml:space="preserve">, </w:t>
      </w:r>
      <w:proofErr w:type="spellStart"/>
      <w:r w:rsidRPr="00637F58">
        <w:t>following</w:t>
      </w:r>
      <w:proofErr w:type="spellEnd"/>
      <w:r w:rsidRPr="00637F58">
        <w:t xml:space="preserve"> </w:t>
      </w:r>
      <w:proofErr w:type="spellStart"/>
      <w:r w:rsidRPr="00637F58">
        <w:t>transactions</w:t>
      </w:r>
      <w:proofErr w:type="spellEnd"/>
      <w:r w:rsidRPr="00637F58">
        <w:t xml:space="preserve"> </w:t>
      </w:r>
      <w:proofErr w:type="spellStart"/>
      <w:r w:rsidRPr="00637F58">
        <w:t>are</w:t>
      </w:r>
      <w:proofErr w:type="spellEnd"/>
      <w:r w:rsidRPr="00637F58">
        <w:t xml:space="preserve"> </w:t>
      </w:r>
      <w:proofErr w:type="spellStart"/>
      <w:r w:rsidRPr="00637F58">
        <w:t>performed</w:t>
      </w:r>
      <w:proofErr w:type="spellEnd"/>
      <w:r w:rsidRPr="00637F58">
        <w:t>:</w:t>
      </w:r>
    </w:p>
    <w:p w14:paraId="69018CB7" w14:textId="77777777" w:rsidR="005426D8" w:rsidRPr="00637F58" w:rsidRDefault="005426D8" w:rsidP="005426D8">
      <w:pPr>
        <w:pStyle w:val="OzetYaziStiliSau"/>
      </w:pPr>
    </w:p>
    <w:p w14:paraId="7B8037E5" w14:textId="77777777" w:rsidR="005426D8" w:rsidRPr="00637F58" w:rsidRDefault="005426D8" w:rsidP="006B2E6E">
      <w:pPr>
        <w:pStyle w:val="OzetYaziStiliSau"/>
        <w:numPr>
          <w:ilvl w:val="0"/>
          <w:numId w:val="24"/>
        </w:numPr>
        <w:ind w:left="360"/>
      </w:pPr>
      <w:r w:rsidRPr="00637F58">
        <w:t xml:space="preserve">A </w:t>
      </w:r>
      <w:proofErr w:type="spellStart"/>
      <w:r w:rsidRPr="00637F58">
        <w:t>new</w:t>
      </w:r>
      <w:proofErr w:type="spellEnd"/>
      <w:r w:rsidRPr="00637F58">
        <w:t xml:space="preserve"> </w:t>
      </w:r>
      <w:proofErr w:type="spellStart"/>
      <w:r w:rsidRPr="00637F58">
        <w:t>energy</w:t>
      </w:r>
      <w:proofErr w:type="spellEnd"/>
      <w:r w:rsidRPr="00637F58">
        <w:t xml:space="preserve"> </w:t>
      </w:r>
      <w:proofErr w:type="spellStart"/>
      <w:r w:rsidRPr="00637F58">
        <w:t>efficient</w:t>
      </w:r>
      <w:proofErr w:type="spellEnd"/>
      <w:r w:rsidRPr="00637F58">
        <w:t xml:space="preserve"> MAC </w:t>
      </w:r>
      <w:proofErr w:type="spellStart"/>
      <w:r w:rsidRPr="00637F58">
        <w:t>layer</w:t>
      </w:r>
      <w:proofErr w:type="spellEnd"/>
      <w:r w:rsidRPr="00637F58">
        <w:t xml:space="preserve"> (isMAC) has </w:t>
      </w:r>
      <w:proofErr w:type="spellStart"/>
      <w:r w:rsidRPr="00637F58">
        <w:t>been</w:t>
      </w:r>
      <w:proofErr w:type="spellEnd"/>
      <w:r w:rsidRPr="00637F58">
        <w:t xml:space="preserve"> </w:t>
      </w:r>
      <w:proofErr w:type="spellStart"/>
      <w:r w:rsidRPr="00637F58">
        <w:t>designed</w:t>
      </w:r>
      <w:proofErr w:type="spellEnd"/>
      <w:r w:rsidRPr="00637F58">
        <w:t xml:space="preserve"> </w:t>
      </w:r>
      <w:proofErr w:type="spellStart"/>
      <w:r w:rsidRPr="00637F58">
        <w:t>to</w:t>
      </w:r>
      <w:proofErr w:type="spellEnd"/>
      <w:r w:rsidRPr="00637F58">
        <w:t xml:space="preserve"> </w:t>
      </w:r>
      <w:proofErr w:type="spellStart"/>
      <w:r w:rsidRPr="00637F58">
        <w:t>support</w:t>
      </w:r>
      <w:proofErr w:type="spellEnd"/>
      <w:r w:rsidRPr="00637F58">
        <w:t xml:space="preserve"> </w:t>
      </w:r>
      <w:proofErr w:type="spellStart"/>
      <w:r w:rsidRPr="00637F58">
        <w:t>multi-channel</w:t>
      </w:r>
      <w:proofErr w:type="spellEnd"/>
      <w:r w:rsidRPr="00637F58">
        <w:t xml:space="preserve"> </w:t>
      </w:r>
      <w:proofErr w:type="spellStart"/>
      <w:r w:rsidRPr="00637F58">
        <w:t>communication</w:t>
      </w:r>
      <w:proofErr w:type="spellEnd"/>
      <w:r w:rsidRPr="00637F58">
        <w:t>.</w:t>
      </w:r>
    </w:p>
    <w:p w14:paraId="00ED5038" w14:textId="77777777" w:rsidR="005426D8" w:rsidRPr="00637F58" w:rsidRDefault="005426D8" w:rsidP="00F435FC">
      <w:pPr>
        <w:pStyle w:val="OzetYaziStiliSau"/>
        <w:ind w:left="360"/>
      </w:pPr>
    </w:p>
    <w:p w14:paraId="2B2B29EB" w14:textId="77777777" w:rsidR="005426D8" w:rsidRPr="00637F58" w:rsidRDefault="005426D8" w:rsidP="006B2E6E">
      <w:pPr>
        <w:pStyle w:val="OzetYaziStiliSau"/>
        <w:numPr>
          <w:ilvl w:val="0"/>
          <w:numId w:val="24"/>
        </w:numPr>
        <w:ind w:left="360"/>
      </w:pPr>
      <w:proofErr w:type="spellStart"/>
      <w:r w:rsidRPr="00637F58">
        <w:t>The</w:t>
      </w:r>
      <w:proofErr w:type="spellEnd"/>
      <w:r w:rsidRPr="00637F58">
        <w:t xml:space="preserve"> </w:t>
      </w:r>
      <w:proofErr w:type="spellStart"/>
      <w:r w:rsidRPr="00637F58">
        <w:t>proposed</w:t>
      </w:r>
      <w:proofErr w:type="spellEnd"/>
      <w:r w:rsidRPr="00637F58">
        <w:t xml:space="preserve"> MAC </w:t>
      </w:r>
      <w:proofErr w:type="spellStart"/>
      <w:r w:rsidRPr="00637F58">
        <w:t>protocol</w:t>
      </w:r>
      <w:proofErr w:type="spellEnd"/>
      <w:r w:rsidRPr="00637F58">
        <w:t xml:space="preserve"> has </w:t>
      </w:r>
      <w:proofErr w:type="spellStart"/>
      <w:r w:rsidRPr="00637F58">
        <w:t>been</w:t>
      </w:r>
      <w:proofErr w:type="spellEnd"/>
      <w:r w:rsidRPr="00637F58">
        <w:t xml:space="preserve"> </w:t>
      </w:r>
      <w:proofErr w:type="spellStart"/>
      <w:r w:rsidRPr="00637F58">
        <w:t>modeled</w:t>
      </w:r>
      <w:proofErr w:type="spellEnd"/>
      <w:r w:rsidRPr="00637F58">
        <w:t xml:space="preserve"> </w:t>
      </w:r>
      <w:proofErr w:type="spellStart"/>
      <w:r w:rsidRPr="00637F58">
        <w:t>by</w:t>
      </w:r>
      <w:proofErr w:type="spellEnd"/>
      <w:r w:rsidRPr="00637F58">
        <w:t xml:space="preserve"> </w:t>
      </w:r>
      <w:proofErr w:type="spellStart"/>
      <w:r w:rsidRPr="00637F58">
        <w:t>using</w:t>
      </w:r>
      <w:proofErr w:type="spellEnd"/>
      <w:r w:rsidRPr="00637F58">
        <w:t xml:space="preserve"> OPNET Modeler </w:t>
      </w:r>
      <w:proofErr w:type="spellStart"/>
      <w:r w:rsidRPr="00637F58">
        <w:t>simulation</w:t>
      </w:r>
      <w:proofErr w:type="spellEnd"/>
      <w:r w:rsidRPr="00637F58">
        <w:t xml:space="preserve"> </w:t>
      </w:r>
      <w:proofErr w:type="gramStart"/>
      <w:r w:rsidRPr="00637F58">
        <w:t>software</w:t>
      </w:r>
      <w:proofErr w:type="gramEnd"/>
      <w:r w:rsidRPr="00637F58">
        <w:t xml:space="preserve"> </w:t>
      </w:r>
      <w:proofErr w:type="spellStart"/>
      <w:r w:rsidRPr="00637F58">
        <w:t>and</w:t>
      </w:r>
      <w:proofErr w:type="spellEnd"/>
      <w:r w:rsidRPr="00637F58">
        <w:t xml:space="preserve"> it is </w:t>
      </w:r>
      <w:proofErr w:type="spellStart"/>
      <w:r w:rsidRPr="00637F58">
        <w:t>compared</w:t>
      </w:r>
      <w:proofErr w:type="spellEnd"/>
      <w:r w:rsidRPr="00637F58">
        <w:t xml:space="preserve"> </w:t>
      </w:r>
      <w:proofErr w:type="spellStart"/>
      <w:r w:rsidRPr="00637F58">
        <w:t>with</w:t>
      </w:r>
      <w:proofErr w:type="spellEnd"/>
      <w:r w:rsidRPr="00637F58">
        <w:t xml:space="preserve"> IEEE 802.15.4 </w:t>
      </w:r>
      <w:proofErr w:type="spellStart"/>
      <w:r w:rsidRPr="00637F58">
        <w:t>protocol</w:t>
      </w:r>
      <w:proofErr w:type="spellEnd"/>
      <w:r w:rsidRPr="00637F58">
        <w:t xml:space="preserve"> in </w:t>
      </w:r>
      <w:proofErr w:type="spellStart"/>
      <w:r w:rsidRPr="00637F58">
        <w:t>terms</w:t>
      </w:r>
      <w:proofErr w:type="spellEnd"/>
      <w:r w:rsidRPr="00637F58">
        <w:t xml:space="preserve"> of network </w:t>
      </w:r>
      <w:proofErr w:type="spellStart"/>
      <w:r w:rsidRPr="00637F58">
        <w:t>throughput</w:t>
      </w:r>
      <w:proofErr w:type="spellEnd"/>
      <w:r w:rsidRPr="00637F58">
        <w:t xml:space="preserve">, </w:t>
      </w:r>
      <w:proofErr w:type="spellStart"/>
      <w:r w:rsidRPr="00637F58">
        <w:t>end-to-end</w:t>
      </w:r>
      <w:proofErr w:type="spellEnd"/>
      <w:r w:rsidRPr="00637F58">
        <w:t xml:space="preserve"> </w:t>
      </w:r>
      <w:proofErr w:type="spellStart"/>
      <w:r w:rsidRPr="00637F58">
        <w:t>delay</w:t>
      </w:r>
      <w:proofErr w:type="spellEnd"/>
      <w:r w:rsidRPr="00637F58">
        <w:t xml:space="preserve"> </w:t>
      </w:r>
      <w:proofErr w:type="spellStart"/>
      <w:r w:rsidRPr="00637F58">
        <w:t>and</w:t>
      </w:r>
      <w:proofErr w:type="spellEnd"/>
      <w:r w:rsidRPr="00637F58">
        <w:t xml:space="preserve"> </w:t>
      </w:r>
      <w:proofErr w:type="spellStart"/>
      <w:r w:rsidRPr="00637F58">
        <w:t>energy</w:t>
      </w:r>
      <w:proofErr w:type="spellEnd"/>
      <w:r w:rsidRPr="00637F58">
        <w:t xml:space="preserve"> </w:t>
      </w:r>
      <w:proofErr w:type="spellStart"/>
      <w:r w:rsidRPr="00637F58">
        <w:t>consumption</w:t>
      </w:r>
      <w:proofErr w:type="spellEnd"/>
      <w:r w:rsidRPr="00637F58">
        <w:t>.</w:t>
      </w:r>
    </w:p>
    <w:p w14:paraId="31F3F158" w14:textId="77777777" w:rsidR="005426D8" w:rsidRPr="00637F58" w:rsidRDefault="005426D8" w:rsidP="00F435FC">
      <w:pPr>
        <w:pStyle w:val="OzetYaziStiliSau"/>
      </w:pPr>
    </w:p>
    <w:p w14:paraId="767E7B32" w14:textId="77777777" w:rsidR="005426D8" w:rsidRPr="00637F58" w:rsidRDefault="005426D8" w:rsidP="006B2E6E">
      <w:pPr>
        <w:pStyle w:val="OzetYaziStiliSau"/>
        <w:numPr>
          <w:ilvl w:val="0"/>
          <w:numId w:val="24"/>
        </w:numPr>
        <w:ind w:left="360"/>
      </w:pPr>
      <w:proofErr w:type="spellStart"/>
      <w:r w:rsidRPr="00637F58">
        <w:t>In</w:t>
      </w:r>
      <w:proofErr w:type="spellEnd"/>
      <w:r w:rsidRPr="00637F58">
        <w:t xml:space="preserve"> </w:t>
      </w:r>
      <w:proofErr w:type="spellStart"/>
      <w:r w:rsidRPr="00637F58">
        <w:t>order</w:t>
      </w:r>
      <w:proofErr w:type="spellEnd"/>
      <w:r w:rsidRPr="00637F58">
        <w:t xml:space="preserve"> </w:t>
      </w:r>
      <w:proofErr w:type="spellStart"/>
      <w:r w:rsidRPr="00637F58">
        <w:t>to</w:t>
      </w:r>
      <w:proofErr w:type="spellEnd"/>
      <w:r w:rsidRPr="00637F58">
        <w:t xml:space="preserve"> </w:t>
      </w:r>
      <w:proofErr w:type="spellStart"/>
      <w:r w:rsidRPr="00637F58">
        <w:t>determine</w:t>
      </w:r>
      <w:proofErr w:type="spellEnd"/>
      <w:r w:rsidRPr="00637F58">
        <w:t xml:space="preserve"> </w:t>
      </w:r>
      <w:proofErr w:type="spellStart"/>
      <w:r w:rsidRPr="00637F58">
        <w:t>the</w:t>
      </w:r>
      <w:proofErr w:type="spellEnd"/>
      <w:r w:rsidRPr="00637F58">
        <w:t xml:space="preserve"> </w:t>
      </w:r>
      <w:proofErr w:type="spellStart"/>
      <w:r w:rsidRPr="00637F58">
        <w:t>real</w:t>
      </w:r>
      <w:proofErr w:type="spellEnd"/>
      <w:r w:rsidRPr="00637F58">
        <w:t xml:space="preserve">-life </w:t>
      </w:r>
      <w:proofErr w:type="spellStart"/>
      <w:r w:rsidRPr="00637F58">
        <w:t>performance</w:t>
      </w:r>
      <w:proofErr w:type="spellEnd"/>
      <w:r w:rsidRPr="00637F58">
        <w:t xml:space="preserve"> of </w:t>
      </w:r>
      <w:proofErr w:type="spellStart"/>
      <w:r w:rsidRPr="00637F58">
        <w:t>the</w:t>
      </w:r>
      <w:proofErr w:type="spellEnd"/>
      <w:r w:rsidRPr="00637F58">
        <w:t xml:space="preserve"> </w:t>
      </w:r>
      <w:proofErr w:type="spellStart"/>
      <w:r w:rsidRPr="00637F58">
        <w:t>proposed</w:t>
      </w:r>
      <w:proofErr w:type="spellEnd"/>
      <w:r w:rsidRPr="00637F58">
        <w:t xml:space="preserve"> </w:t>
      </w:r>
      <w:proofErr w:type="spellStart"/>
      <w:r w:rsidRPr="00637F58">
        <w:t>protocol</w:t>
      </w:r>
      <w:proofErr w:type="spellEnd"/>
      <w:r w:rsidRPr="00637F58">
        <w:t xml:space="preserve">, a </w:t>
      </w:r>
      <w:proofErr w:type="spellStart"/>
      <w:r w:rsidRPr="00637F58">
        <w:t>new</w:t>
      </w:r>
      <w:proofErr w:type="spellEnd"/>
      <w:r w:rsidRPr="00637F58">
        <w:t xml:space="preserve"> </w:t>
      </w:r>
      <w:proofErr w:type="spellStart"/>
      <w:r w:rsidRPr="00637F58">
        <w:t>wireless</w:t>
      </w:r>
      <w:proofErr w:type="spellEnd"/>
      <w:r w:rsidRPr="00637F58">
        <w:t xml:space="preserve"> </w:t>
      </w:r>
      <w:proofErr w:type="gramStart"/>
      <w:r w:rsidRPr="00637F58">
        <w:t>sensor</w:t>
      </w:r>
      <w:proofErr w:type="gramEnd"/>
      <w:r w:rsidRPr="00637F58">
        <w:t xml:space="preserve"> </w:t>
      </w:r>
      <w:proofErr w:type="spellStart"/>
      <w:r w:rsidRPr="00637F58">
        <w:t>node</w:t>
      </w:r>
      <w:proofErr w:type="spellEnd"/>
      <w:r w:rsidRPr="00637F58">
        <w:t xml:space="preserve"> (isMOTE) has </w:t>
      </w:r>
      <w:proofErr w:type="spellStart"/>
      <w:r w:rsidRPr="00637F58">
        <w:t>been</w:t>
      </w:r>
      <w:proofErr w:type="spellEnd"/>
      <w:r w:rsidRPr="00637F58">
        <w:t xml:space="preserve"> </w:t>
      </w:r>
      <w:proofErr w:type="spellStart"/>
      <w:r w:rsidRPr="00637F58">
        <w:t>designed</w:t>
      </w:r>
      <w:proofErr w:type="spellEnd"/>
      <w:r w:rsidRPr="00637F58">
        <w:t xml:space="preserve"> </w:t>
      </w:r>
      <w:proofErr w:type="spellStart"/>
      <w:r w:rsidRPr="00637F58">
        <w:t>and</w:t>
      </w:r>
      <w:proofErr w:type="spellEnd"/>
      <w:r w:rsidRPr="00637F58">
        <w:t xml:space="preserve"> </w:t>
      </w:r>
      <w:proofErr w:type="spellStart"/>
      <w:r w:rsidRPr="00637F58">
        <w:t>produced</w:t>
      </w:r>
      <w:proofErr w:type="spellEnd"/>
      <w:r w:rsidRPr="00637F58">
        <w:t xml:space="preserve">, as </w:t>
      </w:r>
      <w:proofErr w:type="spellStart"/>
      <w:r w:rsidRPr="00637F58">
        <w:t>well</w:t>
      </w:r>
      <w:proofErr w:type="spellEnd"/>
      <w:r w:rsidRPr="00637F58">
        <w:t xml:space="preserve"> as a </w:t>
      </w:r>
      <w:proofErr w:type="spellStart"/>
      <w:r w:rsidRPr="00637F58">
        <w:t>dedicated</w:t>
      </w:r>
      <w:proofErr w:type="spellEnd"/>
      <w:r w:rsidRPr="00637F58">
        <w:t xml:space="preserve"> software is </w:t>
      </w:r>
      <w:proofErr w:type="spellStart"/>
      <w:r w:rsidRPr="00637F58">
        <w:t>developed</w:t>
      </w:r>
      <w:proofErr w:type="spellEnd"/>
      <w:r w:rsidRPr="00637F58">
        <w:t xml:space="preserve"> </w:t>
      </w:r>
      <w:proofErr w:type="spellStart"/>
      <w:r w:rsidRPr="00637F58">
        <w:t>to</w:t>
      </w:r>
      <w:proofErr w:type="spellEnd"/>
      <w:r w:rsidRPr="00637F58">
        <w:t xml:space="preserve"> </w:t>
      </w:r>
      <w:proofErr w:type="spellStart"/>
      <w:r w:rsidRPr="00637F58">
        <w:t>monitor</w:t>
      </w:r>
      <w:proofErr w:type="spellEnd"/>
      <w:r w:rsidRPr="00637F58">
        <w:t xml:space="preserve"> </w:t>
      </w:r>
      <w:proofErr w:type="spellStart"/>
      <w:r w:rsidRPr="00637F58">
        <w:t>collected</w:t>
      </w:r>
      <w:proofErr w:type="spellEnd"/>
      <w:r w:rsidRPr="00637F58">
        <w:t xml:space="preserve"> data.</w:t>
      </w:r>
    </w:p>
    <w:p w14:paraId="6D491486" w14:textId="77777777" w:rsidR="005426D8" w:rsidRPr="00637F58" w:rsidRDefault="005426D8" w:rsidP="00F435FC">
      <w:pPr>
        <w:pStyle w:val="OzetYaziStiliSau"/>
      </w:pPr>
    </w:p>
    <w:p w14:paraId="27A55BBB" w14:textId="19AB4D6D" w:rsidR="005426D8" w:rsidRPr="00637F58" w:rsidRDefault="005426D8" w:rsidP="006B2E6E">
      <w:pPr>
        <w:pStyle w:val="OzetYaziStiliSau"/>
        <w:numPr>
          <w:ilvl w:val="0"/>
          <w:numId w:val="24"/>
        </w:numPr>
        <w:ind w:left="360"/>
      </w:pPr>
      <w:proofErr w:type="spellStart"/>
      <w:r w:rsidRPr="00637F58">
        <w:t>To</w:t>
      </w:r>
      <w:proofErr w:type="spellEnd"/>
      <w:r w:rsidRPr="00637F58">
        <w:t xml:space="preserve"> </w:t>
      </w:r>
      <w:proofErr w:type="spellStart"/>
      <w:r w:rsidRPr="00637F58">
        <w:t>compare</w:t>
      </w:r>
      <w:proofErr w:type="spellEnd"/>
      <w:r w:rsidRPr="00637F58">
        <w:t xml:space="preserve"> </w:t>
      </w:r>
      <w:proofErr w:type="spellStart"/>
      <w:r w:rsidRPr="00637F58">
        <w:t>the</w:t>
      </w:r>
      <w:proofErr w:type="spellEnd"/>
      <w:r w:rsidRPr="00637F58">
        <w:t xml:space="preserve"> </w:t>
      </w:r>
      <w:proofErr w:type="spellStart"/>
      <w:r w:rsidRPr="00637F58">
        <w:t>various</w:t>
      </w:r>
      <w:proofErr w:type="spellEnd"/>
      <w:r w:rsidRPr="00637F58">
        <w:t xml:space="preserve"> </w:t>
      </w:r>
      <w:proofErr w:type="spellStart"/>
      <w:r w:rsidRPr="00637F58">
        <w:t>communication</w:t>
      </w:r>
      <w:proofErr w:type="spellEnd"/>
      <w:r w:rsidRPr="00637F58">
        <w:t xml:space="preserve"> </w:t>
      </w:r>
      <w:proofErr w:type="spellStart"/>
      <w:r w:rsidRPr="00637F58">
        <w:t>techniques</w:t>
      </w:r>
      <w:proofErr w:type="spellEnd"/>
      <w:r w:rsidRPr="00637F58">
        <w:t xml:space="preserve">, </w:t>
      </w:r>
      <w:proofErr w:type="spellStart"/>
      <w:r w:rsidRPr="00637F58">
        <w:t>three</w:t>
      </w:r>
      <w:proofErr w:type="spellEnd"/>
      <w:r w:rsidRPr="00637F58">
        <w:t xml:space="preserve"> </w:t>
      </w:r>
      <w:proofErr w:type="spellStart"/>
      <w:r w:rsidRPr="00637F58">
        <w:t>different</w:t>
      </w:r>
      <w:proofErr w:type="spellEnd"/>
      <w:r w:rsidRPr="00637F58">
        <w:t xml:space="preserve"> </w:t>
      </w:r>
      <w:proofErr w:type="spellStart"/>
      <w:r w:rsidRPr="00637F58">
        <w:t>scenarios</w:t>
      </w:r>
      <w:proofErr w:type="spellEnd"/>
      <w:r w:rsidRPr="00637F58">
        <w:t xml:space="preserve"> </w:t>
      </w:r>
      <w:proofErr w:type="spellStart"/>
      <w:r w:rsidRPr="00637F58">
        <w:t>are</w:t>
      </w:r>
      <w:proofErr w:type="spellEnd"/>
      <w:r w:rsidRPr="00637F58">
        <w:t xml:space="preserve"> </w:t>
      </w:r>
      <w:proofErr w:type="spellStart"/>
      <w:r w:rsidRPr="00637F58">
        <w:t>prepared</w:t>
      </w:r>
      <w:proofErr w:type="spellEnd"/>
      <w:r w:rsidRPr="00637F58">
        <w:t xml:space="preserve"> </w:t>
      </w:r>
      <w:proofErr w:type="spellStart"/>
      <w:r w:rsidR="009D1EBC">
        <w:t>and</w:t>
      </w:r>
      <w:proofErr w:type="spellEnd"/>
      <w:r w:rsidR="009D1EBC">
        <w:t xml:space="preserve"> </w:t>
      </w:r>
      <w:proofErr w:type="spellStart"/>
      <w:r w:rsidR="009D1EBC">
        <w:t>energy</w:t>
      </w:r>
      <w:proofErr w:type="spellEnd"/>
      <w:r w:rsidR="009D1EBC">
        <w:t xml:space="preserve"> </w:t>
      </w:r>
      <w:proofErr w:type="spellStart"/>
      <w:r w:rsidR="009D1EBC">
        <w:t>consumption</w:t>
      </w:r>
      <w:proofErr w:type="spellEnd"/>
      <w:r w:rsidR="009D1EBC">
        <w:t xml:space="preserve"> </w:t>
      </w:r>
      <w:proofErr w:type="spellStart"/>
      <w:r w:rsidR="009D1EBC">
        <w:t>values</w:t>
      </w:r>
      <w:proofErr w:type="spellEnd"/>
      <w:r w:rsidR="009D1EBC">
        <w:t xml:space="preserve"> </w:t>
      </w:r>
      <w:proofErr w:type="spellStart"/>
      <w:r w:rsidRPr="00637F58">
        <w:t>were</w:t>
      </w:r>
      <w:proofErr w:type="spellEnd"/>
      <w:r w:rsidRPr="00637F58">
        <w:t xml:space="preserve"> </w:t>
      </w:r>
      <w:proofErr w:type="spellStart"/>
      <w:r w:rsidRPr="00637F58">
        <w:t>compared</w:t>
      </w:r>
      <w:proofErr w:type="spellEnd"/>
      <w:r w:rsidRPr="00637F58">
        <w:t xml:space="preserve"> </w:t>
      </w:r>
      <w:proofErr w:type="spellStart"/>
      <w:r w:rsidRPr="00637F58">
        <w:t>using</w:t>
      </w:r>
      <w:proofErr w:type="spellEnd"/>
      <w:r w:rsidRPr="00637F58">
        <w:t xml:space="preserve"> isMOTE </w:t>
      </w:r>
      <w:proofErr w:type="gramStart"/>
      <w:r w:rsidRPr="00637F58">
        <w:t>sensor</w:t>
      </w:r>
      <w:proofErr w:type="gramEnd"/>
      <w:r w:rsidRPr="00637F58">
        <w:t xml:space="preserve"> </w:t>
      </w:r>
      <w:proofErr w:type="spellStart"/>
      <w:r w:rsidRPr="00637F58">
        <w:t>nodes</w:t>
      </w:r>
      <w:proofErr w:type="spellEnd"/>
      <w:r w:rsidRPr="00637F58">
        <w:t>.</w:t>
      </w:r>
    </w:p>
    <w:p w14:paraId="0DBCE2F0" w14:textId="77777777" w:rsidR="005426D8" w:rsidRPr="00637F58" w:rsidRDefault="005426D8" w:rsidP="005426D8">
      <w:pPr>
        <w:pStyle w:val="OzetYaziStiliSau"/>
      </w:pPr>
    </w:p>
    <w:p w14:paraId="05A7E838" w14:textId="14395790" w:rsidR="00724DF6" w:rsidRPr="0070404D" w:rsidRDefault="005426D8" w:rsidP="004833AE">
      <w:pPr>
        <w:pStyle w:val="OzetYaziStiliSau"/>
        <w:rPr>
          <w:sz w:val="20"/>
          <w:szCs w:val="20"/>
        </w:rPr>
      </w:pPr>
      <w:proofErr w:type="spellStart"/>
      <w:r w:rsidRPr="00637F58">
        <w:t>Considering</w:t>
      </w:r>
      <w:proofErr w:type="spellEnd"/>
      <w:r w:rsidRPr="00637F58">
        <w:t xml:space="preserve"> </w:t>
      </w:r>
      <w:proofErr w:type="spellStart"/>
      <w:r w:rsidRPr="00637F58">
        <w:t>the</w:t>
      </w:r>
      <w:proofErr w:type="spellEnd"/>
      <w:r w:rsidRPr="00637F58">
        <w:t xml:space="preserve"> </w:t>
      </w:r>
      <w:proofErr w:type="spellStart"/>
      <w:r w:rsidRPr="00637F58">
        <w:t>results</w:t>
      </w:r>
      <w:proofErr w:type="spellEnd"/>
      <w:r w:rsidRPr="00637F58">
        <w:t xml:space="preserve"> </w:t>
      </w:r>
      <w:proofErr w:type="spellStart"/>
      <w:r w:rsidRPr="00637F58">
        <w:t>obtained</w:t>
      </w:r>
      <w:proofErr w:type="spellEnd"/>
      <w:r w:rsidRPr="00637F58">
        <w:t xml:space="preserve"> </w:t>
      </w:r>
      <w:proofErr w:type="spellStart"/>
      <w:r w:rsidRPr="00637F58">
        <w:t>by</w:t>
      </w:r>
      <w:proofErr w:type="spellEnd"/>
      <w:r w:rsidRPr="00637F58">
        <w:t xml:space="preserve"> </w:t>
      </w:r>
      <w:proofErr w:type="spellStart"/>
      <w:r w:rsidRPr="00637F58">
        <w:t>the</w:t>
      </w:r>
      <w:proofErr w:type="spellEnd"/>
      <w:r w:rsidRPr="00637F58">
        <w:t xml:space="preserve"> </w:t>
      </w:r>
      <w:proofErr w:type="spellStart"/>
      <w:r w:rsidRPr="00637F58">
        <w:t>simulation</w:t>
      </w:r>
      <w:proofErr w:type="spellEnd"/>
      <w:r w:rsidRPr="00637F58">
        <w:t xml:space="preserve">, it can be </w:t>
      </w:r>
      <w:proofErr w:type="spellStart"/>
      <w:r w:rsidRPr="00637F58">
        <w:t>said</w:t>
      </w:r>
      <w:proofErr w:type="spellEnd"/>
      <w:r w:rsidRPr="00637F58">
        <w:t xml:space="preserve"> </w:t>
      </w:r>
      <w:proofErr w:type="spellStart"/>
      <w:r w:rsidRPr="00637F58">
        <w:t>that</w:t>
      </w:r>
      <w:proofErr w:type="spellEnd"/>
      <w:r w:rsidRPr="00637F58">
        <w:t xml:space="preserve"> </w:t>
      </w:r>
      <w:proofErr w:type="spellStart"/>
      <w:r w:rsidRPr="00637F58">
        <w:t>the</w:t>
      </w:r>
      <w:proofErr w:type="spellEnd"/>
      <w:r w:rsidRPr="00637F58">
        <w:t xml:space="preserve"> </w:t>
      </w:r>
      <w:proofErr w:type="spellStart"/>
      <w:r w:rsidRPr="00637F58">
        <w:t>suggested</w:t>
      </w:r>
      <w:proofErr w:type="spellEnd"/>
      <w:r w:rsidRPr="00637F58">
        <w:t xml:space="preserve"> </w:t>
      </w:r>
      <w:proofErr w:type="spellStart"/>
      <w:r w:rsidRPr="00637F58">
        <w:t>protocol</w:t>
      </w:r>
      <w:proofErr w:type="spellEnd"/>
      <w:r w:rsidRPr="00637F58">
        <w:t xml:space="preserve"> is </w:t>
      </w:r>
      <w:proofErr w:type="spellStart"/>
      <w:r w:rsidRPr="00637F58">
        <w:t>more</w:t>
      </w:r>
      <w:proofErr w:type="spellEnd"/>
      <w:r w:rsidRPr="00637F58">
        <w:t xml:space="preserve"> </w:t>
      </w:r>
      <w:proofErr w:type="spellStart"/>
      <w:r w:rsidRPr="00637F58">
        <w:t>successful</w:t>
      </w:r>
      <w:proofErr w:type="spellEnd"/>
      <w:r w:rsidRPr="00637F58">
        <w:t xml:space="preserve"> </w:t>
      </w:r>
      <w:proofErr w:type="spellStart"/>
      <w:r w:rsidRPr="00637F58">
        <w:t>than</w:t>
      </w:r>
      <w:proofErr w:type="spellEnd"/>
      <w:r w:rsidRPr="00637F58">
        <w:t xml:space="preserve"> </w:t>
      </w:r>
      <w:proofErr w:type="spellStart"/>
      <w:r w:rsidRPr="00637F58">
        <w:t>similar</w:t>
      </w:r>
      <w:proofErr w:type="spellEnd"/>
      <w:r w:rsidRPr="00637F58">
        <w:t xml:space="preserve"> </w:t>
      </w:r>
      <w:proofErr w:type="spellStart"/>
      <w:r w:rsidRPr="00637F58">
        <w:t>ones</w:t>
      </w:r>
      <w:proofErr w:type="spellEnd"/>
      <w:r w:rsidRPr="00637F58">
        <w:t xml:space="preserve">. </w:t>
      </w:r>
      <w:proofErr w:type="spellStart"/>
      <w:r w:rsidRPr="00637F58">
        <w:t>Furthermore</w:t>
      </w:r>
      <w:proofErr w:type="spellEnd"/>
      <w:r w:rsidRPr="00637F58">
        <w:t xml:space="preserve">, </w:t>
      </w:r>
      <w:proofErr w:type="spellStart"/>
      <w:r w:rsidRPr="00637F58">
        <w:t>the</w:t>
      </w:r>
      <w:proofErr w:type="spellEnd"/>
      <w:r w:rsidRPr="00637F58">
        <w:t xml:space="preserve"> </w:t>
      </w:r>
      <w:proofErr w:type="spellStart"/>
      <w:r w:rsidRPr="00637F58">
        <w:t>implementation</w:t>
      </w:r>
      <w:proofErr w:type="spellEnd"/>
      <w:r w:rsidRPr="00637F58">
        <w:t xml:space="preserve"> </w:t>
      </w:r>
      <w:proofErr w:type="spellStart"/>
      <w:r w:rsidRPr="00637F58">
        <w:t>results</w:t>
      </w:r>
      <w:proofErr w:type="spellEnd"/>
      <w:r w:rsidRPr="00637F58">
        <w:t xml:space="preserve"> </w:t>
      </w:r>
      <w:proofErr w:type="spellStart"/>
      <w:r w:rsidRPr="00637F58">
        <w:t>show</w:t>
      </w:r>
      <w:proofErr w:type="spellEnd"/>
      <w:r w:rsidRPr="00637F58">
        <w:t xml:space="preserve"> </w:t>
      </w:r>
      <w:proofErr w:type="spellStart"/>
      <w:r w:rsidRPr="00637F58">
        <w:t>that</w:t>
      </w:r>
      <w:proofErr w:type="spellEnd"/>
      <w:r w:rsidRPr="00637F58">
        <w:t xml:space="preserve"> </w:t>
      </w:r>
      <w:proofErr w:type="spellStart"/>
      <w:r w:rsidRPr="00637F58">
        <w:t>the</w:t>
      </w:r>
      <w:proofErr w:type="spellEnd"/>
      <w:r w:rsidRPr="00637F58">
        <w:t xml:space="preserve"> </w:t>
      </w:r>
      <w:proofErr w:type="spellStart"/>
      <w:r w:rsidRPr="00637F58">
        <w:t>designed</w:t>
      </w:r>
      <w:proofErr w:type="spellEnd"/>
      <w:r w:rsidRPr="00637F58">
        <w:t xml:space="preserve"> </w:t>
      </w:r>
      <w:proofErr w:type="spellStart"/>
      <w:r w:rsidRPr="00637F58">
        <w:t>protocol</w:t>
      </w:r>
      <w:proofErr w:type="spellEnd"/>
      <w:r w:rsidRPr="00637F58">
        <w:t xml:space="preserve"> is </w:t>
      </w:r>
      <w:proofErr w:type="spellStart"/>
      <w:r w:rsidRPr="00637F58">
        <w:t>feasible</w:t>
      </w:r>
      <w:proofErr w:type="spellEnd"/>
      <w:r w:rsidRPr="00637F58">
        <w:t xml:space="preserve"> </w:t>
      </w:r>
      <w:proofErr w:type="spellStart"/>
      <w:r w:rsidRPr="00637F58">
        <w:t>and</w:t>
      </w:r>
      <w:proofErr w:type="spellEnd"/>
      <w:r w:rsidRPr="00637F58">
        <w:t xml:space="preserve"> </w:t>
      </w:r>
      <w:proofErr w:type="spellStart"/>
      <w:r w:rsidRPr="00637F58">
        <w:t>performs</w:t>
      </w:r>
      <w:proofErr w:type="spellEnd"/>
      <w:r w:rsidRPr="00637F58">
        <w:t xml:space="preserve"> </w:t>
      </w:r>
      <w:proofErr w:type="spellStart"/>
      <w:r w:rsidRPr="00637F58">
        <w:t>well</w:t>
      </w:r>
      <w:proofErr w:type="spellEnd"/>
      <w:r w:rsidRPr="00637F58">
        <w:t>.</w:t>
      </w:r>
    </w:p>
    <w:sectPr w:rsidR="00724DF6" w:rsidRPr="0070404D" w:rsidSect="004B6915">
      <w:headerReference w:type="default" r:id="rId18"/>
      <w:pgSz w:w="11906" w:h="16838"/>
      <w:pgMar w:top="1701" w:right="1843" w:bottom="1418" w:left="1843" w:header="709" w:footer="709" w:gutter="0"/>
      <w:pgNumType w:fmt="lowerRoman"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3FDBC2" w14:textId="77777777" w:rsidR="0020408B" w:rsidRDefault="0020408B" w:rsidP="0032099C">
      <w:pPr>
        <w:spacing w:line="240" w:lineRule="auto"/>
      </w:pPr>
      <w:r>
        <w:separator/>
      </w:r>
    </w:p>
  </w:endnote>
  <w:endnote w:type="continuationSeparator" w:id="0">
    <w:p w14:paraId="75A279E2" w14:textId="77777777" w:rsidR="0020408B" w:rsidRDefault="0020408B" w:rsidP="003209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7B703E" w14:textId="7788F58C" w:rsidR="00F9011B" w:rsidRDefault="00F9011B">
    <w:pPr>
      <w:pStyle w:val="Footer"/>
      <w:jc w:val="center"/>
    </w:pPr>
  </w:p>
  <w:p w14:paraId="2A2F0B14" w14:textId="77777777" w:rsidR="00F9011B" w:rsidRDefault="00F9011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9496800"/>
      <w:docPartObj>
        <w:docPartGallery w:val="Page Numbers (Bottom of Page)"/>
        <w:docPartUnique/>
      </w:docPartObj>
    </w:sdtPr>
    <w:sdtEndPr>
      <w:rPr>
        <w:noProof/>
      </w:rPr>
    </w:sdtEndPr>
    <w:sdtContent>
      <w:p w14:paraId="73BF5BD3" w14:textId="229E466A" w:rsidR="00F9011B" w:rsidRDefault="00F9011B">
        <w:pPr>
          <w:pStyle w:val="Footer"/>
          <w:jc w:val="center"/>
        </w:pPr>
        <w:r>
          <w:fldChar w:fldCharType="begin"/>
        </w:r>
        <w:r>
          <w:instrText xml:space="preserve"> PAGE   \* MERGEFORMAT </w:instrText>
        </w:r>
        <w:r>
          <w:fldChar w:fldCharType="separate"/>
        </w:r>
        <w:r>
          <w:rPr>
            <w:noProof/>
          </w:rPr>
          <w:t>ii</w:t>
        </w:r>
        <w:r>
          <w:rPr>
            <w:noProof/>
          </w:rPr>
          <w:fldChar w:fldCharType="end"/>
        </w:r>
      </w:p>
    </w:sdtContent>
  </w:sdt>
  <w:p w14:paraId="7764177E" w14:textId="1807867E" w:rsidR="00F9011B" w:rsidRDefault="00F9011B" w:rsidP="00033174">
    <w:pPr>
      <w:pStyle w:val="Footer"/>
      <w:tabs>
        <w:tab w:val="clear" w:pos="4536"/>
        <w:tab w:val="clear" w:pos="9072"/>
        <w:tab w:val="left" w:pos="5937"/>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64059471"/>
      <w:docPartObj>
        <w:docPartGallery w:val="Page Numbers (Bottom of Page)"/>
        <w:docPartUnique/>
      </w:docPartObj>
    </w:sdtPr>
    <w:sdtEndPr>
      <w:rPr>
        <w:rFonts w:ascii="Arial" w:hAnsi="Arial" w:cs="Arial"/>
        <w:b/>
        <w:noProof/>
      </w:rPr>
    </w:sdtEndPr>
    <w:sdtContent>
      <w:p w14:paraId="41509256" w14:textId="7508FEE1" w:rsidR="001C2643" w:rsidRPr="001C2643" w:rsidRDefault="001C2643">
        <w:pPr>
          <w:pStyle w:val="Footer"/>
          <w:jc w:val="center"/>
          <w:rPr>
            <w:rFonts w:ascii="Arial" w:hAnsi="Arial" w:cs="Arial"/>
            <w:b/>
          </w:rPr>
        </w:pPr>
        <w:r w:rsidRPr="001C2643">
          <w:rPr>
            <w:rFonts w:ascii="Arial" w:hAnsi="Arial" w:cs="Arial"/>
            <w:b/>
          </w:rPr>
          <w:fldChar w:fldCharType="begin"/>
        </w:r>
        <w:r w:rsidRPr="001C2643">
          <w:rPr>
            <w:rFonts w:ascii="Arial" w:hAnsi="Arial" w:cs="Arial"/>
            <w:b/>
          </w:rPr>
          <w:instrText xml:space="preserve"> PAGE   \* MERGEFORMAT </w:instrText>
        </w:r>
        <w:r w:rsidRPr="001C2643">
          <w:rPr>
            <w:rFonts w:ascii="Arial" w:hAnsi="Arial" w:cs="Arial"/>
            <w:b/>
          </w:rPr>
          <w:fldChar w:fldCharType="separate"/>
        </w:r>
        <w:r w:rsidR="008C46A4">
          <w:rPr>
            <w:rFonts w:ascii="Arial" w:hAnsi="Arial" w:cs="Arial"/>
            <w:b/>
            <w:noProof/>
          </w:rPr>
          <w:t>iii</w:t>
        </w:r>
        <w:r w:rsidRPr="001C2643">
          <w:rPr>
            <w:rFonts w:ascii="Arial" w:hAnsi="Arial" w:cs="Arial"/>
            <w:b/>
            <w:noProof/>
          </w:rPr>
          <w:fldChar w:fldCharType="end"/>
        </w:r>
      </w:p>
    </w:sdtContent>
  </w:sdt>
  <w:p w14:paraId="3D59DE9E" w14:textId="77777777" w:rsidR="00F9011B" w:rsidRDefault="00F9011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B02091" w14:textId="77777777" w:rsidR="00F9011B" w:rsidRDefault="00F9011B" w:rsidP="00033174">
    <w:pPr>
      <w:pStyle w:val="Footer"/>
      <w:tabs>
        <w:tab w:val="clear" w:pos="4536"/>
        <w:tab w:val="clear" w:pos="9072"/>
        <w:tab w:val="left" w:pos="5937"/>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6275128"/>
      <w:docPartObj>
        <w:docPartGallery w:val="Page Numbers (Bottom of Page)"/>
        <w:docPartUnique/>
      </w:docPartObj>
    </w:sdtPr>
    <w:sdtEndPr>
      <w:rPr>
        <w:rFonts w:ascii="Arial" w:hAnsi="Arial" w:cs="Arial"/>
        <w:b/>
        <w:noProof/>
      </w:rPr>
    </w:sdtEndPr>
    <w:sdtContent>
      <w:p w14:paraId="572FF97D" w14:textId="4CF641DE" w:rsidR="004B6915" w:rsidRPr="004B6915" w:rsidRDefault="004B6915">
        <w:pPr>
          <w:pStyle w:val="Footer"/>
          <w:jc w:val="center"/>
          <w:rPr>
            <w:rFonts w:ascii="Arial" w:hAnsi="Arial" w:cs="Arial"/>
            <w:b/>
          </w:rPr>
        </w:pPr>
        <w:r w:rsidRPr="004B6915">
          <w:rPr>
            <w:rFonts w:ascii="Arial" w:hAnsi="Arial" w:cs="Arial"/>
            <w:b/>
          </w:rPr>
          <w:fldChar w:fldCharType="begin"/>
        </w:r>
        <w:r w:rsidRPr="004B6915">
          <w:rPr>
            <w:rFonts w:ascii="Arial" w:hAnsi="Arial" w:cs="Arial"/>
            <w:b/>
          </w:rPr>
          <w:instrText xml:space="preserve"> PAGE   \* MERGEFORMAT </w:instrText>
        </w:r>
        <w:r w:rsidRPr="004B6915">
          <w:rPr>
            <w:rFonts w:ascii="Arial" w:hAnsi="Arial" w:cs="Arial"/>
            <w:b/>
          </w:rPr>
          <w:fldChar w:fldCharType="separate"/>
        </w:r>
        <w:r w:rsidR="007646F7">
          <w:rPr>
            <w:rFonts w:ascii="Arial" w:hAnsi="Arial" w:cs="Arial"/>
            <w:b/>
            <w:noProof/>
          </w:rPr>
          <w:t>xv</w:t>
        </w:r>
        <w:r w:rsidRPr="004B6915">
          <w:rPr>
            <w:rFonts w:ascii="Arial" w:hAnsi="Arial" w:cs="Arial"/>
            <w:b/>
            <w:noProof/>
          </w:rPr>
          <w:fldChar w:fldCharType="end"/>
        </w:r>
      </w:p>
    </w:sdtContent>
  </w:sdt>
  <w:p w14:paraId="410B7225" w14:textId="77777777" w:rsidR="008C46A4" w:rsidRDefault="008C46A4">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4909812"/>
      <w:docPartObj>
        <w:docPartGallery w:val="Page Numbers (Bottom of Page)"/>
        <w:docPartUnique/>
      </w:docPartObj>
    </w:sdtPr>
    <w:sdtEndPr>
      <w:rPr>
        <w:rFonts w:ascii="Arial" w:hAnsi="Arial" w:cs="Arial"/>
        <w:b/>
        <w:noProof/>
      </w:rPr>
    </w:sdtEndPr>
    <w:sdtContent>
      <w:p w14:paraId="40AB3AA7" w14:textId="77777777" w:rsidR="008C46A4" w:rsidRPr="004B6915" w:rsidRDefault="008C46A4">
        <w:pPr>
          <w:pStyle w:val="Footer"/>
          <w:jc w:val="center"/>
          <w:rPr>
            <w:rFonts w:ascii="Arial" w:hAnsi="Arial" w:cs="Arial"/>
            <w:b/>
          </w:rPr>
        </w:pPr>
        <w:r w:rsidRPr="004B6915">
          <w:rPr>
            <w:rFonts w:ascii="Arial" w:hAnsi="Arial" w:cs="Arial"/>
            <w:b/>
          </w:rPr>
          <w:fldChar w:fldCharType="begin"/>
        </w:r>
        <w:r w:rsidRPr="004B6915">
          <w:rPr>
            <w:rFonts w:ascii="Arial" w:hAnsi="Arial" w:cs="Arial"/>
            <w:b/>
          </w:rPr>
          <w:instrText xml:space="preserve"> PAGE   \* MERGEFORMAT </w:instrText>
        </w:r>
        <w:r w:rsidRPr="004B6915">
          <w:rPr>
            <w:rFonts w:ascii="Arial" w:hAnsi="Arial" w:cs="Arial"/>
            <w:b/>
          </w:rPr>
          <w:fldChar w:fldCharType="separate"/>
        </w:r>
        <w:r w:rsidR="007646F7">
          <w:rPr>
            <w:rFonts w:ascii="Arial" w:hAnsi="Arial" w:cs="Arial"/>
            <w:b/>
            <w:noProof/>
          </w:rPr>
          <w:t>iii</w:t>
        </w:r>
        <w:r w:rsidRPr="004B6915">
          <w:rPr>
            <w:rFonts w:ascii="Arial" w:hAnsi="Arial" w:cs="Arial"/>
            <w:b/>
            <w:noProof/>
          </w:rPr>
          <w:fldChar w:fldCharType="end"/>
        </w:r>
      </w:p>
    </w:sdtContent>
  </w:sdt>
  <w:p w14:paraId="03F5FB81" w14:textId="77777777" w:rsidR="008C46A4" w:rsidRDefault="008C46A4" w:rsidP="00033174">
    <w:pPr>
      <w:pStyle w:val="Footer"/>
      <w:tabs>
        <w:tab w:val="clear" w:pos="4536"/>
        <w:tab w:val="clear" w:pos="9072"/>
        <w:tab w:val="left" w:pos="5937"/>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65AB63" w14:textId="77777777" w:rsidR="0020408B" w:rsidRDefault="0020408B" w:rsidP="0032099C">
      <w:pPr>
        <w:spacing w:line="240" w:lineRule="auto"/>
      </w:pPr>
      <w:r>
        <w:separator/>
      </w:r>
    </w:p>
  </w:footnote>
  <w:footnote w:type="continuationSeparator" w:id="0">
    <w:p w14:paraId="674603FA" w14:textId="77777777" w:rsidR="0020408B" w:rsidRDefault="0020408B" w:rsidP="0032099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C67894" w14:textId="77777777" w:rsidR="00F9011B" w:rsidRPr="00BB5131" w:rsidRDefault="00F9011B" w:rsidP="00BB5131">
    <w:pPr>
      <w:pStyle w:val="Header"/>
      <w:ind w:firstLine="70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6E47DE" w14:textId="77777777" w:rsidR="00F9011B" w:rsidRPr="00BB5131" w:rsidRDefault="00F9011B" w:rsidP="00BB5131">
    <w:pPr>
      <w:pStyle w:val="Header"/>
      <w:ind w:firstLine="70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07C4" w14:textId="77777777" w:rsidR="008C46A4" w:rsidRPr="00BB5131" w:rsidRDefault="008C46A4" w:rsidP="00BB5131">
    <w:pPr>
      <w:pStyle w:val="Header"/>
      <w:ind w:firstLine="70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A3304" w14:textId="7FD9456C" w:rsidR="00F9011B" w:rsidRPr="00076396" w:rsidRDefault="00F9011B">
    <w:pPr>
      <w:pStyle w:val="Header"/>
      <w:jc w:val="right"/>
      <w:rPr>
        <w:rFonts w:ascii="Arial" w:hAnsi="Arial" w:cs="Arial"/>
        <w:b/>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DEB4608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91009"/>
    <w:multiLevelType w:val="hybridMultilevel"/>
    <w:tmpl w:val="C464DFC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09576EE"/>
    <w:multiLevelType w:val="hybridMultilevel"/>
    <w:tmpl w:val="9DDEE64A"/>
    <w:lvl w:ilvl="0" w:tplc="4EBC1478">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BD58A0"/>
    <w:multiLevelType w:val="hybridMultilevel"/>
    <w:tmpl w:val="72164D70"/>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39D568F"/>
    <w:multiLevelType w:val="hybridMultilevel"/>
    <w:tmpl w:val="E36A10A0"/>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03B7231A"/>
    <w:multiLevelType w:val="hybridMultilevel"/>
    <w:tmpl w:val="C592E97A"/>
    <w:lvl w:ilvl="0" w:tplc="4EBC1478">
      <w:start w:val="7"/>
      <w:numFmt w:val="bullet"/>
      <w:lvlText w:val="-"/>
      <w:lvlJc w:val="left"/>
      <w:pPr>
        <w:ind w:left="360" w:hanging="360"/>
      </w:pPr>
      <w:rPr>
        <w:rFonts w:ascii="Times New Roman" w:eastAsia="Calibri" w:hAnsi="Times New Roman" w:cs="Times New Roman"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0C9A11FB"/>
    <w:multiLevelType w:val="hybridMultilevel"/>
    <w:tmpl w:val="DCA2BF38"/>
    <w:lvl w:ilvl="0" w:tplc="4EBC1478">
      <w:start w:val="7"/>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8083355"/>
    <w:multiLevelType w:val="hybridMultilevel"/>
    <w:tmpl w:val="DFE01248"/>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1CA47449"/>
    <w:multiLevelType w:val="hybridMultilevel"/>
    <w:tmpl w:val="B3845B8C"/>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1DA577C4"/>
    <w:multiLevelType w:val="multilevel"/>
    <w:tmpl w:val="EBB8B1E6"/>
    <w:lvl w:ilvl="0">
      <w:start w:val="1"/>
      <w:numFmt w:val="decimal"/>
      <w:pStyle w:val="Heading1"/>
      <w:lvlText w:val="BÖLÜM %1."/>
      <w:lvlJc w:val="left"/>
      <w:pPr>
        <w:ind w:left="1758" w:hanging="1758"/>
      </w:pPr>
      <w:rPr>
        <w:rFonts w:ascii="Times New Roman" w:hAnsi="Times New Roman" w:hint="default"/>
        <w:b/>
        <w:sz w:val="28"/>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hint="default"/>
        <w:b/>
        <w:sz w:val="24"/>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2BA05843"/>
    <w:multiLevelType w:val="hybridMultilevel"/>
    <w:tmpl w:val="ABD6B94C"/>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2BD825DE"/>
    <w:multiLevelType w:val="hybridMultilevel"/>
    <w:tmpl w:val="311C6A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0806423"/>
    <w:multiLevelType w:val="hybridMultilevel"/>
    <w:tmpl w:val="BC28EFEC"/>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F51482C"/>
    <w:multiLevelType w:val="hybridMultilevel"/>
    <w:tmpl w:val="1D165E64"/>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FC81491"/>
    <w:multiLevelType w:val="hybridMultilevel"/>
    <w:tmpl w:val="7EA02922"/>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453F3A4B"/>
    <w:multiLevelType w:val="hybridMultilevel"/>
    <w:tmpl w:val="00842F88"/>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95C1EBF"/>
    <w:multiLevelType w:val="hybridMultilevel"/>
    <w:tmpl w:val="58CAA93C"/>
    <w:lvl w:ilvl="0" w:tplc="4EBC1478">
      <w:start w:val="7"/>
      <w:numFmt w:val="bullet"/>
      <w:lvlText w:val="-"/>
      <w:lvlJc w:val="left"/>
      <w:pPr>
        <w:ind w:left="720" w:hanging="360"/>
      </w:pPr>
      <w:rPr>
        <w:rFonts w:ascii="Times New Roman" w:eastAsia="Calibri"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0F1786F"/>
    <w:multiLevelType w:val="hybridMultilevel"/>
    <w:tmpl w:val="35F6AE1C"/>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5C3226FE"/>
    <w:multiLevelType w:val="hybridMultilevel"/>
    <w:tmpl w:val="73609302"/>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5E8D2304"/>
    <w:multiLevelType w:val="hybridMultilevel"/>
    <w:tmpl w:val="F0EC4126"/>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5FFB6ABF"/>
    <w:multiLevelType w:val="hybridMultilevel"/>
    <w:tmpl w:val="E1201D98"/>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nsid w:val="653C6FB8"/>
    <w:multiLevelType w:val="hybridMultilevel"/>
    <w:tmpl w:val="AB3A568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C402C58"/>
    <w:multiLevelType w:val="hybridMultilevel"/>
    <w:tmpl w:val="2EBA074C"/>
    <w:lvl w:ilvl="0" w:tplc="2A0693C0">
      <w:start w:val="1"/>
      <w:numFmt w:val="decimal"/>
      <w:pStyle w:val="figurecaption"/>
      <w:lvlText w:val="Fig. %1."/>
      <w:lvlJc w:val="left"/>
      <w:pPr>
        <w:ind w:left="360" w:hanging="360"/>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4">
    <w:nsid w:val="714C3949"/>
    <w:multiLevelType w:val="hybridMultilevel"/>
    <w:tmpl w:val="B680F88A"/>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BDC7B7D"/>
    <w:multiLevelType w:val="hybridMultilevel"/>
    <w:tmpl w:val="8C16D17E"/>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8"/>
  </w:num>
  <w:num w:numId="2">
    <w:abstractNumId w:val="10"/>
  </w:num>
  <w:num w:numId="3">
    <w:abstractNumId w:val="1"/>
  </w:num>
  <w:num w:numId="4">
    <w:abstractNumId w:val="12"/>
  </w:num>
  <w:num w:numId="5">
    <w:abstractNumId w:val="5"/>
  </w:num>
  <w:num w:numId="6">
    <w:abstractNumId w:val="23"/>
  </w:num>
  <w:num w:numId="7">
    <w:abstractNumId w:val="0"/>
  </w:num>
  <w:num w:numId="8">
    <w:abstractNumId w:val="25"/>
  </w:num>
  <w:num w:numId="9">
    <w:abstractNumId w:val="22"/>
  </w:num>
  <w:num w:numId="10">
    <w:abstractNumId w:val="19"/>
  </w:num>
  <w:num w:numId="11">
    <w:abstractNumId w:val="13"/>
  </w:num>
  <w:num w:numId="12">
    <w:abstractNumId w:val="16"/>
  </w:num>
  <w:num w:numId="13">
    <w:abstractNumId w:val="6"/>
  </w:num>
  <w:num w:numId="14">
    <w:abstractNumId w:val="21"/>
  </w:num>
  <w:num w:numId="15">
    <w:abstractNumId w:val="2"/>
  </w:num>
  <w:num w:numId="16">
    <w:abstractNumId w:val="15"/>
  </w:num>
  <w:num w:numId="17">
    <w:abstractNumId w:val="9"/>
  </w:num>
  <w:num w:numId="18">
    <w:abstractNumId w:val="11"/>
  </w:num>
  <w:num w:numId="19">
    <w:abstractNumId w:val="24"/>
  </w:num>
  <w:num w:numId="20">
    <w:abstractNumId w:val="7"/>
  </w:num>
  <w:num w:numId="21">
    <w:abstractNumId w:val="3"/>
  </w:num>
  <w:num w:numId="22">
    <w:abstractNumId w:val="4"/>
  </w:num>
  <w:num w:numId="23">
    <w:abstractNumId w:val="14"/>
  </w:num>
  <w:num w:numId="24">
    <w:abstractNumId w:val="17"/>
  </w:num>
  <w:num w:numId="25">
    <w:abstractNumId w:val="20"/>
  </w:num>
  <w:num w:numId="26">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oNotTrackMoves/>
  <w:doNotTrackFormatting/>
  <w:documentProtection w:edit="trackedChanges" w:enforcement="0"/>
  <w:defaultTabStop w:val="709"/>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03C9"/>
    <w:rsid w:val="00000655"/>
    <w:rsid w:val="00000B89"/>
    <w:rsid w:val="00000E19"/>
    <w:rsid w:val="000015F2"/>
    <w:rsid w:val="0000190B"/>
    <w:rsid w:val="00001B6F"/>
    <w:rsid w:val="00002385"/>
    <w:rsid w:val="00002B9E"/>
    <w:rsid w:val="00002CA1"/>
    <w:rsid w:val="00002F42"/>
    <w:rsid w:val="00003510"/>
    <w:rsid w:val="00003F71"/>
    <w:rsid w:val="00004481"/>
    <w:rsid w:val="00004872"/>
    <w:rsid w:val="00004A85"/>
    <w:rsid w:val="000054CD"/>
    <w:rsid w:val="00006610"/>
    <w:rsid w:val="00006696"/>
    <w:rsid w:val="0000672A"/>
    <w:rsid w:val="00006DCA"/>
    <w:rsid w:val="0000741E"/>
    <w:rsid w:val="00007754"/>
    <w:rsid w:val="0000794F"/>
    <w:rsid w:val="0001034D"/>
    <w:rsid w:val="000123C2"/>
    <w:rsid w:val="00012B58"/>
    <w:rsid w:val="0001306B"/>
    <w:rsid w:val="00013980"/>
    <w:rsid w:val="0001489C"/>
    <w:rsid w:val="00015456"/>
    <w:rsid w:val="00015BB2"/>
    <w:rsid w:val="00017FB6"/>
    <w:rsid w:val="00021C28"/>
    <w:rsid w:val="000234D1"/>
    <w:rsid w:val="0002384B"/>
    <w:rsid w:val="00023FB2"/>
    <w:rsid w:val="000256E7"/>
    <w:rsid w:val="00026DB5"/>
    <w:rsid w:val="000307E6"/>
    <w:rsid w:val="00033174"/>
    <w:rsid w:val="0003317F"/>
    <w:rsid w:val="00033554"/>
    <w:rsid w:val="00033D83"/>
    <w:rsid w:val="0003407A"/>
    <w:rsid w:val="0003439B"/>
    <w:rsid w:val="00035F3A"/>
    <w:rsid w:val="00036C23"/>
    <w:rsid w:val="00037685"/>
    <w:rsid w:val="0004012E"/>
    <w:rsid w:val="00040522"/>
    <w:rsid w:val="00040651"/>
    <w:rsid w:val="00040BA8"/>
    <w:rsid w:val="00040CEB"/>
    <w:rsid w:val="00041B4A"/>
    <w:rsid w:val="0004245F"/>
    <w:rsid w:val="00043256"/>
    <w:rsid w:val="00044360"/>
    <w:rsid w:val="00045094"/>
    <w:rsid w:val="00045332"/>
    <w:rsid w:val="00045A04"/>
    <w:rsid w:val="0004624A"/>
    <w:rsid w:val="00047521"/>
    <w:rsid w:val="000479E4"/>
    <w:rsid w:val="00052923"/>
    <w:rsid w:val="00052C01"/>
    <w:rsid w:val="00054DC8"/>
    <w:rsid w:val="0005672C"/>
    <w:rsid w:val="00057C28"/>
    <w:rsid w:val="00057EEA"/>
    <w:rsid w:val="00060113"/>
    <w:rsid w:val="000601B0"/>
    <w:rsid w:val="00060E0F"/>
    <w:rsid w:val="000616C8"/>
    <w:rsid w:val="000625E9"/>
    <w:rsid w:val="000630BD"/>
    <w:rsid w:val="000649D4"/>
    <w:rsid w:val="00064FD0"/>
    <w:rsid w:val="0006559D"/>
    <w:rsid w:val="00066434"/>
    <w:rsid w:val="00067045"/>
    <w:rsid w:val="000677A1"/>
    <w:rsid w:val="00067DBD"/>
    <w:rsid w:val="00067F6C"/>
    <w:rsid w:val="000704FF"/>
    <w:rsid w:val="0007055C"/>
    <w:rsid w:val="00070B2B"/>
    <w:rsid w:val="0007119B"/>
    <w:rsid w:val="00071C92"/>
    <w:rsid w:val="00071DC7"/>
    <w:rsid w:val="00076396"/>
    <w:rsid w:val="00077908"/>
    <w:rsid w:val="00077A72"/>
    <w:rsid w:val="00080334"/>
    <w:rsid w:val="000809EE"/>
    <w:rsid w:val="00080A02"/>
    <w:rsid w:val="00080F33"/>
    <w:rsid w:val="000820E0"/>
    <w:rsid w:val="000833C6"/>
    <w:rsid w:val="0008391D"/>
    <w:rsid w:val="000841D4"/>
    <w:rsid w:val="00085B09"/>
    <w:rsid w:val="00085E43"/>
    <w:rsid w:val="00087052"/>
    <w:rsid w:val="0008715E"/>
    <w:rsid w:val="0009059D"/>
    <w:rsid w:val="000914CC"/>
    <w:rsid w:val="0009168E"/>
    <w:rsid w:val="00091D9B"/>
    <w:rsid w:val="0009203D"/>
    <w:rsid w:val="000938A9"/>
    <w:rsid w:val="00093D6A"/>
    <w:rsid w:val="000954FA"/>
    <w:rsid w:val="0009567A"/>
    <w:rsid w:val="0009587F"/>
    <w:rsid w:val="00095AE5"/>
    <w:rsid w:val="0009753A"/>
    <w:rsid w:val="000977E5"/>
    <w:rsid w:val="00097BED"/>
    <w:rsid w:val="000A2072"/>
    <w:rsid w:val="000A2212"/>
    <w:rsid w:val="000A3B1C"/>
    <w:rsid w:val="000A3E80"/>
    <w:rsid w:val="000A3FA4"/>
    <w:rsid w:val="000A4463"/>
    <w:rsid w:val="000A47AE"/>
    <w:rsid w:val="000A4BA1"/>
    <w:rsid w:val="000A55B0"/>
    <w:rsid w:val="000A59FA"/>
    <w:rsid w:val="000A5AB2"/>
    <w:rsid w:val="000A6139"/>
    <w:rsid w:val="000A693A"/>
    <w:rsid w:val="000A6AA1"/>
    <w:rsid w:val="000A7EFF"/>
    <w:rsid w:val="000B02C5"/>
    <w:rsid w:val="000B142E"/>
    <w:rsid w:val="000B1BF7"/>
    <w:rsid w:val="000B288D"/>
    <w:rsid w:val="000B3393"/>
    <w:rsid w:val="000B3620"/>
    <w:rsid w:val="000B465F"/>
    <w:rsid w:val="000B4EE4"/>
    <w:rsid w:val="000B58BD"/>
    <w:rsid w:val="000B58E1"/>
    <w:rsid w:val="000B593C"/>
    <w:rsid w:val="000B6320"/>
    <w:rsid w:val="000B648A"/>
    <w:rsid w:val="000B6802"/>
    <w:rsid w:val="000B68B6"/>
    <w:rsid w:val="000B6966"/>
    <w:rsid w:val="000B76D8"/>
    <w:rsid w:val="000C0164"/>
    <w:rsid w:val="000C09F2"/>
    <w:rsid w:val="000C155F"/>
    <w:rsid w:val="000C1DF9"/>
    <w:rsid w:val="000C246D"/>
    <w:rsid w:val="000C26B0"/>
    <w:rsid w:val="000C43B0"/>
    <w:rsid w:val="000C5A21"/>
    <w:rsid w:val="000C680A"/>
    <w:rsid w:val="000D0B63"/>
    <w:rsid w:val="000D246E"/>
    <w:rsid w:val="000D3DDA"/>
    <w:rsid w:val="000D41E2"/>
    <w:rsid w:val="000D438D"/>
    <w:rsid w:val="000D444A"/>
    <w:rsid w:val="000D642E"/>
    <w:rsid w:val="000D6AFB"/>
    <w:rsid w:val="000D6E45"/>
    <w:rsid w:val="000D7283"/>
    <w:rsid w:val="000D7929"/>
    <w:rsid w:val="000D7A54"/>
    <w:rsid w:val="000D7BBB"/>
    <w:rsid w:val="000D7D30"/>
    <w:rsid w:val="000E07F0"/>
    <w:rsid w:val="000E0841"/>
    <w:rsid w:val="000E08C9"/>
    <w:rsid w:val="000E0B6E"/>
    <w:rsid w:val="000E2408"/>
    <w:rsid w:val="000E37F2"/>
    <w:rsid w:val="000E3DED"/>
    <w:rsid w:val="000E4229"/>
    <w:rsid w:val="000E44CD"/>
    <w:rsid w:val="000E63A1"/>
    <w:rsid w:val="000E6812"/>
    <w:rsid w:val="000E7012"/>
    <w:rsid w:val="000E7276"/>
    <w:rsid w:val="000F1746"/>
    <w:rsid w:val="000F1800"/>
    <w:rsid w:val="000F189E"/>
    <w:rsid w:val="000F1E16"/>
    <w:rsid w:val="000F1FED"/>
    <w:rsid w:val="000F2235"/>
    <w:rsid w:val="000F27F8"/>
    <w:rsid w:val="000F2BBB"/>
    <w:rsid w:val="000F322F"/>
    <w:rsid w:val="000F402A"/>
    <w:rsid w:val="000F5C73"/>
    <w:rsid w:val="000F5DD1"/>
    <w:rsid w:val="000F6DC4"/>
    <w:rsid w:val="000F6F1D"/>
    <w:rsid w:val="000F778A"/>
    <w:rsid w:val="000F7850"/>
    <w:rsid w:val="00100A09"/>
    <w:rsid w:val="00100ABB"/>
    <w:rsid w:val="00100CF9"/>
    <w:rsid w:val="00102228"/>
    <w:rsid w:val="00102267"/>
    <w:rsid w:val="00102653"/>
    <w:rsid w:val="001029E1"/>
    <w:rsid w:val="0010323C"/>
    <w:rsid w:val="0010438B"/>
    <w:rsid w:val="00104777"/>
    <w:rsid w:val="00105873"/>
    <w:rsid w:val="00105BE1"/>
    <w:rsid w:val="00107BD0"/>
    <w:rsid w:val="00107EE8"/>
    <w:rsid w:val="00110324"/>
    <w:rsid w:val="00110889"/>
    <w:rsid w:val="00112029"/>
    <w:rsid w:val="00112060"/>
    <w:rsid w:val="001137B1"/>
    <w:rsid w:val="001138EA"/>
    <w:rsid w:val="00113EEF"/>
    <w:rsid w:val="00114017"/>
    <w:rsid w:val="00114BEC"/>
    <w:rsid w:val="00114BFF"/>
    <w:rsid w:val="00114F4F"/>
    <w:rsid w:val="00115243"/>
    <w:rsid w:val="001158A5"/>
    <w:rsid w:val="001159D7"/>
    <w:rsid w:val="0011601F"/>
    <w:rsid w:val="00116186"/>
    <w:rsid w:val="0011662D"/>
    <w:rsid w:val="0011730B"/>
    <w:rsid w:val="0011735A"/>
    <w:rsid w:val="001207EB"/>
    <w:rsid w:val="00120F12"/>
    <w:rsid w:val="00121863"/>
    <w:rsid w:val="00121A18"/>
    <w:rsid w:val="001220A3"/>
    <w:rsid w:val="0012296E"/>
    <w:rsid w:val="00122B4D"/>
    <w:rsid w:val="00122E97"/>
    <w:rsid w:val="001230FC"/>
    <w:rsid w:val="00124CF7"/>
    <w:rsid w:val="001257BD"/>
    <w:rsid w:val="00125962"/>
    <w:rsid w:val="001266E1"/>
    <w:rsid w:val="00127893"/>
    <w:rsid w:val="00131335"/>
    <w:rsid w:val="0013249D"/>
    <w:rsid w:val="00134ABB"/>
    <w:rsid w:val="00137107"/>
    <w:rsid w:val="00137457"/>
    <w:rsid w:val="0013777C"/>
    <w:rsid w:val="00137DF4"/>
    <w:rsid w:val="001401F3"/>
    <w:rsid w:val="0014191E"/>
    <w:rsid w:val="00142066"/>
    <w:rsid w:val="00142274"/>
    <w:rsid w:val="00142942"/>
    <w:rsid w:val="00142B4D"/>
    <w:rsid w:val="001435B8"/>
    <w:rsid w:val="00143636"/>
    <w:rsid w:val="00144D53"/>
    <w:rsid w:val="00144F50"/>
    <w:rsid w:val="00146140"/>
    <w:rsid w:val="00147BA0"/>
    <w:rsid w:val="00150311"/>
    <w:rsid w:val="00150806"/>
    <w:rsid w:val="0015150C"/>
    <w:rsid w:val="00151B94"/>
    <w:rsid w:val="00152842"/>
    <w:rsid w:val="0015298E"/>
    <w:rsid w:val="00152FAA"/>
    <w:rsid w:val="00153B7D"/>
    <w:rsid w:val="00154DDE"/>
    <w:rsid w:val="001558B2"/>
    <w:rsid w:val="00156D77"/>
    <w:rsid w:val="00160AFE"/>
    <w:rsid w:val="001629C1"/>
    <w:rsid w:val="0016318D"/>
    <w:rsid w:val="0016336B"/>
    <w:rsid w:val="001639CA"/>
    <w:rsid w:val="00164172"/>
    <w:rsid w:val="0016510F"/>
    <w:rsid w:val="0016637E"/>
    <w:rsid w:val="001671C6"/>
    <w:rsid w:val="0017182D"/>
    <w:rsid w:val="00171B17"/>
    <w:rsid w:val="00173945"/>
    <w:rsid w:val="0017416B"/>
    <w:rsid w:val="001747C5"/>
    <w:rsid w:val="0017486F"/>
    <w:rsid w:val="0017547D"/>
    <w:rsid w:val="00175702"/>
    <w:rsid w:val="00175CC9"/>
    <w:rsid w:val="00176E63"/>
    <w:rsid w:val="0018105E"/>
    <w:rsid w:val="00181872"/>
    <w:rsid w:val="00181CB8"/>
    <w:rsid w:val="00181EBC"/>
    <w:rsid w:val="001834B8"/>
    <w:rsid w:val="001835A2"/>
    <w:rsid w:val="00183D29"/>
    <w:rsid w:val="00183FE2"/>
    <w:rsid w:val="001841AA"/>
    <w:rsid w:val="00184A7B"/>
    <w:rsid w:val="00185D1C"/>
    <w:rsid w:val="00185E16"/>
    <w:rsid w:val="00186A02"/>
    <w:rsid w:val="00187326"/>
    <w:rsid w:val="00187F46"/>
    <w:rsid w:val="00192516"/>
    <w:rsid w:val="001926B6"/>
    <w:rsid w:val="001929A4"/>
    <w:rsid w:val="00192DAD"/>
    <w:rsid w:val="00193C19"/>
    <w:rsid w:val="0019432F"/>
    <w:rsid w:val="00194C0C"/>
    <w:rsid w:val="0019683A"/>
    <w:rsid w:val="00196A22"/>
    <w:rsid w:val="00196AD4"/>
    <w:rsid w:val="00196F01"/>
    <w:rsid w:val="00197410"/>
    <w:rsid w:val="001A27E4"/>
    <w:rsid w:val="001A2874"/>
    <w:rsid w:val="001A3285"/>
    <w:rsid w:val="001A3762"/>
    <w:rsid w:val="001A3DA5"/>
    <w:rsid w:val="001A42DA"/>
    <w:rsid w:val="001A4355"/>
    <w:rsid w:val="001A48B3"/>
    <w:rsid w:val="001A5230"/>
    <w:rsid w:val="001A5430"/>
    <w:rsid w:val="001A5BE2"/>
    <w:rsid w:val="001A624C"/>
    <w:rsid w:val="001A6D63"/>
    <w:rsid w:val="001A6DEF"/>
    <w:rsid w:val="001A76A9"/>
    <w:rsid w:val="001A77D8"/>
    <w:rsid w:val="001B1A7D"/>
    <w:rsid w:val="001B269C"/>
    <w:rsid w:val="001B3FFA"/>
    <w:rsid w:val="001B435D"/>
    <w:rsid w:val="001B4A47"/>
    <w:rsid w:val="001B4BCB"/>
    <w:rsid w:val="001B4D20"/>
    <w:rsid w:val="001B4F45"/>
    <w:rsid w:val="001B59EF"/>
    <w:rsid w:val="001B5B59"/>
    <w:rsid w:val="001B7CD3"/>
    <w:rsid w:val="001C071B"/>
    <w:rsid w:val="001C1371"/>
    <w:rsid w:val="001C1997"/>
    <w:rsid w:val="001C2643"/>
    <w:rsid w:val="001C2B5A"/>
    <w:rsid w:val="001C3A33"/>
    <w:rsid w:val="001C4479"/>
    <w:rsid w:val="001C4702"/>
    <w:rsid w:val="001C4BFA"/>
    <w:rsid w:val="001C5BBE"/>
    <w:rsid w:val="001C5D86"/>
    <w:rsid w:val="001C6C1F"/>
    <w:rsid w:val="001C73CE"/>
    <w:rsid w:val="001C7606"/>
    <w:rsid w:val="001D1307"/>
    <w:rsid w:val="001D1CDB"/>
    <w:rsid w:val="001D1EFE"/>
    <w:rsid w:val="001D2042"/>
    <w:rsid w:val="001D220E"/>
    <w:rsid w:val="001D26B8"/>
    <w:rsid w:val="001D3403"/>
    <w:rsid w:val="001D4306"/>
    <w:rsid w:val="001D49C0"/>
    <w:rsid w:val="001D638E"/>
    <w:rsid w:val="001D6BE5"/>
    <w:rsid w:val="001D76A5"/>
    <w:rsid w:val="001E0127"/>
    <w:rsid w:val="001E0142"/>
    <w:rsid w:val="001E0776"/>
    <w:rsid w:val="001E0AC0"/>
    <w:rsid w:val="001E2087"/>
    <w:rsid w:val="001E30A6"/>
    <w:rsid w:val="001E371E"/>
    <w:rsid w:val="001E3A5D"/>
    <w:rsid w:val="001E4949"/>
    <w:rsid w:val="001E4DFF"/>
    <w:rsid w:val="001E5121"/>
    <w:rsid w:val="001E515B"/>
    <w:rsid w:val="001E5196"/>
    <w:rsid w:val="001E542C"/>
    <w:rsid w:val="001E5697"/>
    <w:rsid w:val="001E5F54"/>
    <w:rsid w:val="001E71F6"/>
    <w:rsid w:val="001E722A"/>
    <w:rsid w:val="001E7880"/>
    <w:rsid w:val="001F143F"/>
    <w:rsid w:val="001F1B2F"/>
    <w:rsid w:val="001F2876"/>
    <w:rsid w:val="001F2887"/>
    <w:rsid w:val="001F357E"/>
    <w:rsid w:val="001F40A9"/>
    <w:rsid w:val="001F4E78"/>
    <w:rsid w:val="001F4FC3"/>
    <w:rsid w:val="001F6D13"/>
    <w:rsid w:val="001F76E0"/>
    <w:rsid w:val="001F76EB"/>
    <w:rsid w:val="001F7DEF"/>
    <w:rsid w:val="00200E44"/>
    <w:rsid w:val="00201554"/>
    <w:rsid w:val="0020174D"/>
    <w:rsid w:val="00202D43"/>
    <w:rsid w:val="00202F03"/>
    <w:rsid w:val="0020324F"/>
    <w:rsid w:val="0020408B"/>
    <w:rsid w:val="002042B8"/>
    <w:rsid w:val="00204409"/>
    <w:rsid w:val="002055C6"/>
    <w:rsid w:val="00205D73"/>
    <w:rsid w:val="00205E46"/>
    <w:rsid w:val="00206EC1"/>
    <w:rsid w:val="00207A1D"/>
    <w:rsid w:val="002109DC"/>
    <w:rsid w:val="00210C2B"/>
    <w:rsid w:val="002144CA"/>
    <w:rsid w:val="002149AB"/>
    <w:rsid w:val="00214A03"/>
    <w:rsid w:val="00214BED"/>
    <w:rsid w:val="002154F3"/>
    <w:rsid w:val="0021601B"/>
    <w:rsid w:val="0021653A"/>
    <w:rsid w:val="00216FD9"/>
    <w:rsid w:val="00217885"/>
    <w:rsid w:val="00217EB3"/>
    <w:rsid w:val="00220473"/>
    <w:rsid w:val="00220C1F"/>
    <w:rsid w:val="0022134A"/>
    <w:rsid w:val="002222FB"/>
    <w:rsid w:val="00222CB9"/>
    <w:rsid w:val="0022493F"/>
    <w:rsid w:val="00225192"/>
    <w:rsid w:val="00225D0F"/>
    <w:rsid w:val="00225E97"/>
    <w:rsid w:val="002264F7"/>
    <w:rsid w:val="0022675F"/>
    <w:rsid w:val="002274B8"/>
    <w:rsid w:val="00227949"/>
    <w:rsid w:val="00227D0C"/>
    <w:rsid w:val="00227DF6"/>
    <w:rsid w:val="00230554"/>
    <w:rsid w:val="0023286F"/>
    <w:rsid w:val="002335A6"/>
    <w:rsid w:val="00233CF2"/>
    <w:rsid w:val="00234A2D"/>
    <w:rsid w:val="00236624"/>
    <w:rsid w:val="002373AE"/>
    <w:rsid w:val="00237F75"/>
    <w:rsid w:val="002405F9"/>
    <w:rsid w:val="0024231E"/>
    <w:rsid w:val="00242544"/>
    <w:rsid w:val="002427BC"/>
    <w:rsid w:val="00247E5B"/>
    <w:rsid w:val="0025116C"/>
    <w:rsid w:val="002520CB"/>
    <w:rsid w:val="00252EE5"/>
    <w:rsid w:val="00253223"/>
    <w:rsid w:val="002533D0"/>
    <w:rsid w:val="0025413C"/>
    <w:rsid w:val="0025469D"/>
    <w:rsid w:val="00254DF6"/>
    <w:rsid w:val="00254EF3"/>
    <w:rsid w:val="002552B0"/>
    <w:rsid w:val="00255D09"/>
    <w:rsid w:val="00255D98"/>
    <w:rsid w:val="0025722C"/>
    <w:rsid w:val="00257D76"/>
    <w:rsid w:val="00260D39"/>
    <w:rsid w:val="002610A6"/>
    <w:rsid w:val="0026135E"/>
    <w:rsid w:val="002616AD"/>
    <w:rsid w:val="002616D2"/>
    <w:rsid w:val="002619C3"/>
    <w:rsid w:val="0026272F"/>
    <w:rsid w:val="00262886"/>
    <w:rsid w:val="00264E27"/>
    <w:rsid w:val="002659A1"/>
    <w:rsid w:val="00267863"/>
    <w:rsid w:val="00267C27"/>
    <w:rsid w:val="00270744"/>
    <w:rsid w:val="00270FF0"/>
    <w:rsid w:val="00273D43"/>
    <w:rsid w:val="002757D2"/>
    <w:rsid w:val="00275BD3"/>
    <w:rsid w:val="00276B98"/>
    <w:rsid w:val="00277900"/>
    <w:rsid w:val="00277C81"/>
    <w:rsid w:val="00280338"/>
    <w:rsid w:val="00282322"/>
    <w:rsid w:val="00282889"/>
    <w:rsid w:val="002831C3"/>
    <w:rsid w:val="00283486"/>
    <w:rsid w:val="00283AAE"/>
    <w:rsid w:val="00284E13"/>
    <w:rsid w:val="00284ED6"/>
    <w:rsid w:val="00286051"/>
    <w:rsid w:val="00290BAE"/>
    <w:rsid w:val="00291081"/>
    <w:rsid w:val="00292572"/>
    <w:rsid w:val="00292C1E"/>
    <w:rsid w:val="002937B3"/>
    <w:rsid w:val="002940C8"/>
    <w:rsid w:val="00294282"/>
    <w:rsid w:val="0029672B"/>
    <w:rsid w:val="002974DC"/>
    <w:rsid w:val="002976C4"/>
    <w:rsid w:val="00297B35"/>
    <w:rsid w:val="00297F52"/>
    <w:rsid w:val="002A018E"/>
    <w:rsid w:val="002A0204"/>
    <w:rsid w:val="002A1176"/>
    <w:rsid w:val="002A13F0"/>
    <w:rsid w:val="002A2950"/>
    <w:rsid w:val="002A2A12"/>
    <w:rsid w:val="002A4028"/>
    <w:rsid w:val="002A426B"/>
    <w:rsid w:val="002A4E1E"/>
    <w:rsid w:val="002A52DB"/>
    <w:rsid w:val="002A5DD0"/>
    <w:rsid w:val="002A5EB5"/>
    <w:rsid w:val="002A6370"/>
    <w:rsid w:val="002A6942"/>
    <w:rsid w:val="002A6BA8"/>
    <w:rsid w:val="002A7348"/>
    <w:rsid w:val="002A7FE2"/>
    <w:rsid w:val="002B159A"/>
    <w:rsid w:val="002B247D"/>
    <w:rsid w:val="002B28FA"/>
    <w:rsid w:val="002B2D4C"/>
    <w:rsid w:val="002B2E31"/>
    <w:rsid w:val="002B30E6"/>
    <w:rsid w:val="002B3C28"/>
    <w:rsid w:val="002B48B3"/>
    <w:rsid w:val="002B4C90"/>
    <w:rsid w:val="002B58FA"/>
    <w:rsid w:val="002B5946"/>
    <w:rsid w:val="002B67AF"/>
    <w:rsid w:val="002B7029"/>
    <w:rsid w:val="002C0BD9"/>
    <w:rsid w:val="002C0D72"/>
    <w:rsid w:val="002C1321"/>
    <w:rsid w:val="002C21CF"/>
    <w:rsid w:val="002C2431"/>
    <w:rsid w:val="002C258A"/>
    <w:rsid w:val="002C31B1"/>
    <w:rsid w:val="002C376A"/>
    <w:rsid w:val="002C381B"/>
    <w:rsid w:val="002C4993"/>
    <w:rsid w:val="002C4DE6"/>
    <w:rsid w:val="002C537B"/>
    <w:rsid w:val="002C66DE"/>
    <w:rsid w:val="002C6A37"/>
    <w:rsid w:val="002C77A6"/>
    <w:rsid w:val="002C7A4E"/>
    <w:rsid w:val="002C7A9B"/>
    <w:rsid w:val="002D29FF"/>
    <w:rsid w:val="002D2D48"/>
    <w:rsid w:val="002D3AEC"/>
    <w:rsid w:val="002D47C9"/>
    <w:rsid w:val="002D4F83"/>
    <w:rsid w:val="002D53D4"/>
    <w:rsid w:val="002D55E1"/>
    <w:rsid w:val="002D76C8"/>
    <w:rsid w:val="002D7FF1"/>
    <w:rsid w:val="002E05D2"/>
    <w:rsid w:val="002E0F0E"/>
    <w:rsid w:val="002E36FC"/>
    <w:rsid w:val="002E4357"/>
    <w:rsid w:val="002E4CDE"/>
    <w:rsid w:val="002E4F9F"/>
    <w:rsid w:val="002E50E8"/>
    <w:rsid w:val="002E6C2A"/>
    <w:rsid w:val="002E76AA"/>
    <w:rsid w:val="002E7786"/>
    <w:rsid w:val="002F074D"/>
    <w:rsid w:val="002F14D3"/>
    <w:rsid w:val="002F25AD"/>
    <w:rsid w:val="002F27D4"/>
    <w:rsid w:val="002F296A"/>
    <w:rsid w:val="002F3581"/>
    <w:rsid w:val="002F42EF"/>
    <w:rsid w:val="002F5A89"/>
    <w:rsid w:val="002F606B"/>
    <w:rsid w:val="002F6B24"/>
    <w:rsid w:val="002F773B"/>
    <w:rsid w:val="003002F7"/>
    <w:rsid w:val="0030046D"/>
    <w:rsid w:val="003005D2"/>
    <w:rsid w:val="003005EE"/>
    <w:rsid w:val="003009CB"/>
    <w:rsid w:val="00300B79"/>
    <w:rsid w:val="00300D98"/>
    <w:rsid w:val="003023D7"/>
    <w:rsid w:val="0030289B"/>
    <w:rsid w:val="003041A0"/>
    <w:rsid w:val="00305341"/>
    <w:rsid w:val="00307365"/>
    <w:rsid w:val="003074FB"/>
    <w:rsid w:val="00307674"/>
    <w:rsid w:val="003078DC"/>
    <w:rsid w:val="003108B5"/>
    <w:rsid w:val="00312746"/>
    <w:rsid w:val="00313B35"/>
    <w:rsid w:val="00313E94"/>
    <w:rsid w:val="003143A0"/>
    <w:rsid w:val="00314CAE"/>
    <w:rsid w:val="003168C1"/>
    <w:rsid w:val="003169D7"/>
    <w:rsid w:val="0031711A"/>
    <w:rsid w:val="003173C2"/>
    <w:rsid w:val="0031790A"/>
    <w:rsid w:val="00317A24"/>
    <w:rsid w:val="00317D25"/>
    <w:rsid w:val="0032099C"/>
    <w:rsid w:val="00321958"/>
    <w:rsid w:val="003221DB"/>
    <w:rsid w:val="003221FB"/>
    <w:rsid w:val="003223E6"/>
    <w:rsid w:val="0032306D"/>
    <w:rsid w:val="00323254"/>
    <w:rsid w:val="00323614"/>
    <w:rsid w:val="003243C6"/>
    <w:rsid w:val="00324C66"/>
    <w:rsid w:val="00324EFD"/>
    <w:rsid w:val="00324FA7"/>
    <w:rsid w:val="00324FAB"/>
    <w:rsid w:val="00326EC5"/>
    <w:rsid w:val="0033072E"/>
    <w:rsid w:val="00330839"/>
    <w:rsid w:val="00333BBC"/>
    <w:rsid w:val="00333F9D"/>
    <w:rsid w:val="0033705E"/>
    <w:rsid w:val="00337E1F"/>
    <w:rsid w:val="0034022B"/>
    <w:rsid w:val="003405E2"/>
    <w:rsid w:val="003410A6"/>
    <w:rsid w:val="00341716"/>
    <w:rsid w:val="00343650"/>
    <w:rsid w:val="00343883"/>
    <w:rsid w:val="00343C03"/>
    <w:rsid w:val="0034514D"/>
    <w:rsid w:val="00345661"/>
    <w:rsid w:val="00345BD4"/>
    <w:rsid w:val="00346720"/>
    <w:rsid w:val="00346FD6"/>
    <w:rsid w:val="0034725A"/>
    <w:rsid w:val="00347990"/>
    <w:rsid w:val="00347E8B"/>
    <w:rsid w:val="003514FC"/>
    <w:rsid w:val="00351905"/>
    <w:rsid w:val="00351E5C"/>
    <w:rsid w:val="00353284"/>
    <w:rsid w:val="00353DE7"/>
    <w:rsid w:val="00355CD7"/>
    <w:rsid w:val="00356203"/>
    <w:rsid w:val="00356836"/>
    <w:rsid w:val="003573B0"/>
    <w:rsid w:val="00360597"/>
    <w:rsid w:val="00360930"/>
    <w:rsid w:val="00360A09"/>
    <w:rsid w:val="00360BCB"/>
    <w:rsid w:val="00360D8F"/>
    <w:rsid w:val="003611D3"/>
    <w:rsid w:val="003621F0"/>
    <w:rsid w:val="00362A89"/>
    <w:rsid w:val="00362BEF"/>
    <w:rsid w:val="003636EE"/>
    <w:rsid w:val="003638FC"/>
    <w:rsid w:val="00363A2B"/>
    <w:rsid w:val="003667E3"/>
    <w:rsid w:val="00367965"/>
    <w:rsid w:val="00370A1F"/>
    <w:rsid w:val="00371313"/>
    <w:rsid w:val="003725FC"/>
    <w:rsid w:val="00373607"/>
    <w:rsid w:val="00374263"/>
    <w:rsid w:val="00374C14"/>
    <w:rsid w:val="00374D9A"/>
    <w:rsid w:val="00375067"/>
    <w:rsid w:val="00375F4F"/>
    <w:rsid w:val="00375F82"/>
    <w:rsid w:val="003764E7"/>
    <w:rsid w:val="003766D1"/>
    <w:rsid w:val="00376F25"/>
    <w:rsid w:val="003805EA"/>
    <w:rsid w:val="003808ED"/>
    <w:rsid w:val="0038186A"/>
    <w:rsid w:val="00381D9A"/>
    <w:rsid w:val="00381F53"/>
    <w:rsid w:val="00382D4D"/>
    <w:rsid w:val="00382EA3"/>
    <w:rsid w:val="00383D16"/>
    <w:rsid w:val="00384B96"/>
    <w:rsid w:val="00384DE1"/>
    <w:rsid w:val="00385269"/>
    <w:rsid w:val="00385FFC"/>
    <w:rsid w:val="0038654A"/>
    <w:rsid w:val="00387357"/>
    <w:rsid w:val="00387D71"/>
    <w:rsid w:val="00387E48"/>
    <w:rsid w:val="003903BD"/>
    <w:rsid w:val="003917F5"/>
    <w:rsid w:val="00391D70"/>
    <w:rsid w:val="003941EB"/>
    <w:rsid w:val="003955FF"/>
    <w:rsid w:val="0039588C"/>
    <w:rsid w:val="00395BE2"/>
    <w:rsid w:val="00397517"/>
    <w:rsid w:val="003A031E"/>
    <w:rsid w:val="003A08B7"/>
    <w:rsid w:val="003A1360"/>
    <w:rsid w:val="003A1BBD"/>
    <w:rsid w:val="003A30A4"/>
    <w:rsid w:val="003A500F"/>
    <w:rsid w:val="003A5087"/>
    <w:rsid w:val="003A5A41"/>
    <w:rsid w:val="003A5DE6"/>
    <w:rsid w:val="003A639A"/>
    <w:rsid w:val="003A791C"/>
    <w:rsid w:val="003B12D9"/>
    <w:rsid w:val="003B18EE"/>
    <w:rsid w:val="003B2219"/>
    <w:rsid w:val="003B27A1"/>
    <w:rsid w:val="003B28FF"/>
    <w:rsid w:val="003B2BB6"/>
    <w:rsid w:val="003B2DD6"/>
    <w:rsid w:val="003B39B0"/>
    <w:rsid w:val="003B3C81"/>
    <w:rsid w:val="003B490E"/>
    <w:rsid w:val="003B4C46"/>
    <w:rsid w:val="003B52A2"/>
    <w:rsid w:val="003B52A4"/>
    <w:rsid w:val="003B5C4D"/>
    <w:rsid w:val="003B77AB"/>
    <w:rsid w:val="003B7C2A"/>
    <w:rsid w:val="003B7DC7"/>
    <w:rsid w:val="003C006A"/>
    <w:rsid w:val="003C15E1"/>
    <w:rsid w:val="003C1C49"/>
    <w:rsid w:val="003C25B3"/>
    <w:rsid w:val="003C264B"/>
    <w:rsid w:val="003C264F"/>
    <w:rsid w:val="003C361A"/>
    <w:rsid w:val="003C3D4E"/>
    <w:rsid w:val="003C4D65"/>
    <w:rsid w:val="003C4D72"/>
    <w:rsid w:val="003C5897"/>
    <w:rsid w:val="003C5D94"/>
    <w:rsid w:val="003C600E"/>
    <w:rsid w:val="003C743D"/>
    <w:rsid w:val="003C7AF1"/>
    <w:rsid w:val="003C7F88"/>
    <w:rsid w:val="003D2BFA"/>
    <w:rsid w:val="003D2F4A"/>
    <w:rsid w:val="003D446A"/>
    <w:rsid w:val="003D44C3"/>
    <w:rsid w:val="003D4E44"/>
    <w:rsid w:val="003D5360"/>
    <w:rsid w:val="003D618F"/>
    <w:rsid w:val="003D77A9"/>
    <w:rsid w:val="003E004F"/>
    <w:rsid w:val="003E1C4B"/>
    <w:rsid w:val="003E22DC"/>
    <w:rsid w:val="003E3332"/>
    <w:rsid w:val="003E4CF5"/>
    <w:rsid w:val="003E52BB"/>
    <w:rsid w:val="003E58A9"/>
    <w:rsid w:val="003E5D2B"/>
    <w:rsid w:val="003E6FC6"/>
    <w:rsid w:val="003E7034"/>
    <w:rsid w:val="003E7CFE"/>
    <w:rsid w:val="003F03FB"/>
    <w:rsid w:val="003F044A"/>
    <w:rsid w:val="003F0A18"/>
    <w:rsid w:val="003F0F07"/>
    <w:rsid w:val="003F108E"/>
    <w:rsid w:val="003F12A2"/>
    <w:rsid w:val="003F24C7"/>
    <w:rsid w:val="003F30B5"/>
    <w:rsid w:val="003F3DC0"/>
    <w:rsid w:val="003F3F64"/>
    <w:rsid w:val="003F40C2"/>
    <w:rsid w:val="003F4F5F"/>
    <w:rsid w:val="003F5021"/>
    <w:rsid w:val="003F52B8"/>
    <w:rsid w:val="003F5567"/>
    <w:rsid w:val="003F56BF"/>
    <w:rsid w:val="003F62D6"/>
    <w:rsid w:val="003F707A"/>
    <w:rsid w:val="004002A7"/>
    <w:rsid w:val="004006C9"/>
    <w:rsid w:val="00400991"/>
    <w:rsid w:val="00400DEE"/>
    <w:rsid w:val="004010FA"/>
    <w:rsid w:val="004021E7"/>
    <w:rsid w:val="00402427"/>
    <w:rsid w:val="0040308E"/>
    <w:rsid w:val="00405EA1"/>
    <w:rsid w:val="00406116"/>
    <w:rsid w:val="00406150"/>
    <w:rsid w:val="00406322"/>
    <w:rsid w:val="00407523"/>
    <w:rsid w:val="00407FE0"/>
    <w:rsid w:val="004100AF"/>
    <w:rsid w:val="00410E17"/>
    <w:rsid w:val="004114AC"/>
    <w:rsid w:val="00411536"/>
    <w:rsid w:val="004116F3"/>
    <w:rsid w:val="004122D9"/>
    <w:rsid w:val="004132ED"/>
    <w:rsid w:val="00413376"/>
    <w:rsid w:val="004133FA"/>
    <w:rsid w:val="00413673"/>
    <w:rsid w:val="00416B29"/>
    <w:rsid w:val="0041764C"/>
    <w:rsid w:val="00417D37"/>
    <w:rsid w:val="004209AA"/>
    <w:rsid w:val="0042101C"/>
    <w:rsid w:val="0042120E"/>
    <w:rsid w:val="004215CC"/>
    <w:rsid w:val="00422360"/>
    <w:rsid w:val="00423ABE"/>
    <w:rsid w:val="00423BCA"/>
    <w:rsid w:val="00423F6A"/>
    <w:rsid w:val="00424EAC"/>
    <w:rsid w:val="004258AB"/>
    <w:rsid w:val="00425B16"/>
    <w:rsid w:val="00425CB2"/>
    <w:rsid w:val="004262D5"/>
    <w:rsid w:val="004268EF"/>
    <w:rsid w:val="004270E5"/>
    <w:rsid w:val="0042752C"/>
    <w:rsid w:val="00430142"/>
    <w:rsid w:val="00430268"/>
    <w:rsid w:val="0043172C"/>
    <w:rsid w:val="00432884"/>
    <w:rsid w:val="00432BCE"/>
    <w:rsid w:val="004330B5"/>
    <w:rsid w:val="00433564"/>
    <w:rsid w:val="004340BD"/>
    <w:rsid w:val="004348FA"/>
    <w:rsid w:val="0043498B"/>
    <w:rsid w:val="00434D14"/>
    <w:rsid w:val="00435C02"/>
    <w:rsid w:val="004369D2"/>
    <w:rsid w:val="004376B1"/>
    <w:rsid w:val="00437D9C"/>
    <w:rsid w:val="004401A4"/>
    <w:rsid w:val="00440617"/>
    <w:rsid w:val="00440A2E"/>
    <w:rsid w:val="00440BAE"/>
    <w:rsid w:val="004411BA"/>
    <w:rsid w:val="0044138F"/>
    <w:rsid w:val="004414C5"/>
    <w:rsid w:val="00442886"/>
    <w:rsid w:val="00442A1B"/>
    <w:rsid w:val="0044321E"/>
    <w:rsid w:val="0044372B"/>
    <w:rsid w:val="0044455F"/>
    <w:rsid w:val="00444C3D"/>
    <w:rsid w:val="00444C6B"/>
    <w:rsid w:val="0044575C"/>
    <w:rsid w:val="004458D7"/>
    <w:rsid w:val="00446B18"/>
    <w:rsid w:val="00446C01"/>
    <w:rsid w:val="004475F4"/>
    <w:rsid w:val="00447C98"/>
    <w:rsid w:val="00450C4C"/>
    <w:rsid w:val="00450F50"/>
    <w:rsid w:val="00450FA1"/>
    <w:rsid w:val="00451AFB"/>
    <w:rsid w:val="00451D76"/>
    <w:rsid w:val="00451EEC"/>
    <w:rsid w:val="004530B9"/>
    <w:rsid w:val="004533CD"/>
    <w:rsid w:val="00453436"/>
    <w:rsid w:val="00454F90"/>
    <w:rsid w:val="00455058"/>
    <w:rsid w:val="00455A11"/>
    <w:rsid w:val="00456B95"/>
    <w:rsid w:val="0046067E"/>
    <w:rsid w:val="00460D71"/>
    <w:rsid w:val="004624B9"/>
    <w:rsid w:val="00462518"/>
    <w:rsid w:val="00462980"/>
    <w:rsid w:val="00462C08"/>
    <w:rsid w:val="00462CEC"/>
    <w:rsid w:val="0046320A"/>
    <w:rsid w:val="004632DF"/>
    <w:rsid w:val="00463769"/>
    <w:rsid w:val="0046451F"/>
    <w:rsid w:val="0046457B"/>
    <w:rsid w:val="00464B19"/>
    <w:rsid w:val="004652E0"/>
    <w:rsid w:val="00465C50"/>
    <w:rsid w:val="004672AC"/>
    <w:rsid w:val="00470C18"/>
    <w:rsid w:val="00471CA5"/>
    <w:rsid w:val="00472B92"/>
    <w:rsid w:val="00472E9E"/>
    <w:rsid w:val="00473546"/>
    <w:rsid w:val="00474574"/>
    <w:rsid w:val="00475D53"/>
    <w:rsid w:val="00476773"/>
    <w:rsid w:val="00477123"/>
    <w:rsid w:val="004777AF"/>
    <w:rsid w:val="0048002F"/>
    <w:rsid w:val="00480317"/>
    <w:rsid w:val="00481567"/>
    <w:rsid w:val="0048282F"/>
    <w:rsid w:val="0048288D"/>
    <w:rsid w:val="00482B5E"/>
    <w:rsid w:val="00482E85"/>
    <w:rsid w:val="00483128"/>
    <w:rsid w:val="004833AE"/>
    <w:rsid w:val="00483E3E"/>
    <w:rsid w:val="00484072"/>
    <w:rsid w:val="004844FA"/>
    <w:rsid w:val="004858AD"/>
    <w:rsid w:val="00486F13"/>
    <w:rsid w:val="004871D0"/>
    <w:rsid w:val="00487F85"/>
    <w:rsid w:val="00487FE2"/>
    <w:rsid w:val="00491674"/>
    <w:rsid w:val="00492804"/>
    <w:rsid w:val="00493649"/>
    <w:rsid w:val="0049451D"/>
    <w:rsid w:val="00494914"/>
    <w:rsid w:val="004949D8"/>
    <w:rsid w:val="00495F5C"/>
    <w:rsid w:val="00496591"/>
    <w:rsid w:val="00496A1C"/>
    <w:rsid w:val="004A04EA"/>
    <w:rsid w:val="004A0580"/>
    <w:rsid w:val="004A1526"/>
    <w:rsid w:val="004A26D8"/>
    <w:rsid w:val="004A2928"/>
    <w:rsid w:val="004A29DE"/>
    <w:rsid w:val="004A30B5"/>
    <w:rsid w:val="004A3115"/>
    <w:rsid w:val="004A34F5"/>
    <w:rsid w:val="004A4311"/>
    <w:rsid w:val="004A6927"/>
    <w:rsid w:val="004A6B7F"/>
    <w:rsid w:val="004A7609"/>
    <w:rsid w:val="004B02FD"/>
    <w:rsid w:val="004B08F8"/>
    <w:rsid w:val="004B17D7"/>
    <w:rsid w:val="004B1B50"/>
    <w:rsid w:val="004B24DB"/>
    <w:rsid w:val="004B25C2"/>
    <w:rsid w:val="004B2847"/>
    <w:rsid w:val="004B2CE2"/>
    <w:rsid w:val="004B5F20"/>
    <w:rsid w:val="004B6522"/>
    <w:rsid w:val="004B6915"/>
    <w:rsid w:val="004B6E7A"/>
    <w:rsid w:val="004B6F49"/>
    <w:rsid w:val="004B7643"/>
    <w:rsid w:val="004B79C8"/>
    <w:rsid w:val="004B7F6F"/>
    <w:rsid w:val="004C0438"/>
    <w:rsid w:val="004C0B4A"/>
    <w:rsid w:val="004C32AB"/>
    <w:rsid w:val="004C44B1"/>
    <w:rsid w:val="004C4A31"/>
    <w:rsid w:val="004C570E"/>
    <w:rsid w:val="004C571E"/>
    <w:rsid w:val="004C7033"/>
    <w:rsid w:val="004C7750"/>
    <w:rsid w:val="004D03FD"/>
    <w:rsid w:val="004D0473"/>
    <w:rsid w:val="004D0687"/>
    <w:rsid w:val="004D0EE4"/>
    <w:rsid w:val="004D1A75"/>
    <w:rsid w:val="004D1E33"/>
    <w:rsid w:val="004D23ED"/>
    <w:rsid w:val="004D4416"/>
    <w:rsid w:val="004D4AD0"/>
    <w:rsid w:val="004D4DBC"/>
    <w:rsid w:val="004D4DFA"/>
    <w:rsid w:val="004D70AE"/>
    <w:rsid w:val="004E0585"/>
    <w:rsid w:val="004E0D22"/>
    <w:rsid w:val="004E11BA"/>
    <w:rsid w:val="004E12D3"/>
    <w:rsid w:val="004E1306"/>
    <w:rsid w:val="004E1373"/>
    <w:rsid w:val="004E15DE"/>
    <w:rsid w:val="004E1D83"/>
    <w:rsid w:val="004E24CD"/>
    <w:rsid w:val="004E3A4D"/>
    <w:rsid w:val="004E4860"/>
    <w:rsid w:val="004E4B5E"/>
    <w:rsid w:val="004E57B3"/>
    <w:rsid w:val="004E58E6"/>
    <w:rsid w:val="004E5A62"/>
    <w:rsid w:val="004E7573"/>
    <w:rsid w:val="004E7C0F"/>
    <w:rsid w:val="004F04A7"/>
    <w:rsid w:val="004F0745"/>
    <w:rsid w:val="004F0A32"/>
    <w:rsid w:val="004F0E59"/>
    <w:rsid w:val="004F1E45"/>
    <w:rsid w:val="004F2BEE"/>
    <w:rsid w:val="004F3564"/>
    <w:rsid w:val="004F3B33"/>
    <w:rsid w:val="004F4279"/>
    <w:rsid w:val="004F4436"/>
    <w:rsid w:val="004F498F"/>
    <w:rsid w:val="004F4AE3"/>
    <w:rsid w:val="004F54D1"/>
    <w:rsid w:val="004F5687"/>
    <w:rsid w:val="004F5FE3"/>
    <w:rsid w:val="004F668E"/>
    <w:rsid w:val="004F71DD"/>
    <w:rsid w:val="005002AF"/>
    <w:rsid w:val="00501174"/>
    <w:rsid w:val="00501407"/>
    <w:rsid w:val="005014D6"/>
    <w:rsid w:val="0050159C"/>
    <w:rsid w:val="00502388"/>
    <w:rsid w:val="00502E51"/>
    <w:rsid w:val="00502F78"/>
    <w:rsid w:val="00503403"/>
    <w:rsid w:val="0050416A"/>
    <w:rsid w:val="00504179"/>
    <w:rsid w:val="00504862"/>
    <w:rsid w:val="00505466"/>
    <w:rsid w:val="005057BB"/>
    <w:rsid w:val="00505E73"/>
    <w:rsid w:val="00510CAC"/>
    <w:rsid w:val="00511748"/>
    <w:rsid w:val="00511AF2"/>
    <w:rsid w:val="00511E89"/>
    <w:rsid w:val="00513925"/>
    <w:rsid w:val="00513F04"/>
    <w:rsid w:val="005143EE"/>
    <w:rsid w:val="00515172"/>
    <w:rsid w:val="00515430"/>
    <w:rsid w:val="0051548D"/>
    <w:rsid w:val="00515F4B"/>
    <w:rsid w:val="00516197"/>
    <w:rsid w:val="005162BD"/>
    <w:rsid w:val="005165B5"/>
    <w:rsid w:val="00520B6C"/>
    <w:rsid w:val="00520B95"/>
    <w:rsid w:val="00520F50"/>
    <w:rsid w:val="00521449"/>
    <w:rsid w:val="0052198A"/>
    <w:rsid w:val="00521D69"/>
    <w:rsid w:val="00521EB9"/>
    <w:rsid w:val="005222D8"/>
    <w:rsid w:val="00524307"/>
    <w:rsid w:val="00524C5D"/>
    <w:rsid w:val="00524E80"/>
    <w:rsid w:val="005261D7"/>
    <w:rsid w:val="005275B8"/>
    <w:rsid w:val="00530240"/>
    <w:rsid w:val="0053144E"/>
    <w:rsid w:val="00532044"/>
    <w:rsid w:val="005322C4"/>
    <w:rsid w:val="00532438"/>
    <w:rsid w:val="005329B8"/>
    <w:rsid w:val="00532E73"/>
    <w:rsid w:val="00533651"/>
    <w:rsid w:val="00534B7E"/>
    <w:rsid w:val="005350A7"/>
    <w:rsid w:val="0053564A"/>
    <w:rsid w:val="00536A47"/>
    <w:rsid w:val="00536A53"/>
    <w:rsid w:val="00536D28"/>
    <w:rsid w:val="0053714B"/>
    <w:rsid w:val="00537CDC"/>
    <w:rsid w:val="00540890"/>
    <w:rsid w:val="00541399"/>
    <w:rsid w:val="00541DBA"/>
    <w:rsid w:val="005426D8"/>
    <w:rsid w:val="00542A16"/>
    <w:rsid w:val="00542FC4"/>
    <w:rsid w:val="0054300D"/>
    <w:rsid w:val="00545EA8"/>
    <w:rsid w:val="00545F56"/>
    <w:rsid w:val="0054658B"/>
    <w:rsid w:val="00546828"/>
    <w:rsid w:val="00546FFF"/>
    <w:rsid w:val="00547E20"/>
    <w:rsid w:val="005500EF"/>
    <w:rsid w:val="005507AD"/>
    <w:rsid w:val="00551025"/>
    <w:rsid w:val="005516A8"/>
    <w:rsid w:val="00552DBD"/>
    <w:rsid w:val="00553C50"/>
    <w:rsid w:val="005544DE"/>
    <w:rsid w:val="00554806"/>
    <w:rsid w:val="005561C9"/>
    <w:rsid w:val="00560449"/>
    <w:rsid w:val="0056213D"/>
    <w:rsid w:val="005627A9"/>
    <w:rsid w:val="0056301A"/>
    <w:rsid w:val="005637FD"/>
    <w:rsid w:val="00564314"/>
    <w:rsid w:val="00565AAA"/>
    <w:rsid w:val="0056704B"/>
    <w:rsid w:val="0056705D"/>
    <w:rsid w:val="0057015C"/>
    <w:rsid w:val="0057079B"/>
    <w:rsid w:val="00570B72"/>
    <w:rsid w:val="00570E02"/>
    <w:rsid w:val="00572C99"/>
    <w:rsid w:val="005731E4"/>
    <w:rsid w:val="005734BF"/>
    <w:rsid w:val="0057452F"/>
    <w:rsid w:val="00574CD6"/>
    <w:rsid w:val="00574F17"/>
    <w:rsid w:val="00577700"/>
    <w:rsid w:val="0058008A"/>
    <w:rsid w:val="005810B3"/>
    <w:rsid w:val="005821A1"/>
    <w:rsid w:val="005833CA"/>
    <w:rsid w:val="005834E6"/>
    <w:rsid w:val="00583704"/>
    <w:rsid w:val="005843A8"/>
    <w:rsid w:val="00584657"/>
    <w:rsid w:val="00585457"/>
    <w:rsid w:val="005854DC"/>
    <w:rsid w:val="00585AE2"/>
    <w:rsid w:val="00585D2F"/>
    <w:rsid w:val="005864B1"/>
    <w:rsid w:val="005900AE"/>
    <w:rsid w:val="005902BB"/>
    <w:rsid w:val="00590B5F"/>
    <w:rsid w:val="0059194F"/>
    <w:rsid w:val="0059213E"/>
    <w:rsid w:val="00592D1C"/>
    <w:rsid w:val="005931E9"/>
    <w:rsid w:val="0059336B"/>
    <w:rsid w:val="00593DFB"/>
    <w:rsid w:val="005944E5"/>
    <w:rsid w:val="00595374"/>
    <w:rsid w:val="005953BF"/>
    <w:rsid w:val="00596994"/>
    <w:rsid w:val="00597B50"/>
    <w:rsid w:val="005A03AB"/>
    <w:rsid w:val="005A0E7C"/>
    <w:rsid w:val="005A16EA"/>
    <w:rsid w:val="005A187F"/>
    <w:rsid w:val="005A1D56"/>
    <w:rsid w:val="005A22E7"/>
    <w:rsid w:val="005A2DA7"/>
    <w:rsid w:val="005A3273"/>
    <w:rsid w:val="005A49E8"/>
    <w:rsid w:val="005A4A67"/>
    <w:rsid w:val="005A56B1"/>
    <w:rsid w:val="005A5813"/>
    <w:rsid w:val="005A58F7"/>
    <w:rsid w:val="005A64E2"/>
    <w:rsid w:val="005A7348"/>
    <w:rsid w:val="005A7354"/>
    <w:rsid w:val="005A7AC5"/>
    <w:rsid w:val="005A7B53"/>
    <w:rsid w:val="005B21BE"/>
    <w:rsid w:val="005B2FD6"/>
    <w:rsid w:val="005B484E"/>
    <w:rsid w:val="005B51AC"/>
    <w:rsid w:val="005B5D95"/>
    <w:rsid w:val="005B64A8"/>
    <w:rsid w:val="005B6B5A"/>
    <w:rsid w:val="005B71E9"/>
    <w:rsid w:val="005B761A"/>
    <w:rsid w:val="005C0AF6"/>
    <w:rsid w:val="005C0B06"/>
    <w:rsid w:val="005C0DDB"/>
    <w:rsid w:val="005C183F"/>
    <w:rsid w:val="005C1BC5"/>
    <w:rsid w:val="005C29D8"/>
    <w:rsid w:val="005C2C94"/>
    <w:rsid w:val="005C32CC"/>
    <w:rsid w:val="005C34B5"/>
    <w:rsid w:val="005C353B"/>
    <w:rsid w:val="005C3751"/>
    <w:rsid w:val="005C3CFE"/>
    <w:rsid w:val="005C45AE"/>
    <w:rsid w:val="005C4ED9"/>
    <w:rsid w:val="005C503F"/>
    <w:rsid w:val="005C5634"/>
    <w:rsid w:val="005C620C"/>
    <w:rsid w:val="005C6A79"/>
    <w:rsid w:val="005C73DC"/>
    <w:rsid w:val="005C74BB"/>
    <w:rsid w:val="005C758E"/>
    <w:rsid w:val="005C78C7"/>
    <w:rsid w:val="005C7FC3"/>
    <w:rsid w:val="005D0654"/>
    <w:rsid w:val="005D0784"/>
    <w:rsid w:val="005D1290"/>
    <w:rsid w:val="005D2E1F"/>
    <w:rsid w:val="005D32A8"/>
    <w:rsid w:val="005D32B7"/>
    <w:rsid w:val="005D438B"/>
    <w:rsid w:val="005D5D27"/>
    <w:rsid w:val="005D61E8"/>
    <w:rsid w:val="005D6BE5"/>
    <w:rsid w:val="005D7903"/>
    <w:rsid w:val="005D7951"/>
    <w:rsid w:val="005E05B0"/>
    <w:rsid w:val="005E0607"/>
    <w:rsid w:val="005E2106"/>
    <w:rsid w:val="005E4ACE"/>
    <w:rsid w:val="005E55F2"/>
    <w:rsid w:val="005E5CFE"/>
    <w:rsid w:val="005E62F2"/>
    <w:rsid w:val="005E7267"/>
    <w:rsid w:val="005E730F"/>
    <w:rsid w:val="005E79F7"/>
    <w:rsid w:val="005E7E90"/>
    <w:rsid w:val="005F0124"/>
    <w:rsid w:val="005F021C"/>
    <w:rsid w:val="005F021E"/>
    <w:rsid w:val="005F1F2A"/>
    <w:rsid w:val="005F2480"/>
    <w:rsid w:val="005F26F4"/>
    <w:rsid w:val="005F2B73"/>
    <w:rsid w:val="005F3293"/>
    <w:rsid w:val="005F362B"/>
    <w:rsid w:val="005F49BA"/>
    <w:rsid w:val="005F524A"/>
    <w:rsid w:val="005F5B54"/>
    <w:rsid w:val="005F7407"/>
    <w:rsid w:val="005F7952"/>
    <w:rsid w:val="005F7DFC"/>
    <w:rsid w:val="0060098F"/>
    <w:rsid w:val="00600A81"/>
    <w:rsid w:val="006015D4"/>
    <w:rsid w:val="00602AD2"/>
    <w:rsid w:val="00602FA4"/>
    <w:rsid w:val="00603840"/>
    <w:rsid w:val="00603BE7"/>
    <w:rsid w:val="00604B67"/>
    <w:rsid w:val="00604D73"/>
    <w:rsid w:val="006050FA"/>
    <w:rsid w:val="0060604A"/>
    <w:rsid w:val="0060631B"/>
    <w:rsid w:val="00606D8F"/>
    <w:rsid w:val="0060761A"/>
    <w:rsid w:val="0060765A"/>
    <w:rsid w:val="00607939"/>
    <w:rsid w:val="00610A3E"/>
    <w:rsid w:val="006115AF"/>
    <w:rsid w:val="00611686"/>
    <w:rsid w:val="00611AB2"/>
    <w:rsid w:val="00612F99"/>
    <w:rsid w:val="0061330E"/>
    <w:rsid w:val="00614062"/>
    <w:rsid w:val="006149BA"/>
    <w:rsid w:val="006151FB"/>
    <w:rsid w:val="00615213"/>
    <w:rsid w:val="00615DC0"/>
    <w:rsid w:val="00615EB2"/>
    <w:rsid w:val="006163E2"/>
    <w:rsid w:val="006166B6"/>
    <w:rsid w:val="00617D91"/>
    <w:rsid w:val="0062042F"/>
    <w:rsid w:val="00620DBA"/>
    <w:rsid w:val="00622BB8"/>
    <w:rsid w:val="00622D78"/>
    <w:rsid w:val="0062343A"/>
    <w:rsid w:val="00623700"/>
    <w:rsid w:val="006238C3"/>
    <w:rsid w:val="00624127"/>
    <w:rsid w:val="006247CC"/>
    <w:rsid w:val="0062484E"/>
    <w:rsid w:val="00626888"/>
    <w:rsid w:val="00626E79"/>
    <w:rsid w:val="006273EE"/>
    <w:rsid w:val="006278F1"/>
    <w:rsid w:val="00630CD5"/>
    <w:rsid w:val="00632008"/>
    <w:rsid w:val="0063279A"/>
    <w:rsid w:val="006328AE"/>
    <w:rsid w:val="00632A86"/>
    <w:rsid w:val="00632C98"/>
    <w:rsid w:val="00633CD9"/>
    <w:rsid w:val="00635293"/>
    <w:rsid w:val="00635D69"/>
    <w:rsid w:val="00635E1E"/>
    <w:rsid w:val="00637383"/>
    <w:rsid w:val="006407C5"/>
    <w:rsid w:val="0064110B"/>
    <w:rsid w:val="00642142"/>
    <w:rsid w:val="00642A91"/>
    <w:rsid w:val="006432DD"/>
    <w:rsid w:val="0064369E"/>
    <w:rsid w:val="00643E06"/>
    <w:rsid w:val="006440FA"/>
    <w:rsid w:val="006442C1"/>
    <w:rsid w:val="0064554E"/>
    <w:rsid w:val="00646A0B"/>
    <w:rsid w:val="00646C7F"/>
    <w:rsid w:val="00646F63"/>
    <w:rsid w:val="00646FC2"/>
    <w:rsid w:val="00647221"/>
    <w:rsid w:val="00647BF6"/>
    <w:rsid w:val="00647CE9"/>
    <w:rsid w:val="00647E1D"/>
    <w:rsid w:val="00650973"/>
    <w:rsid w:val="00651262"/>
    <w:rsid w:val="0065156A"/>
    <w:rsid w:val="00651748"/>
    <w:rsid w:val="00651C50"/>
    <w:rsid w:val="0065217F"/>
    <w:rsid w:val="00652674"/>
    <w:rsid w:val="00653083"/>
    <w:rsid w:val="006533FB"/>
    <w:rsid w:val="00653581"/>
    <w:rsid w:val="006535EF"/>
    <w:rsid w:val="006536A3"/>
    <w:rsid w:val="00654AB9"/>
    <w:rsid w:val="006553A4"/>
    <w:rsid w:val="00655423"/>
    <w:rsid w:val="0065581D"/>
    <w:rsid w:val="00655C4C"/>
    <w:rsid w:val="00656210"/>
    <w:rsid w:val="0065628B"/>
    <w:rsid w:val="0065635D"/>
    <w:rsid w:val="00656E70"/>
    <w:rsid w:val="00656E86"/>
    <w:rsid w:val="00657B10"/>
    <w:rsid w:val="0066007D"/>
    <w:rsid w:val="00660098"/>
    <w:rsid w:val="006600AF"/>
    <w:rsid w:val="006601E9"/>
    <w:rsid w:val="00661087"/>
    <w:rsid w:val="0066162E"/>
    <w:rsid w:val="00661A8A"/>
    <w:rsid w:val="00661B94"/>
    <w:rsid w:val="0066312B"/>
    <w:rsid w:val="006648CA"/>
    <w:rsid w:val="00665B8E"/>
    <w:rsid w:val="00665D78"/>
    <w:rsid w:val="006667B6"/>
    <w:rsid w:val="00666EFD"/>
    <w:rsid w:val="0066726C"/>
    <w:rsid w:val="00667953"/>
    <w:rsid w:val="00667974"/>
    <w:rsid w:val="00671722"/>
    <w:rsid w:val="00673B64"/>
    <w:rsid w:val="006743B8"/>
    <w:rsid w:val="006748DE"/>
    <w:rsid w:val="00674C00"/>
    <w:rsid w:val="00674E34"/>
    <w:rsid w:val="0067591B"/>
    <w:rsid w:val="00675C2C"/>
    <w:rsid w:val="00675F9E"/>
    <w:rsid w:val="00676065"/>
    <w:rsid w:val="006772DE"/>
    <w:rsid w:val="0067795F"/>
    <w:rsid w:val="00681FB1"/>
    <w:rsid w:val="006830AD"/>
    <w:rsid w:val="006837B9"/>
    <w:rsid w:val="00683922"/>
    <w:rsid w:val="00684D56"/>
    <w:rsid w:val="006850E4"/>
    <w:rsid w:val="0068595D"/>
    <w:rsid w:val="0068642A"/>
    <w:rsid w:val="00686B40"/>
    <w:rsid w:val="0068781C"/>
    <w:rsid w:val="00687829"/>
    <w:rsid w:val="006878A8"/>
    <w:rsid w:val="00687980"/>
    <w:rsid w:val="006909A8"/>
    <w:rsid w:val="00691293"/>
    <w:rsid w:val="00691821"/>
    <w:rsid w:val="00691D38"/>
    <w:rsid w:val="006925AF"/>
    <w:rsid w:val="00693509"/>
    <w:rsid w:val="006935EA"/>
    <w:rsid w:val="006940A6"/>
    <w:rsid w:val="0069423C"/>
    <w:rsid w:val="006942EC"/>
    <w:rsid w:val="00694406"/>
    <w:rsid w:val="00694F53"/>
    <w:rsid w:val="00695818"/>
    <w:rsid w:val="006960F3"/>
    <w:rsid w:val="006962D5"/>
    <w:rsid w:val="00696B3A"/>
    <w:rsid w:val="0069742E"/>
    <w:rsid w:val="00697C54"/>
    <w:rsid w:val="00697D6A"/>
    <w:rsid w:val="00697E86"/>
    <w:rsid w:val="006A0651"/>
    <w:rsid w:val="006A1078"/>
    <w:rsid w:val="006A1A94"/>
    <w:rsid w:val="006A22EE"/>
    <w:rsid w:val="006A2302"/>
    <w:rsid w:val="006A238B"/>
    <w:rsid w:val="006A32E8"/>
    <w:rsid w:val="006A3E40"/>
    <w:rsid w:val="006A3E7B"/>
    <w:rsid w:val="006A4FFB"/>
    <w:rsid w:val="006A52FB"/>
    <w:rsid w:val="006A64EA"/>
    <w:rsid w:val="006A6E57"/>
    <w:rsid w:val="006B0615"/>
    <w:rsid w:val="006B081E"/>
    <w:rsid w:val="006B0EAD"/>
    <w:rsid w:val="006B118A"/>
    <w:rsid w:val="006B1913"/>
    <w:rsid w:val="006B26F8"/>
    <w:rsid w:val="006B2E6E"/>
    <w:rsid w:val="006B2E7E"/>
    <w:rsid w:val="006B2F77"/>
    <w:rsid w:val="006B407B"/>
    <w:rsid w:val="006B453F"/>
    <w:rsid w:val="006B685C"/>
    <w:rsid w:val="006B7208"/>
    <w:rsid w:val="006B7D5F"/>
    <w:rsid w:val="006C1D36"/>
    <w:rsid w:val="006C1ED8"/>
    <w:rsid w:val="006C2718"/>
    <w:rsid w:val="006C4117"/>
    <w:rsid w:val="006C4544"/>
    <w:rsid w:val="006C45FC"/>
    <w:rsid w:val="006C48F4"/>
    <w:rsid w:val="006C503C"/>
    <w:rsid w:val="006C5824"/>
    <w:rsid w:val="006C5C59"/>
    <w:rsid w:val="006C64F5"/>
    <w:rsid w:val="006C6BF4"/>
    <w:rsid w:val="006C6CB5"/>
    <w:rsid w:val="006C7549"/>
    <w:rsid w:val="006C77A7"/>
    <w:rsid w:val="006C7C2F"/>
    <w:rsid w:val="006C7FCA"/>
    <w:rsid w:val="006D06BD"/>
    <w:rsid w:val="006D1AA7"/>
    <w:rsid w:val="006D1C99"/>
    <w:rsid w:val="006D3415"/>
    <w:rsid w:val="006D3FF4"/>
    <w:rsid w:val="006D4374"/>
    <w:rsid w:val="006D44C2"/>
    <w:rsid w:val="006D4F1A"/>
    <w:rsid w:val="006D56AE"/>
    <w:rsid w:val="006D6AB0"/>
    <w:rsid w:val="006D7A35"/>
    <w:rsid w:val="006E0951"/>
    <w:rsid w:val="006E0A1A"/>
    <w:rsid w:val="006E0C4C"/>
    <w:rsid w:val="006E1B87"/>
    <w:rsid w:val="006E1D55"/>
    <w:rsid w:val="006E28CA"/>
    <w:rsid w:val="006E2F46"/>
    <w:rsid w:val="006E3295"/>
    <w:rsid w:val="006E378D"/>
    <w:rsid w:val="006E3983"/>
    <w:rsid w:val="006E39BE"/>
    <w:rsid w:val="006E3E4F"/>
    <w:rsid w:val="006E4B4F"/>
    <w:rsid w:val="006E6B34"/>
    <w:rsid w:val="006E74B6"/>
    <w:rsid w:val="006E7930"/>
    <w:rsid w:val="006F1616"/>
    <w:rsid w:val="006F2391"/>
    <w:rsid w:val="006F25BB"/>
    <w:rsid w:val="006F37AD"/>
    <w:rsid w:val="006F47B6"/>
    <w:rsid w:val="006F4DC3"/>
    <w:rsid w:val="006F5196"/>
    <w:rsid w:val="006F5562"/>
    <w:rsid w:val="006F6908"/>
    <w:rsid w:val="006F712E"/>
    <w:rsid w:val="006F72A7"/>
    <w:rsid w:val="006F7626"/>
    <w:rsid w:val="006F787E"/>
    <w:rsid w:val="006F7A14"/>
    <w:rsid w:val="00700157"/>
    <w:rsid w:val="00700166"/>
    <w:rsid w:val="00700A84"/>
    <w:rsid w:val="00700E7C"/>
    <w:rsid w:val="007012F7"/>
    <w:rsid w:val="00701EBB"/>
    <w:rsid w:val="007020FD"/>
    <w:rsid w:val="00702194"/>
    <w:rsid w:val="00702228"/>
    <w:rsid w:val="0070232A"/>
    <w:rsid w:val="00702F79"/>
    <w:rsid w:val="00703A08"/>
    <w:rsid w:val="00703B4A"/>
    <w:rsid w:val="00703BF3"/>
    <w:rsid w:val="0070404D"/>
    <w:rsid w:val="007049D1"/>
    <w:rsid w:val="00705A8C"/>
    <w:rsid w:val="00706125"/>
    <w:rsid w:val="007062FE"/>
    <w:rsid w:val="00706F6D"/>
    <w:rsid w:val="00707FDB"/>
    <w:rsid w:val="00710044"/>
    <w:rsid w:val="0071077D"/>
    <w:rsid w:val="00710CC7"/>
    <w:rsid w:val="00710E70"/>
    <w:rsid w:val="0071468F"/>
    <w:rsid w:val="00715388"/>
    <w:rsid w:val="00715A9C"/>
    <w:rsid w:val="00716196"/>
    <w:rsid w:val="00716620"/>
    <w:rsid w:val="007169FC"/>
    <w:rsid w:val="007171A0"/>
    <w:rsid w:val="00720AA6"/>
    <w:rsid w:val="00721681"/>
    <w:rsid w:val="00721CA2"/>
    <w:rsid w:val="00721DAE"/>
    <w:rsid w:val="00723148"/>
    <w:rsid w:val="00724099"/>
    <w:rsid w:val="007243EA"/>
    <w:rsid w:val="0072461E"/>
    <w:rsid w:val="00724787"/>
    <w:rsid w:val="0072499A"/>
    <w:rsid w:val="00724DF6"/>
    <w:rsid w:val="00724FBE"/>
    <w:rsid w:val="00725ABF"/>
    <w:rsid w:val="007260E5"/>
    <w:rsid w:val="007264F7"/>
    <w:rsid w:val="00726F72"/>
    <w:rsid w:val="007272EA"/>
    <w:rsid w:val="00730F0A"/>
    <w:rsid w:val="00731A0A"/>
    <w:rsid w:val="00731AFD"/>
    <w:rsid w:val="00731F0D"/>
    <w:rsid w:val="00731FEB"/>
    <w:rsid w:val="007325F7"/>
    <w:rsid w:val="00733368"/>
    <w:rsid w:val="007338F1"/>
    <w:rsid w:val="00733EE7"/>
    <w:rsid w:val="00734FEB"/>
    <w:rsid w:val="00735FD6"/>
    <w:rsid w:val="00736319"/>
    <w:rsid w:val="00737CA5"/>
    <w:rsid w:val="0074316C"/>
    <w:rsid w:val="00743C58"/>
    <w:rsid w:val="00744484"/>
    <w:rsid w:val="00745122"/>
    <w:rsid w:val="0074539A"/>
    <w:rsid w:val="0074605E"/>
    <w:rsid w:val="0074665F"/>
    <w:rsid w:val="0074667C"/>
    <w:rsid w:val="00747127"/>
    <w:rsid w:val="0074745D"/>
    <w:rsid w:val="007479BA"/>
    <w:rsid w:val="00747E07"/>
    <w:rsid w:val="00747EB9"/>
    <w:rsid w:val="0075068B"/>
    <w:rsid w:val="007507A5"/>
    <w:rsid w:val="00750AB0"/>
    <w:rsid w:val="00750BA9"/>
    <w:rsid w:val="00750E5E"/>
    <w:rsid w:val="007513BC"/>
    <w:rsid w:val="00751AD2"/>
    <w:rsid w:val="0075241C"/>
    <w:rsid w:val="0075244B"/>
    <w:rsid w:val="00752594"/>
    <w:rsid w:val="00752D69"/>
    <w:rsid w:val="007540E9"/>
    <w:rsid w:val="00754721"/>
    <w:rsid w:val="00755F3A"/>
    <w:rsid w:val="00756861"/>
    <w:rsid w:val="00756CF6"/>
    <w:rsid w:val="007576CC"/>
    <w:rsid w:val="00757B11"/>
    <w:rsid w:val="00760134"/>
    <w:rsid w:val="00760C2B"/>
    <w:rsid w:val="007613C5"/>
    <w:rsid w:val="00761712"/>
    <w:rsid w:val="00761C1B"/>
    <w:rsid w:val="00761C7C"/>
    <w:rsid w:val="00762D09"/>
    <w:rsid w:val="007637FA"/>
    <w:rsid w:val="00763FB0"/>
    <w:rsid w:val="007646F7"/>
    <w:rsid w:val="00764CD0"/>
    <w:rsid w:val="0076574A"/>
    <w:rsid w:val="007660DB"/>
    <w:rsid w:val="007675FE"/>
    <w:rsid w:val="007703C9"/>
    <w:rsid w:val="00771811"/>
    <w:rsid w:val="0077223E"/>
    <w:rsid w:val="007747C7"/>
    <w:rsid w:val="007754C6"/>
    <w:rsid w:val="00780CD8"/>
    <w:rsid w:val="007815D3"/>
    <w:rsid w:val="0078169E"/>
    <w:rsid w:val="00782050"/>
    <w:rsid w:val="00782DB7"/>
    <w:rsid w:val="00782F15"/>
    <w:rsid w:val="007835BB"/>
    <w:rsid w:val="00783F9A"/>
    <w:rsid w:val="0078454B"/>
    <w:rsid w:val="00784B01"/>
    <w:rsid w:val="007855E2"/>
    <w:rsid w:val="00786D2E"/>
    <w:rsid w:val="00786E37"/>
    <w:rsid w:val="00787769"/>
    <w:rsid w:val="007878CB"/>
    <w:rsid w:val="00787F41"/>
    <w:rsid w:val="0079010D"/>
    <w:rsid w:val="00791C69"/>
    <w:rsid w:val="0079372B"/>
    <w:rsid w:val="007952A7"/>
    <w:rsid w:val="007952FE"/>
    <w:rsid w:val="0079580C"/>
    <w:rsid w:val="00796B7F"/>
    <w:rsid w:val="00797364"/>
    <w:rsid w:val="0079750C"/>
    <w:rsid w:val="00797839"/>
    <w:rsid w:val="00797A73"/>
    <w:rsid w:val="007A1041"/>
    <w:rsid w:val="007A1A1A"/>
    <w:rsid w:val="007A21A6"/>
    <w:rsid w:val="007A26EA"/>
    <w:rsid w:val="007A294A"/>
    <w:rsid w:val="007A3F2B"/>
    <w:rsid w:val="007A44C3"/>
    <w:rsid w:val="007A48A5"/>
    <w:rsid w:val="007A667A"/>
    <w:rsid w:val="007A7A29"/>
    <w:rsid w:val="007A7F88"/>
    <w:rsid w:val="007B0971"/>
    <w:rsid w:val="007B0D61"/>
    <w:rsid w:val="007B193C"/>
    <w:rsid w:val="007B2DC2"/>
    <w:rsid w:val="007B2F10"/>
    <w:rsid w:val="007B4129"/>
    <w:rsid w:val="007B4EF8"/>
    <w:rsid w:val="007B55E7"/>
    <w:rsid w:val="007B744A"/>
    <w:rsid w:val="007B7479"/>
    <w:rsid w:val="007B74B9"/>
    <w:rsid w:val="007B7740"/>
    <w:rsid w:val="007B7B69"/>
    <w:rsid w:val="007C0226"/>
    <w:rsid w:val="007C0781"/>
    <w:rsid w:val="007C0C14"/>
    <w:rsid w:val="007C3BC4"/>
    <w:rsid w:val="007C4CDA"/>
    <w:rsid w:val="007C5E66"/>
    <w:rsid w:val="007C7A6A"/>
    <w:rsid w:val="007D02C3"/>
    <w:rsid w:val="007D0E70"/>
    <w:rsid w:val="007D10AA"/>
    <w:rsid w:val="007D15D7"/>
    <w:rsid w:val="007D1798"/>
    <w:rsid w:val="007D1CE5"/>
    <w:rsid w:val="007D1F88"/>
    <w:rsid w:val="007D29C3"/>
    <w:rsid w:val="007D2DB7"/>
    <w:rsid w:val="007D2ED1"/>
    <w:rsid w:val="007D32E0"/>
    <w:rsid w:val="007D35EC"/>
    <w:rsid w:val="007D489B"/>
    <w:rsid w:val="007D4CEA"/>
    <w:rsid w:val="007D5C8F"/>
    <w:rsid w:val="007D5D84"/>
    <w:rsid w:val="007D6356"/>
    <w:rsid w:val="007D6850"/>
    <w:rsid w:val="007D753F"/>
    <w:rsid w:val="007D7D8A"/>
    <w:rsid w:val="007E1D63"/>
    <w:rsid w:val="007E3793"/>
    <w:rsid w:val="007E514A"/>
    <w:rsid w:val="007E6974"/>
    <w:rsid w:val="007F13D5"/>
    <w:rsid w:val="007F2615"/>
    <w:rsid w:val="007F291C"/>
    <w:rsid w:val="007F2995"/>
    <w:rsid w:val="007F2E3E"/>
    <w:rsid w:val="007F327F"/>
    <w:rsid w:val="007F407C"/>
    <w:rsid w:val="007F479B"/>
    <w:rsid w:val="007F4A25"/>
    <w:rsid w:val="007F62B3"/>
    <w:rsid w:val="007F66D8"/>
    <w:rsid w:val="007F680B"/>
    <w:rsid w:val="007F6CAC"/>
    <w:rsid w:val="007F7377"/>
    <w:rsid w:val="008000FD"/>
    <w:rsid w:val="00801D3D"/>
    <w:rsid w:val="008031D7"/>
    <w:rsid w:val="00803B9E"/>
    <w:rsid w:val="00803EDA"/>
    <w:rsid w:val="00804B1F"/>
    <w:rsid w:val="00805647"/>
    <w:rsid w:val="008067FA"/>
    <w:rsid w:val="00810581"/>
    <w:rsid w:val="00810672"/>
    <w:rsid w:val="00810B65"/>
    <w:rsid w:val="00811397"/>
    <w:rsid w:val="00811E8E"/>
    <w:rsid w:val="0081204F"/>
    <w:rsid w:val="00812B44"/>
    <w:rsid w:val="0081338B"/>
    <w:rsid w:val="008136FB"/>
    <w:rsid w:val="008148F0"/>
    <w:rsid w:val="00814EF6"/>
    <w:rsid w:val="00815308"/>
    <w:rsid w:val="00815E52"/>
    <w:rsid w:val="00815EFB"/>
    <w:rsid w:val="00816AF1"/>
    <w:rsid w:val="00817B92"/>
    <w:rsid w:val="00820261"/>
    <w:rsid w:val="00820D31"/>
    <w:rsid w:val="0082285A"/>
    <w:rsid w:val="00822F76"/>
    <w:rsid w:val="008241CA"/>
    <w:rsid w:val="0082445C"/>
    <w:rsid w:val="00825039"/>
    <w:rsid w:val="00825D84"/>
    <w:rsid w:val="00825EF1"/>
    <w:rsid w:val="00826FE0"/>
    <w:rsid w:val="008308F3"/>
    <w:rsid w:val="00830E98"/>
    <w:rsid w:val="00831D6D"/>
    <w:rsid w:val="00832756"/>
    <w:rsid w:val="00833DA1"/>
    <w:rsid w:val="00834BBB"/>
    <w:rsid w:val="008356BC"/>
    <w:rsid w:val="00835B00"/>
    <w:rsid w:val="00835D21"/>
    <w:rsid w:val="00835DAE"/>
    <w:rsid w:val="00835EC1"/>
    <w:rsid w:val="00836C42"/>
    <w:rsid w:val="00836CA7"/>
    <w:rsid w:val="00837972"/>
    <w:rsid w:val="008410D1"/>
    <w:rsid w:val="0084118F"/>
    <w:rsid w:val="00841983"/>
    <w:rsid w:val="00841A6A"/>
    <w:rsid w:val="00842ABB"/>
    <w:rsid w:val="00842AF9"/>
    <w:rsid w:val="008437DD"/>
    <w:rsid w:val="0084380D"/>
    <w:rsid w:val="00843D06"/>
    <w:rsid w:val="008450CB"/>
    <w:rsid w:val="008454A2"/>
    <w:rsid w:val="00846503"/>
    <w:rsid w:val="00846DED"/>
    <w:rsid w:val="00846F7B"/>
    <w:rsid w:val="008504E5"/>
    <w:rsid w:val="008509B6"/>
    <w:rsid w:val="00850FD5"/>
    <w:rsid w:val="0085103F"/>
    <w:rsid w:val="008512D9"/>
    <w:rsid w:val="008513A8"/>
    <w:rsid w:val="0085283D"/>
    <w:rsid w:val="00852A52"/>
    <w:rsid w:val="00853232"/>
    <w:rsid w:val="00853B06"/>
    <w:rsid w:val="0085474B"/>
    <w:rsid w:val="00855734"/>
    <w:rsid w:val="00855743"/>
    <w:rsid w:val="00856A58"/>
    <w:rsid w:val="00857E1B"/>
    <w:rsid w:val="00860767"/>
    <w:rsid w:val="00860C63"/>
    <w:rsid w:val="0086128F"/>
    <w:rsid w:val="0086384F"/>
    <w:rsid w:val="00864062"/>
    <w:rsid w:val="008653E5"/>
    <w:rsid w:val="008653EE"/>
    <w:rsid w:val="00865DDB"/>
    <w:rsid w:val="0086781A"/>
    <w:rsid w:val="00870C5C"/>
    <w:rsid w:val="00870D12"/>
    <w:rsid w:val="008714AB"/>
    <w:rsid w:val="00871E2B"/>
    <w:rsid w:val="0087287E"/>
    <w:rsid w:val="008744ED"/>
    <w:rsid w:val="008747D6"/>
    <w:rsid w:val="00874F5B"/>
    <w:rsid w:val="008751BE"/>
    <w:rsid w:val="00875B1E"/>
    <w:rsid w:val="0087633B"/>
    <w:rsid w:val="00877008"/>
    <w:rsid w:val="00877857"/>
    <w:rsid w:val="00880057"/>
    <w:rsid w:val="008802A2"/>
    <w:rsid w:val="00880A72"/>
    <w:rsid w:val="00881595"/>
    <w:rsid w:val="0088324F"/>
    <w:rsid w:val="00883577"/>
    <w:rsid w:val="00883E46"/>
    <w:rsid w:val="008844BF"/>
    <w:rsid w:val="008845FA"/>
    <w:rsid w:val="008846C6"/>
    <w:rsid w:val="008852D3"/>
    <w:rsid w:val="00885B1D"/>
    <w:rsid w:val="00886B1A"/>
    <w:rsid w:val="00887594"/>
    <w:rsid w:val="008903D5"/>
    <w:rsid w:val="0089044A"/>
    <w:rsid w:val="00890F66"/>
    <w:rsid w:val="00890FC4"/>
    <w:rsid w:val="00891BCA"/>
    <w:rsid w:val="008927BA"/>
    <w:rsid w:val="008935DF"/>
    <w:rsid w:val="00894766"/>
    <w:rsid w:val="008958D6"/>
    <w:rsid w:val="00896F18"/>
    <w:rsid w:val="00897563"/>
    <w:rsid w:val="00897F17"/>
    <w:rsid w:val="008A06FC"/>
    <w:rsid w:val="008A0B00"/>
    <w:rsid w:val="008A0F5A"/>
    <w:rsid w:val="008A133E"/>
    <w:rsid w:val="008A20BE"/>
    <w:rsid w:val="008A4067"/>
    <w:rsid w:val="008A4070"/>
    <w:rsid w:val="008A48F2"/>
    <w:rsid w:val="008A4C06"/>
    <w:rsid w:val="008A4FCC"/>
    <w:rsid w:val="008A5DD7"/>
    <w:rsid w:val="008A60C6"/>
    <w:rsid w:val="008A69D1"/>
    <w:rsid w:val="008A6F3B"/>
    <w:rsid w:val="008A7471"/>
    <w:rsid w:val="008B0084"/>
    <w:rsid w:val="008B0E25"/>
    <w:rsid w:val="008B1182"/>
    <w:rsid w:val="008B143A"/>
    <w:rsid w:val="008B1E9F"/>
    <w:rsid w:val="008B2103"/>
    <w:rsid w:val="008B2B6D"/>
    <w:rsid w:val="008B4EFB"/>
    <w:rsid w:val="008B5393"/>
    <w:rsid w:val="008B6395"/>
    <w:rsid w:val="008B6507"/>
    <w:rsid w:val="008C0B7C"/>
    <w:rsid w:val="008C3203"/>
    <w:rsid w:val="008C3E0C"/>
    <w:rsid w:val="008C46A4"/>
    <w:rsid w:val="008C4FAE"/>
    <w:rsid w:val="008C5B2B"/>
    <w:rsid w:val="008C6CE1"/>
    <w:rsid w:val="008C72F4"/>
    <w:rsid w:val="008C736C"/>
    <w:rsid w:val="008D0287"/>
    <w:rsid w:val="008D0414"/>
    <w:rsid w:val="008D0B7D"/>
    <w:rsid w:val="008D0EAA"/>
    <w:rsid w:val="008D1D2B"/>
    <w:rsid w:val="008D225A"/>
    <w:rsid w:val="008D2E3C"/>
    <w:rsid w:val="008D35C2"/>
    <w:rsid w:val="008D5092"/>
    <w:rsid w:val="008D531F"/>
    <w:rsid w:val="008D5511"/>
    <w:rsid w:val="008D5C25"/>
    <w:rsid w:val="008D5FBC"/>
    <w:rsid w:val="008D6461"/>
    <w:rsid w:val="008D7088"/>
    <w:rsid w:val="008D7763"/>
    <w:rsid w:val="008D7B8D"/>
    <w:rsid w:val="008E0185"/>
    <w:rsid w:val="008E1259"/>
    <w:rsid w:val="008E1354"/>
    <w:rsid w:val="008E4351"/>
    <w:rsid w:val="008E5912"/>
    <w:rsid w:val="008E597B"/>
    <w:rsid w:val="008E6442"/>
    <w:rsid w:val="008E6CD0"/>
    <w:rsid w:val="008E71ED"/>
    <w:rsid w:val="008F17DA"/>
    <w:rsid w:val="008F2004"/>
    <w:rsid w:val="008F2227"/>
    <w:rsid w:val="008F2F88"/>
    <w:rsid w:val="008F3D9A"/>
    <w:rsid w:val="008F4762"/>
    <w:rsid w:val="008F4D52"/>
    <w:rsid w:val="008F5482"/>
    <w:rsid w:val="008F5F5D"/>
    <w:rsid w:val="008F7063"/>
    <w:rsid w:val="008F7845"/>
    <w:rsid w:val="0090079F"/>
    <w:rsid w:val="009015D7"/>
    <w:rsid w:val="00901DD4"/>
    <w:rsid w:val="0090491C"/>
    <w:rsid w:val="00905318"/>
    <w:rsid w:val="00905D87"/>
    <w:rsid w:val="00905F0A"/>
    <w:rsid w:val="00906452"/>
    <w:rsid w:val="00906AAD"/>
    <w:rsid w:val="00907A13"/>
    <w:rsid w:val="00907C60"/>
    <w:rsid w:val="009101E7"/>
    <w:rsid w:val="0091055A"/>
    <w:rsid w:val="00910D3E"/>
    <w:rsid w:val="0091162A"/>
    <w:rsid w:val="00911AD4"/>
    <w:rsid w:val="00911D11"/>
    <w:rsid w:val="00911E7F"/>
    <w:rsid w:val="00914069"/>
    <w:rsid w:val="0091463B"/>
    <w:rsid w:val="00914720"/>
    <w:rsid w:val="00914D01"/>
    <w:rsid w:val="009151F5"/>
    <w:rsid w:val="00915346"/>
    <w:rsid w:val="0091620E"/>
    <w:rsid w:val="00916341"/>
    <w:rsid w:val="009176CA"/>
    <w:rsid w:val="009179D8"/>
    <w:rsid w:val="00920149"/>
    <w:rsid w:val="00920532"/>
    <w:rsid w:val="009210DA"/>
    <w:rsid w:val="0092155E"/>
    <w:rsid w:val="00921F01"/>
    <w:rsid w:val="00922278"/>
    <w:rsid w:val="00922B3E"/>
    <w:rsid w:val="009242E3"/>
    <w:rsid w:val="0092449E"/>
    <w:rsid w:val="00924984"/>
    <w:rsid w:val="00924ED9"/>
    <w:rsid w:val="009264A0"/>
    <w:rsid w:val="00926597"/>
    <w:rsid w:val="00926C9C"/>
    <w:rsid w:val="00926E9A"/>
    <w:rsid w:val="00926F85"/>
    <w:rsid w:val="0092774B"/>
    <w:rsid w:val="00927CD6"/>
    <w:rsid w:val="00927D11"/>
    <w:rsid w:val="00927D9B"/>
    <w:rsid w:val="009308C9"/>
    <w:rsid w:val="00930D4F"/>
    <w:rsid w:val="00930E2A"/>
    <w:rsid w:val="00930F72"/>
    <w:rsid w:val="00931973"/>
    <w:rsid w:val="00933605"/>
    <w:rsid w:val="00934684"/>
    <w:rsid w:val="009358C6"/>
    <w:rsid w:val="009402E5"/>
    <w:rsid w:val="009412BE"/>
    <w:rsid w:val="009412F0"/>
    <w:rsid w:val="00942015"/>
    <w:rsid w:val="009440A4"/>
    <w:rsid w:val="009440BF"/>
    <w:rsid w:val="0094457E"/>
    <w:rsid w:val="0094585D"/>
    <w:rsid w:val="00946BA1"/>
    <w:rsid w:val="009476A6"/>
    <w:rsid w:val="00947F8C"/>
    <w:rsid w:val="00950EB7"/>
    <w:rsid w:val="00951355"/>
    <w:rsid w:val="009513E5"/>
    <w:rsid w:val="00951D98"/>
    <w:rsid w:val="00952AAE"/>
    <w:rsid w:val="00952DBF"/>
    <w:rsid w:val="009534C9"/>
    <w:rsid w:val="00954287"/>
    <w:rsid w:val="00955D3E"/>
    <w:rsid w:val="00955FDD"/>
    <w:rsid w:val="00957D89"/>
    <w:rsid w:val="009610B3"/>
    <w:rsid w:val="0096172F"/>
    <w:rsid w:val="00961C0A"/>
    <w:rsid w:val="00962055"/>
    <w:rsid w:val="009623E7"/>
    <w:rsid w:val="0096280C"/>
    <w:rsid w:val="009628D7"/>
    <w:rsid w:val="009633A0"/>
    <w:rsid w:val="00963B0C"/>
    <w:rsid w:val="0096424D"/>
    <w:rsid w:val="00964E6B"/>
    <w:rsid w:val="009654C0"/>
    <w:rsid w:val="009657C6"/>
    <w:rsid w:val="00965EAF"/>
    <w:rsid w:val="00965FE0"/>
    <w:rsid w:val="00966A3F"/>
    <w:rsid w:val="00967A55"/>
    <w:rsid w:val="00967D17"/>
    <w:rsid w:val="00967D84"/>
    <w:rsid w:val="009702CA"/>
    <w:rsid w:val="00971A0C"/>
    <w:rsid w:val="0097205E"/>
    <w:rsid w:val="009720B2"/>
    <w:rsid w:val="00972DC0"/>
    <w:rsid w:val="00972E8F"/>
    <w:rsid w:val="009738BE"/>
    <w:rsid w:val="00973A43"/>
    <w:rsid w:val="00973F28"/>
    <w:rsid w:val="00974436"/>
    <w:rsid w:val="009748A5"/>
    <w:rsid w:val="00975D88"/>
    <w:rsid w:val="00975EBF"/>
    <w:rsid w:val="00977019"/>
    <w:rsid w:val="00977220"/>
    <w:rsid w:val="0097749D"/>
    <w:rsid w:val="009801CA"/>
    <w:rsid w:val="00980411"/>
    <w:rsid w:val="00980A79"/>
    <w:rsid w:val="00980AB8"/>
    <w:rsid w:val="00980BD1"/>
    <w:rsid w:val="009822AD"/>
    <w:rsid w:val="0098279B"/>
    <w:rsid w:val="009846A1"/>
    <w:rsid w:val="00984DA3"/>
    <w:rsid w:val="00984E76"/>
    <w:rsid w:val="0098624E"/>
    <w:rsid w:val="00986702"/>
    <w:rsid w:val="0099154D"/>
    <w:rsid w:val="00992049"/>
    <w:rsid w:val="00992867"/>
    <w:rsid w:val="009928A5"/>
    <w:rsid w:val="00992A45"/>
    <w:rsid w:val="0099359A"/>
    <w:rsid w:val="00993EEF"/>
    <w:rsid w:val="009947D9"/>
    <w:rsid w:val="00995239"/>
    <w:rsid w:val="009955A0"/>
    <w:rsid w:val="00995D47"/>
    <w:rsid w:val="009966F4"/>
    <w:rsid w:val="00996906"/>
    <w:rsid w:val="0099740B"/>
    <w:rsid w:val="0099773A"/>
    <w:rsid w:val="009A041B"/>
    <w:rsid w:val="009A0EF3"/>
    <w:rsid w:val="009A3454"/>
    <w:rsid w:val="009A35AC"/>
    <w:rsid w:val="009A47BA"/>
    <w:rsid w:val="009A5BBF"/>
    <w:rsid w:val="009A617E"/>
    <w:rsid w:val="009A62B7"/>
    <w:rsid w:val="009A63F5"/>
    <w:rsid w:val="009A6819"/>
    <w:rsid w:val="009A6DA7"/>
    <w:rsid w:val="009B0633"/>
    <w:rsid w:val="009B0B45"/>
    <w:rsid w:val="009B1920"/>
    <w:rsid w:val="009B1A47"/>
    <w:rsid w:val="009B2E1E"/>
    <w:rsid w:val="009B32ED"/>
    <w:rsid w:val="009B3F86"/>
    <w:rsid w:val="009B56D8"/>
    <w:rsid w:val="009B59A1"/>
    <w:rsid w:val="009B5AAE"/>
    <w:rsid w:val="009B5EB0"/>
    <w:rsid w:val="009B5F47"/>
    <w:rsid w:val="009B64AF"/>
    <w:rsid w:val="009B6BEE"/>
    <w:rsid w:val="009B75B2"/>
    <w:rsid w:val="009B7DD0"/>
    <w:rsid w:val="009B7F86"/>
    <w:rsid w:val="009C006E"/>
    <w:rsid w:val="009C0404"/>
    <w:rsid w:val="009C051D"/>
    <w:rsid w:val="009C10C3"/>
    <w:rsid w:val="009C19EC"/>
    <w:rsid w:val="009C1ECF"/>
    <w:rsid w:val="009C1EFD"/>
    <w:rsid w:val="009C2B60"/>
    <w:rsid w:val="009C41AF"/>
    <w:rsid w:val="009C4F37"/>
    <w:rsid w:val="009C5085"/>
    <w:rsid w:val="009C52AB"/>
    <w:rsid w:val="009C5346"/>
    <w:rsid w:val="009C60E5"/>
    <w:rsid w:val="009C60E6"/>
    <w:rsid w:val="009C6311"/>
    <w:rsid w:val="009C6AC5"/>
    <w:rsid w:val="009C6DBA"/>
    <w:rsid w:val="009C701C"/>
    <w:rsid w:val="009C7990"/>
    <w:rsid w:val="009C7F79"/>
    <w:rsid w:val="009D0147"/>
    <w:rsid w:val="009D0DE4"/>
    <w:rsid w:val="009D1C4C"/>
    <w:rsid w:val="009D1EBC"/>
    <w:rsid w:val="009D1FC8"/>
    <w:rsid w:val="009D2B5A"/>
    <w:rsid w:val="009D2EC6"/>
    <w:rsid w:val="009D302E"/>
    <w:rsid w:val="009D70FD"/>
    <w:rsid w:val="009D71F8"/>
    <w:rsid w:val="009D74AD"/>
    <w:rsid w:val="009D7FF7"/>
    <w:rsid w:val="009E01D8"/>
    <w:rsid w:val="009E05D1"/>
    <w:rsid w:val="009E1E78"/>
    <w:rsid w:val="009E1EB3"/>
    <w:rsid w:val="009E2488"/>
    <w:rsid w:val="009E2C8C"/>
    <w:rsid w:val="009E39A6"/>
    <w:rsid w:val="009E3F27"/>
    <w:rsid w:val="009E4403"/>
    <w:rsid w:val="009E60FB"/>
    <w:rsid w:val="009E713F"/>
    <w:rsid w:val="009E7D87"/>
    <w:rsid w:val="009F058D"/>
    <w:rsid w:val="009F1919"/>
    <w:rsid w:val="009F196E"/>
    <w:rsid w:val="009F1E3D"/>
    <w:rsid w:val="009F2107"/>
    <w:rsid w:val="009F2A17"/>
    <w:rsid w:val="009F3FC9"/>
    <w:rsid w:val="009F4508"/>
    <w:rsid w:val="009F4B57"/>
    <w:rsid w:val="009F6340"/>
    <w:rsid w:val="009F7084"/>
    <w:rsid w:val="009F7691"/>
    <w:rsid w:val="009F7BB3"/>
    <w:rsid w:val="00A00246"/>
    <w:rsid w:val="00A00D92"/>
    <w:rsid w:val="00A021EC"/>
    <w:rsid w:val="00A02380"/>
    <w:rsid w:val="00A02559"/>
    <w:rsid w:val="00A02B3D"/>
    <w:rsid w:val="00A03058"/>
    <w:rsid w:val="00A03624"/>
    <w:rsid w:val="00A03C44"/>
    <w:rsid w:val="00A044FC"/>
    <w:rsid w:val="00A05463"/>
    <w:rsid w:val="00A058FA"/>
    <w:rsid w:val="00A06702"/>
    <w:rsid w:val="00A0679F"/>
    <w:rsid w:val="00A06CA6"/>
    <w:rsid w:val="00A0739E"/>
    <w:rsid w:val="00A0777A"/>
    <w:rsid w:val="00A07F26"/>
    <w:rsid w:val="00A116CE"/>
    <w:rsid w:val="00A11DC8"/>
    <w:rsid w:val="00A139B9"/>
    <w:rsid w:val="00A13AF5"/>
    <w:rsid w:val="00A13F9E"/>
    <w:rsid w:val="00A14E06"/>
    <w:rsid w:val="00A1500F"/>
    <w:rsid w:val="00A15A0B"/>
    <w:rsid w:val="00A17143"/>
    <w:rsid w:val="00A17461"/>
    <w:rsid w:val="00A17B7A"/>
    <w:rsid w:val="00A2007B"/>
    <w:rsid w:val="00A2020A"/>
    <w:rsid w:val="00A21C42"/>
    <w:rsid w:val="00A21F52"/>
    <w:rsid w:val="00A22A22"/>
    <w:rsid w:val="00A23E59"/>
    <w:rsid w:val="00A240FE"/>
    <w:rsid w:val="00A24921"/>
    <w:rsid w:val="00A256A4"/>
    <w:rsid w:val="00A26B61"/>
    <w:rsid w:val="00A27102"/>
    <w:rsid w:val="00A27597"/>
    <w:rsid w:val="00A302D0"/>
    <w:rsid w:val="00A316AF"/>
    <w:rsid w:val="00A31799"/>
    <w:rsid w:val="00A31E39"/>
    <w:rsid w:val="00A325EC"/>
    <w:rsid w:val="00A3263D"/>
    <w:rsid w:val="00A32943"/>
    <w:rsid w:val="00A33655"/>
    <w:rsid w:val="00A343ED"/>
    <w:rsid w:val="00A34F77"/>
    <w:rsid w:val="00A36703"/>
    <w:rsid w:val="00A3709C"/>
    <w:rsid w:val="00A37367"/>
    <w:rsid w:val="00A377EF"/>
    <w:rsid w:val="00A4052A"/>
    <w:rsid w:val="00A4077B"/>
    <w:rsid w:val="00A4241A"/>
    <w:rsid w:val="00A42CEF"/>
    <w:rsid w:val="00A43DB0"/>
    <w:rsid w:val="00A43E5E"/>
    <w:rsid w:val="00A4482F"/>
    <w:rsid w:val="00A44A0C"/>
    <w:rsid w:val="00A44BB4"/>
    <w:rsid w:val="00A454F5"/>
    <w:rsid w:val="00A45559"/>
    <w:rsid w:val="00A4568F"/>
    <w:rsid w:val="00A45BF7"/>
    <w:rsid w:val="00A468ED"/>
    <w:rsid w:val="00A469B1"/>
    <w:rsid w:val="00A472F4"/>
    <w:rsid w:val="00A475F3"/>
    <w:rsid w:val="00A47604"/>
    <w:rsid w:val="00A50ABD"/>
    <w:rsid w:val="00A50C2A"/>
    <w:rsid w:val="00A510D3"/>
    <w:rsid w:val="00A51277"/>
    <w:rsid w:val="00A51E7B"/>
    <w:rsid w:val="00A535AD"/>
    <w:rsid w:val="00A53F0D"/>
    <w:rsid w:val="00A5569B"/>
    <w:rsid w:val="00A57615"/>
    <w:rsid w:val="00A57EA7"/>
    <w:rsid w:val="00A6037A"/>
    <w:rsid w:val="00A60E3A"/>
    <w:rsid w:val="00A63B00"/>
    <w:rsid w:val="00A662F0"/>
    <w:rsid w:val="00A7132A"/>
    <w:rsid w:val="00A72321"/>
    <w:rsid w:val="00A73237"/>
    <w:rsid w:val="00A736AD"/>
    <w:rsid w:val="00A738D7"/>
    <w:rsid w:val="00A74DEE"/>
    <w:rsid w:val="00A75410"/>
    <w:rsid w:val="00A7641C"/>
    <w:rsid w:val="00A76681"/>
    <w:rsid w:val="00A7702E"/>
    <w:rsid w:val="00A77B6C"/>
    <w:rsid w:val="00A80A0D"/>
    <w:rsid w:val="00A81A97"/>
    <w:rsid w:val="00A82CAD"/>
    <w:rsid w:val="00A844A1"/>
    <w:rsid w:val="00A847C1"/>
    <w:rsid w:val="00A84892"/>
    <w:rsid w:val="00A8707F"/>
    <w:rsid w:val="00A87266"/>
    <w:rsid w:val="00A8763A"/>
    <w:rsid w:val="00A87BEF"/>
    <w:rsid w:val="00A901E9"/>
    <w:rsid w:val="00A90655"/>
    <w:rsid w:val="00A90884"/>
    <w:rsid w:val="00A90FA8"/>
    <w:rsid w:val="00A929C2"/>
    <w:rsid w:val="00A93551"/>
    <w:rsid w:val="00A93A27"/>
    <w:rsid w:val="00A94711"/>
    <w:rsid w:val="00A94F10"/>
    <w:rsid w:val="00A95147"/>
    <w:rsid w:val="00A96734"/>
    <w:rsid w:val="00AA0568"/>
    <w:rsid w:val="00AA0BC1"/>
    <w:rsid w:val="00AA1EA1"/>
    <w:rsid w:val="00AA2AC0"/>
    <w:rsid w:val="00AA3606"/>
    <w:rsid w:val="00AA39F0"/>
    <w:rsid w:val="00AA4462"/>
    <w:rsid w:val="00AA44A0"/>
    <w:rsid w:val="00AA490D"/>
    <w:rsid w:val="00AA4A50"/>
    <w:rsid w:val="00AA4CB7"/>
    <w:rsid w:val="00AA5353"/>
    <w:rsid w:val="00AA5DC1"/>
    <w:rsid w:val="00AA6553"/>
    <w:rsid w:val="00AA66F2"/>
    <w:rsid w:val="00AA7A54"/>
    <w:rsid w:val="00AA7B6E"/>
    <w:rsid w:val="00AB1562"/>
    <w:rsid w:val="00AB1CF7"/>
    <w:rsid w:val="00AB2309"/>
    <w:rsid w:val="00AB39D3"/>
    <w:rsid w:val="00AB4784"/>
    <w:rsid w:val="00AB501F"/>
    <w:rsid w:val="00AB621B"/>
    <w:rsid w:val="00AB7C9B"/>
    <w:rsid w:val="00AC1D42"/>
    <w:rsid w:val="00AC3A0A"/>
    <w:rsid w:val="00AC4D27"/>
    <w:rsid w:val="00AC5E68"/>
    <w:rsid w:val="00AC6958"/>
    <w:rsid w:val="00AD01D5"/>
    <w:rsid w:val="00AD033D"/>
    <w:rsid w:val="00AD0D7D"/>
    <w:rsid w:val="00AD164F"/>
    <w:rsid w:val="00AD1A31"/>
    <w:rsid w:val="00AD1AC9"/>
    <w:rsid w:val="00AD1FF3"/>
    <w:rsid w:val="00AD2D37"/>
    <w:rsid w:val="00AD3EFB"/>
    <w:rsid w:val="00AD4047"/>
    <w:rsid w:val="00AD4972"/>
    <w:rsid w:val="00AD7425"/>
    <w:rsid w:val="00AD7AE8"/>
    <w:rsid w:val="00AD7C02"/>
    <w:rsid w:val="00AD7E5D"/>
    <w:rsid w:val="00AE1653"/>
    <w:rsid w:val="00AE176A"/>
    <w:rsid w:val="00AE1B26"/>
    <w:rsid w:val="00AE1B9C"/>
    <w:rsid w:val="00AE25F1"/>
    <w:rsid w:val="00AE29DB"/>
    <w:rsid w:val="00AE30B6"/>
    <w:rsid w:val="00AE351A"/>
    <w:rsid w:val="00AE49F2"/>
    <w:rsid w:val="00AE5048"/>
    <w:rsid w:val="00AE6DF6"/>
    <w:rsid w:val="00AE6F08"/>
    <w:rsid w:val="00AE7457"/>
    <w:rsid w:val="00AF009D"/>
    <w:rsid w:val="00AF05A3"/>
    <w:rsid w:val="00AF16E8"/>
    <w:rsid w:val="00AF489E"/>
    <w:rsid w:val="00AF48D6"/>
    <w:rsid w:val="00AF4D2A"/>
    <w:rsid w:val="00AF505B"/>
    <w:rsid w:val="00AF56C8"/>
    <w:rsid w:val="00AF5CE3"/>
    <w:rsid w:val="00AF5FD9"/>
    <w:rsid w:val="00AF6F91"/>
    <w:rsid w:val="00AF7B33"/>
    <w:rsid w:val="00AF7D95"/>
    <w:rsid w:val="00AF7E44"/>
    <w:rsid w:val="00B003A5"/>
    <w:rsid w:val="00B00544"/>
    <w:rsid w:val="00B009E8"/>
    <w:rsid w:val="00B011B7"/>
    <w:rsid w:val="00B01659"/>
    <w:rsid w:val="00B01D52"/>
    <w:rsid w:val="00B03671"/>
    <w:rsid w:val="00B04E15"/>
    <w:rsid w:val="00B052FE"/>
    <w:rsid w:val="00B06BF4"/>
    <w:rsid w:val="00B10892"/>
    <w:rsid w:val="00B10F17"/>
    <w:rsid w:val="00B11433"/>
    <w:rsid w:val="00B11ABE"/>
    <w:rsid w:val="00B129FE"/>
    <w:rsid w:val="00B134A6"/>
    <w:rsid w:val="00B15D4C"/>
    <w:rsid w:val="00B15F34"/>
    <w:rsid w:val="00B1677C"/>
    <w:rsid w:val="00B169CB"/>
    <w:rsid w:val="00B16C83"/>
    <w:rsid w:val="00B2028E"/>
    <w:rsid w:val="00B20375"/>
    <w:rsid w:val="00B20C88"/>
    <w:rsid w:val="00B217E3"/>
    <w:rsid w:val="00B22029"/>
    <w:rsid w:val="00B227BB"/>
    <w:rsid w:val="00B2306C"/>
    <w:rsid w:val="00B2360C"/>
    <w:rsid w:val="00B23673"/>
    <w:rsid w:val="00B23961"/>
    <w:rsid w:val="00B23CEC"/>
    <w:rsid w:val="00B240B7"/>
    <w:rsid w:val="00B248F5"/>
    <w:rsid w:val="00B249FC"/>
    <w:rsid w:val="00B24B62"/>
    <w:rsid w:val="00B25356"/>
    <w:rsid w:val="00B265E7"/>
    <w:rsid w:val="00B26CCD"/>
    <w:rsid w:val="00B30A68"/>
    <w:rsid w:val="00B30B6D"/>
    <w:rsid w:val="00B30D4A"/>
    <w:rsid w:val="00B31566"/>
    <w:rsid w:val="00B32BC8"/>
    <w:rsid w:val="00B3352A"/>
    <w:rsid w:val="00B351C3"/>
    <w:rsid w:val="00B3603B"/>
    <w:rsid w:val="00B372A2"/>
    <w:rsid w:val="00B37CA5"/>
    <w:rsid w:val="00B409B7"/>
    <w:rsid w:val="00B40AD4"/>
    <w:rsid w:val="00B40CC4"/>
    <w:rsid w:val="00B4133D"/>
    <w:rsid w:val="00B4149C"/>
    <w:rsid w:val="00B41A3C"/>
    <w:rsid w:val="00B42D9D"/>
    <w:rsid w:val="00B42E48"/>
    <w:rsid w:val="00B42EBC"/>
    <w:rsid w:val="00B44942"/>
    <w:rsid w:val="00B460F4"/>
    <w:rsid w:val="00B50A3C"/>
    <w:rsid w:val="00B50C13"/>
    <w:rsid w:val="00B50DA0"/>
    <w:rsid w:val="00B510BF"/>
    <w:rsid w:val="00B5178E"/>
    <w:rsid w:val="00B517B5"/>
    <w:rsid w:val="00B51E91"/>
    <w:rsid w:val="00B52308"/>
    <w:rsid w:val="00B5231A"/>
    <w:rsid w:val="00B5293D"/>
    <w:rsid w:val="00B5359E"/>
    <w:rsid w:val="00B54334"/>
    <w:rsid w:val="00B54BFF"/>
    <w:rsid w:val="00B551B2"/>
    <w:rsid w:val="00B5565C"/>
    <w:rsid w:val="00B556C8"/>
    <w:rsid w:val="00B570B0"/>
    <w:rsid w:val="00B570C7"/>
    <w:rsid w:val="00B572C8"/>
    <w:rsid w:val="00B57C99"/>
    <w:rsid w:val="00B607BC"/>
    <w:rsid w:val="00B6180B"/>
    <w:rsid w:val="00B6199B"/>
    <w:rsid w:val="00B62872"/>
    <w:rsid w:val="00B62A15"/>
    <w:rsid w:val="00B6544B"/>
    <w:rsid w:val="00B675BB"/>
    <w:rsid w:val="00B67CA6"/>
    <w:rsid w:val="00B704BE"/>
    <w:rsid w:val="00B70614"/>
    <w:rsid w:val="00B7162F"/>
    <w:rsid w:val="00B72237"/>
    <w:rsid w:val="00B73220"/>
    <w:rsid w:val="00B7393B"/>
    <w:rsid w:val="00B73EB5"/>
    <w:rsid w:val="00B74B56"/>
    <w:rsid w:val="00B75238"/>
    <w:rsid w:val="00B75730"/>
    <w:rsid w:val="00B75F51"/>
    <w:rsid w:val="00B77667"/>
    <w:rsid w:val="00B778BE"/>
    <w:rsid w:val="00B80163"/>
    <w:rsid w:val="00B8056A"/>
    <w:rsid w:val="00B806C0"/>
    <w:rsid w:val="00B81379"/>
    <w:rsid w:val="00B82810"/>
    <w:rsid w:val="00B82870"/>
    <w:rsid w:val="00B83262"/>
    <w:rsid w:val="00B83637"/>
    <w:rsid w:val="00B83C33"/>
    <w:rsid w:val="00B84035"/>
    <w:rsid w:val="00B8694C"/>
    <w:rsid w:val="00B869FE"/>
    <w:rsid w:val="00B86E53"/>
    <w:rsid w:val="00B86F38"/>
    <w:rsid w:val="00B86FDC"/>
    <w:rsid w:val="00B902FA"/>
    <w:rsid w:val="00B9051C"/>
    <w:rsid w:val="00B908BA"/>
    <w:rsid w:val="00B9111E"/>
    <w:rsid w:val="00B912EB"/>
    <w:rsid w:val="00B93B1E"/>
    <w:rsid w:val="00B93FCF"/>
    <w:rsid w:val="00B94827"/>
    <w:rsid w:val="00B958DE"/>
    <w:rsid w:val="00B9596E"/>
    <w:rsid w:val="00B96A85"/>
    <w:rsid w:val="00B9745C"/>
    <w:rsid w:val="00BA001E"/>
    <w:rsid w:val="00BA0680"/>
    <w:rsid w:val="00BA1233"/>
    <w:rsid w:val="00BA178B"/>
    <w:rsid w:val="00BA1898"/>
    <w:rsid w:val="00BA20D9"/>
    <w:rsid w:val="00BA267E"/>
    <w:rsid w:val="00BA5424"/>
    <w:rsid w:val="00BA5855"/>
    <w:rsid w:val="00BA67F7"/>
    <w:rsid w:val="00BA6997"/>
    <w:rsid w:val="00BA6FF1"/>
    <w:rsid w:val="00BA6FF2"/>
    <w:rsid w:val="00BA70F2"/>
    <w:rsid w:val="00BA73C3"/>
    <w:rsid w:val="00BA78CF"/>
    <w:rsid w:val="00BB15B4"/>
    <w:rsid w:val="00BB236C"/>
    <w:rsid w:val="00BB2560"/>
    <w:rsid w:val="00BB262B"/>
    <w:rsid w:val="00BB2B34"/>
    <w:rsid w:val="00BB342E"/>
    <w:rsid w:val="00BB34AD"/>
    <w:rsid w:val="00BB360F"/>
    <w:rsid w:val="00BB4045"/>
    <w:rsid w:val="00BB41C8"/>
    <w:rsid w:val="00BB48DA"/>
    <w:rsid w:val="00BB4948"/>
    <w:rsid w:val="00BB5131"/>
    <w:rsid w:val="00BB544B"/>
    <w:rsid w:val="00BB58A5"/>
    <w:rsid w:val="00BB5CF5"/>
    <w:rsid w:val="00BB643A"/>
    <w:rsid w:val="00BB6546"/>
    <w:rsid w:val="00BB684D"/>
    <w:rsid w:val="00BC02BE"/>
    <w:rsid w:val="00BC0679"/>
    <w:rsid w:val="00BC1BD4"/>
    <w:rsid w:val="00BC2C7D"/>
    <w:rsid w:val="00BC2DEA"/>
    <w:rsid w:val="00BC2FB0"/>
    <w:rsid w:val="00BC4A90"/>
    <w:rsid w:val="00BC4B70"/>
    <w:rsid w:val="00BC4BEE"/>
    <w:rsid w:val="00BC5C0D"/>
    <w:rsid w:val="00BC5DB1"/>
    <w:rsid w:val="00BC6AA9"/>
    <w:rsid w:val="00BC7260"/>
    <w:rsid w:val="00BC7373"/>
    <w:rsid w:val="00BC7918"/>
    <w:rsid w:val="00BD015D"/>
    <w:rsid w:val="00BD137B"/>
    <w:rsid w:val="00BD1F84"/>
    <w:rsid w:val="00BD2809"/>
    <w:rsid w:val="00BD2B97"/>
    <w:rsid w:val="00BD31F2"/>
    <w:rsid w:val="00BD36EA"/>
    <w:rsid w:val="00BD3DA3"/>
    <w:rsid w:val="00BD403D"/>
    <w:rsid w:val="00BD420B"/>
    <w:rsid w:val="00BD5217"/>
    <w:rsid w:val="00BD5B33"/>
    <w:rsid w:val="00BD5C08"/>
    <w:rsid w:val="00BD5F1D"/>
    <w:rsid w:val="00BD6E7F"/>
    <w:rsid w:val="00BD7E44"/>
    <w:rsid w:val="00BE344E"/>
    <w:rsid w:val="00BE443B"/>
    <w:rsid w:val="00BE5310"/>
    <w:rsid w:val="00BF06DA"/>
    <w:rsid w:val="00BF0E8E"/>
    <w:rsid w:val="00BF12A2"/>
    <w:rsid w:val="00BF1685"/>
    <w:rsid w:val="00BF1D7A"/>
    <w:rsid w:val="00BF1FA3"/>
    <w:rsid w:val="00BF2892"/>
    <w:rsid w:val="00BF2F07"/>
    <w:rsid w:val="00BF3049"/>
    <w:rsid w:val="00BF4F05"/>
    <w:rsid w:val="00BF5AD8"/>
    <w:rsid w:val="00BF65CF"/>
    <w:rsid w:val="00BF68DB"/>
    <w:rsid w:val="00BF732A"/>
    <w:rsid w:val="00BF7820"/>
    <w:rsid w:val="00C0010B"/>
    <w:rsid w:val="00C0096D"/>
    <w:rsid w:val="00C00B61"/>
    <w:rsid w:val="00C00F73"/>
    <w:rsid w:val="00C012F2"/>
    <w:rsid w:val="00C01374"/>
    <w:rsid w:val="00C01E9E"/>
    <w:rsid w:val="00C02552"/>
    <w:rsid w:val="00C02631"/>
    <w:rsid w:val="00C035D3"/>
    <w:rsid w:val="00C03BFB"/>
    <w:rsid w:val="00C040E0"/>
    <w:rsid w:val="00C0441B"/>
    <w:rsid w:val="00C04596"/>
    <w:rsid w:val="00C04BDA"/>
    <w:rsid w:val="00C04DC6"/>
    <w:rsid w:val="00C04E0E"/>
    <w:rsid w:val="00C06677"/>
    <w:rsid w:val="00C07067"/>
    <w:rsid w:val="00C0786C"/>
    <w:rsid w:val="00C11773"/>
    <w:rsid w:val="00C11CE4"/>
    <w:rsid w:val="00C1261F"/>
    <w:rsid w:val="00C13189"/>
    <w:rsid w:val="00C1350A"/>
    <w:rsid w:val="00C141F9"/>
    <w:rsid w:val="00C14AAD"/>
    <w:rsid w:val="00C15E90"/>
    <w:rsid w:val="00C16DAF"/>
    <w:rsid w:val="00C17044"/>
    <w:rsid w:val="00C17B56"/>
    <w:rsid w:val="00C17C72"/>
    <w:rsid w:val="00C20566"/>
    <w:rsid w:val="00C20E9F"/>
    <w:rsid w:val="00C21C5A"/>
    <w:rsid w:val="00C225CC"/>
    <w:rsid w:val="00C23A31"/>
    <w:rsid w:val="00C24525"/>
    <w:rsid w:val="00C261CA"/>
    <w:rsid w:val="00C26501"/>
    <w:rsid w:val="00C267A5"/>
    <w:rsid w:val="00C26E9C"/>
    <w:rsid w:val="00C2714C"/>
    <w:rsid w:val="00C275D8"/>
    <w:rsid w:val="00C27900"/>
    <w:rsid w:val="00C27FAA"/>
    <w:rsid w:val="00C330F2"/>
    <w:rsid w:val="00C3336A"/>
    <w:rsid w:val="00C335A8"/>
    <w:rsid w:val="00C33DA9"/>
    <w:rsid w:val="00C33DF7"/>
    <w:rsid w:val="00C36545"/>
    <w:rsid w:val="00C36553"/>
    <w:rsid w:val="00C3680C"/>
    <w:rsid w:val="00C36862"/>
    <w:rsid w:val="00C371B2"/>
    <w:rsid w:val="00C37FC2"/>
    <w:rsid w:val="00C40834"/>
    <w:rsid w:val="00C413AE"/>
    <w:rsid w:val="00C424AB"/>
    <w:rsid w:val="00C42B70"/>
    <w:rsid w:val="00C437F1"/>
    <w:rsid w:val="00C4469F"/>
    <w:rsid w:val="00C4559E"/>
    <w:rsid w:val="00C4674E"/>
    <w:rsid w:val="00C46F39"/>
    <w:rsid w:val="00C473B6"/>
    <w:rsid w:val="00C47448"/>
    <w:rsid w:val="00C477F7"/>
    <w:rsid w:val="00C47CB6"/>
    <w:rsid w:val="00C517C9"/>
    <w:rsid w:val="00C51BFA"/>
    <w:rsid w:val="00C5244B"/>
    <w:rsid w:val="00C52E00"/>
    <w:rsid w:val="00C530C9"/>
    <w:rsid w:val="00C53534"/>
    <w:rsid w:val="00C53CAE"/>
    <w:rsid w:val="00C54F25"/>
    <w:rsid w:val="00C55817"/>
    <w:rsid w:val="00C559BA"/>
    <w:rsid w:val="00C56D2F"/>
    <w:rsid w:val="00C573F0"/>
    <w:rsid w:val="00C57718"/>
    <w:rsid w:val="00C60399"/>
    <w:rsid w:val="00C605D9"/>
    <w:rsid w:val="00C611C0"/>
    <w:rsid w:val="00C6143B"/>
    <w:rsid w:val="00C616DC"/>
    <w:rsid w:val="00C63329"/>
    <w:rsid w:val="00C640CF"/>
    <w:rsid w:val="00C646AD"/>
    <w:rsid w:val="00C648E8"/>
    <w:rsid w:val="00C6499D"/>
    <w:rsid w:val="00C64E19"/>
    <w:rsid w:val="00C662FA"/>
    <w:rsid w:val="00C671DE"/>
    <w:rsid w:val="00C67866"/>
    <w:rsid w:val="00C67A4C"/>
    <w:rsid w:val="00C67E6E"/>
    <w:rsid w:val="00C71C95"/>
    <w:rsid w:val="00C733E5"/>
    <w:rsid w:val="00C760B5"/>
    <w:rsid w:val="00C76833"/>
    <w:rsid w:val="00C76EAC"/>
    <w:rsid w:val="00C77237"/>
    <w:rsid w:val="00C776D0"/>
    <w:rsid w:val="00C77DB0"/>
    <w:rsid w:val="00C801FD"/>
    <w:rsid w:val="00C80CE1"/>
    <w:rsid w:val="00C8147A"/>
    <w:rsid w:val="00C81E56"/>
    <w:rsid w:val="00C824D2"/>
    <w:rsid w:val="00C8270A"/>
    <w:rsid w:val="00C828C4"/>
    <w:rsid w:val="00C82A95"/>
    <w:rsid w:val="00C838DC"/>
    <w:rsid w:val="00C83952"/>
    <w:rsid w:val="00C83EDD"/>
    <w:rsid w:val="00C8497D"/>
    <w:rsid w:val="00C84997"/>
    <w:rsid w:val="00C84F06"/>
    <w:rsid w:val="00C84F76"/>
    <w:rsid w:val="00C850A3"/>
    <w:rsid w:val="00C861D7"/>
    <w:rsid w:val="00C86971"/>
    <w:rsid w:val="00C86B22"/>
    <w:rsid w:val="00C87423"/>
    <w:rsid w:val="00C87672"/>
    <w:rsid w:val="00C877D2"/>
    <w:rsid w:val="00C9051F"/>
    <w:rsid w:val="00C91009"/>
    <w:rsid w:val="00C91DCB"/>
    <w:rsid w:val="00C931F4"/>
    <w:rsid w:val="00C94A22"/>
    <w:rsid w:val="00C94CF4"/>
    <w:rsid w:val="00C94DAD"/>
    <w:rsid w:val="00C95852"/>
    <w:rsid w:val="00C95C6A"/>
    <w:rsid w:val="00C95F08"/>
    <w:rsid w:val="00C9635E"/>
    <w:rsid w:val="00C96398"/>
    <w:rsid w:val="00C97481"/>
    <w:rsid w:val="00CA0693"/>
    <w:rsid w:val="00CA19AF"/>
    <w:rsid w:val="00CA1A17"/>
    <w:rsid w:val="00CA1E46"/>
    <w:rsid w:val="00CA2011"/>
    <w:rsid w:val="00CA2211"/>
    <w:rsid w:val="00CA403E"/>
    <w:rsid w:val="00CA449D"/>
    <w:rsid w:val="00CA4CC8"/>
    <w:rsid w:val="00CA5324"/>
    <w:rsid w:val="00CA5C24"/>
    <w:rsid w:val="00CA76E2"/>
    <w:rsid w:val="00CA7A83"/>
    <w:rsid w:val="00CB0DB8"/>
    <w:rsid w:val="00CB1431"/>
    <w:rsid w:val="00CB2FAA"/>
    <w:rsid w:val="00CB33B6"/>
    <w:rsid w:val="00CB45C7"/>
    <w:rsid w:val="00CB4DB2"/>
    <w:rsid w:val="00CB4F27"/>
    <w:rsid w:val="00CB62C9"/>
    <w:rsid w:val="00CB707F"/>
    <w:rsid w:val="00CC300F"/>
    <w:rsid w:val="00CC37D9"/>
    <w:rsid w:val="00CC3D28"/>
    <w:rsid w:val="00CC4004"/>
    <w:rsid w:val="00CC6819"/>
    <w:rsid w:val="00CC7AF5"/>
    <w:rsid w:val="00CD007E"/>
    <w:rsid w:val="00CD0A6B"/>
    <w:rsid w:val="00CD0CA1"/>
    <w:rsid w:val="00CD0D79"/>
    <w:rsid w:val="00CD1FB0"/>
    <w:rsid w:val="00CD29AD"/>
    <w:rsid w:val="00CD3B15"/>
    <w:rsid w:val="00CD3D92"/>
    <w:rsid w:val="00CD4011"/>
    <w:rsid w:val="00CD4B5A"/>
    <w:rsid w:val="00CD5A14"/>
    <w:rsid w:val="00CD718C"/>
    <w:rsid w:val="00CE0ADE"/>
    <w:rsid w:val="00CE14BA"/>
    <w:rsid w:val="00CE1886"/>
    <w:rsid w:val="00CE2F71"/>
    <w:rsid w:val="00CE3DC3"/>
    <w:rsid w:val="00CE45D6"/>
    <w:rsid w:val="00CE4A7A"/>
    <w:rsid w:val="00CE4A9A"/>
    <w:rsid w:val="00CE4C4E"/>
    <w:rsid w:val="00CE4DB5"/>
    <w:rsid w:val="00CE5432"/>
    <w:rsid w:val="00CE7F73"/>
    <w:rsid w:val="00CF14CE"/>
    <w:rsid w:val="00CF198C"/>
    <w:rsid w:val="00CF1B6F"/>
    <w:rsid w:val="00CF295F"/>
    <w:rsid w:val="00CF31C5"/>
    <w:rsid w:val="00CF4C90"/>
    <w:rsid w:val="00CF54F1"/>
    <w:rsid w:val="00CF5847"/>
    <w:rsid w:val="00CF668C"/>
    <w:rsid w:val="00CF74C7"/>
    <w:rsid w:val="00CF75FF"/>
    <w:rsid w:val="00D008D0"/>
    <w:rsid w:val="00D00B9D"/>
    <w:rsid w:val="00D00F58"/>
    <w:rsid w:val="00D01279"/>
    <w:rsid w:val="00D013D8"/>
    <w:rsid w:val="00D01F21"/>
    <w:rsid w:val="00D01F81"/>
    <w:rsid w:val="00D01FAD"/>
    <w:rsid w:val="00D02A9C"/>
    <w:rsid w:val="00D04575"/>
    <w:rsid w:val="00D04A72"/>
    <w:rsid w:val="00D05ABF"/>
    <w:rsid w:val="00D06984"/>
    <w:rsid w:val="00D069B7"/>
    <w:rsid w:val="00D10BD7"/>
    <w:rsid w:val="00D1228E"/>
    <w:rsid w:val="00D12525"/>
    <w:rsid w:val="00D1321B"/>
    <w:rsid w:val="00D13F3D"/>
    <w:rsid w:val="00D15489"/>
    <w:rsid w:val="00D15589"/>
    <w:rsid w:val="00D15795"/>
    <w:rsid w:val="00D16389"/>
    <w:rsid w:val="00D164A4"/>
    <w:rsid w:val="00D16C40"/>
    <w:rsid w:val="00D20C29"/>
    <w:rsid w:val="00D20DAE"/>
    <w:rsid w:val="00D20E8E"/>
    <w:rsid w:val="00D220FB"/>
    <w:rsid w:val="00D224D3"/>
    <w:rsid w:val="00D22E40"/>
    <w:rsid w:val="00D233B8"/>
    <w:rsid w:val="00D2359E"/>
    <w:rsid w:val="00D23917"/>
    <w:rsid w:val="00D23E9D"/>
    <w:rsid w:val="00D240CE"/>
    <w:rsid w:val="00D244AA"/>
    <w:rsid w:val="00D24642"/>
    <w:rsid w:val="00D24E79"/>
    <w:rsid w:val="00D256B9"/>
    <w:rsid w:val="00D25A84"/>
    <w:rsid w:val="00D25B3D"/>
    <w:rsid w:val="00D26BDB"/>
    <w:rsid w:val="00D27D08"/>
    <w:rsid w:val="00D30621"/>
    <w:rsid w:val="00D30A30"/>
    <w:rsid w:val="00D30A3B"/>
    <w:rsid w:val="00D30AA0"/>
    <w:rsid w:val="00D31D8B"/>
    <w:rsid w:val="00D3388A"/>
    <w:rsid w:val="00D339AA"/>
    <w:rsid w:val="00D3410B"/>
    <w:rsid w:val="00D348AB"/>
    <w:rsid w:val="00D34F0D"/>
    <w:rsid w:val="00D354B8"/>
    <w:rsid w:val="00D35D1F"/>
    <w:rsid w:val="00D366EF"/>
    <w:rsid w:val="00D37358"/>
    <w:rsid w:val="00D401FC"/>
    <w:rsid w:val="00D40461"/>
    <w:rsid w:val="00D40C3F"/>
    <w:rsid w:val="00D412F8"/>
    <w:rsid w:val="00D41F17"/>
    <w:rsid w:val="00D4364A"/>
    <w:rsid w:val="00D43D11"/>
    <w:rsid w:val="00D4608D"/>
    <w:rsid w:val="00D46466"/>
    <w:rsid w:val="00D46949"/>
    <w:rsid w:val="00D47843"/>
    <w:rsid w:val="00D50E08"/>
    <w:rsid w:val="00D50FB9"/>
    <w:rsid w:val="00D52290"/>
    <w:rsid w:val="00D52388"/>
    <w:rsid w:val="00D53CC7"/>
    <w:rsid w:val="00D54061"/>
    <w:rsid w:val="00D5554B"/>
    <w:rsid w:val="00D558D5"/>
    <w:rsid w:val="00D55B98"/>
    <w:rsid w:val="00D561AF"/>
    <w:rsid w:val="00D563E8"/>
    <w:rsid w:val="00D563FD"/>
    <w:rsid w:val="00D572E9"/>
    <w:rsid w:val="00D6039C"/>
    <w:rsid w:val="00D60961"/>
    <w:rsid w:val="00D62919"/>
    <w:rsid w:val="00D62BEA"/>
    <w:rsid w:val="00D62DBA"/>
    <w:rsid w:val="00D64801"/>
    <w:rsid w:val="00D64CC3"/>
    <w:rsid w:val="00D64F3E"/>
    <w:rsid w:val="00D653DF"/>
    <w:rsid w:val="00D665B7"/>
    <w:rsid w:val="00D678AF"/>
    <w:rsid w:val="00D67DD9"/>
    <w:rsid w:val="00D67FC7"/>
    <w:rsid w:val="00D7040E"/>
    <w:rsid w:val="00D708D2"/>
    <w:rsid w:val="00D70CB8"/>
    <w:rsid w:val="00D70F5F"/>
    <w:rsid w:val="00D719B6"/>
    <w:rsid w:val="00D723E0"/>
    <w:rsid w:val="00D72CA6"/>
    <w:rsid w:val="00D730D9"/>
    <w:rsid w:val="00D73974"/>
    <w:rsid w:val="00D7450B"/>
    <w:rsid w:val="00D74B35"/>
    <w:rsid w:val="00D74BBD"/>
    <w:rsid w:val="00D74C7A"/>
    <w:rsid w:val="00D75A6F"/>
    <w:rsid w:val="00D763B1"/>
    <w:rsid w:val="00D76E38"/>
    <w:rsid w:val="00D80134"/>
    <w:rsid w:val="00D803FD"/>
    <w:rsid w:val="00D80C13"/>
    <w:rsid w:val="00D80CB4"/>
    <w:rsid w:val="00D81E3A"/>
    <w:rsid w:val="00D820FE"/>
    <w:rsid w:val="00D82116"/>
    <w:rsid w:val="00D8257B"/>
    <w:rsid w:val="00D8359F"/>
    <w:rsid w:val="00D84D5C"/>
    <w:rsid w:val="00D852A1"/>
    <w:rsid w:val="00D85DD7"/>
    <w:rsid w:val="00D85F86"/>
    <w:rsid w:val="00D8650E"/>
    <w:rsid w:val="00D8663F"/>
    <w:rsid w:val="00D868C1"/>
    <w:rsid w:val="00D869A2"/>
    <w:rsid w:val="00D8765C"/>
    <w:rsid w:val="00D90010"/>
    <w:rsid w:val="00D900E2"/>
    <w:rsid w:val="00D9028B"/>
    <w:rsid w:val="00D9133E"/>
    <w:rsid w:val="00D9144A"/>
    <w:rsid w:val="00D917C0"/>
    <w:rsid w:val="00D9275C"/>
    <w:rsid w:val="00D92FE4"/>
    <w:rsid w:val="00D9379F"/>
    <w:rsid w:val="00D9394F"/>
    <w:rsid w:val="00D95C1E"/>
    <w:rsid w:val="00D95DB0"/>
    <w:rsid w:val="00D96B8D"/>
    <w:rsid w:val="00D9755C"/>
    <w:rsid w:val="00DA05B3"/>
    <w:rsid w:val="00DA1028"/>
    <w:rsid w:val="00DA1C74"/>
    <w:rsid w:val="00DA2B13"/>
    <w:rsid w:val="00DA3649"/>
    <w:rsid w:val="00DA39A7"/>
    <w:rsid w:val="00DA3AB7"/>
    <w:rsid w:val="00DA3FB8"/>
    <w:rsid w:val="00DA44F6"/>
    <w:rsid w:val="00DA4794"/>
    <w:rsid w:val="00DA5354"/>
    <w:rsid w:val="00DA60EF"/>
    <w:rsid w:val="00DA6436"/>
    <w:rsid w:val="00DA6FD0"/>
    <w:rsid w:val="00DA7F38"/>
    <w:rsid w:val="00DB036A"/>
    <w:rsid w:val="00DB1057"/>
    <w:rsid w:val="00DB13EE"/>
    <w:rsid w:val="00DB1607"/>
    <w:rsid w:val="00DB160B"/>
    <w:rsid w:val="00DB1F9F"/>
    <w:rsid w:val="00DB3161"/>
    <w:rsid w:val="00DB3548"/>
    <w:rsid w:val="00DB3ABC"/>
    <w:rsid w:val="00DB4EBB"/>
    <w:rsid w:val="00DB5315"/>
    <w:rsid w:val="00DB76E3"/>
    <w:rsid w:val="00DB7AB3"/>
    <w:rsid w:val="00DC02FC"/>
    <w:rsid w:val="00DC0CED"/>
    <w:rsid w:val="00DC3C8C"/>
    <w:rsid w:val="00DC4A94"/>
    <w:rsid w:val="00DC54D9"/>
    <w:rsid w:val="00DC69D0"/>
    <w:rsid w:val="00DC7082"/>
    <w:rsid w:val="00DC7686"/>
    <w:rsid w:val="00DC7689"/>
    <w:rsid w:val="00DD0021"/>
    <w:rsid w:val="00DD0DFB"/>
    <w:rsid w:val="00DD0E21"/>
    <w:rsid w:val="00DD1735"/>
    <w:rsid w:val="00DD1F80"/>
    <w:rsid w:val="00DD23BB"/>
    <w:rsid w:val="00DD27E1"/>
    <w:rsid w:val="00DD2C13"/>
    <w:rsid w:val="00DD42AA"/>
    <w:rsid w:val="00DD4B99"/>
    <w:rsid w:val="00DD683B"/>
    <w:rsid w:val="00DD6B45"/>
    <w:rsid w:val="00DD6F27"/>
    <w:rsid w:val="00DE16DB"/>
    <w:rsid w:val="00DE20B9"/>
    <w:rsid w:val="00DE637D"/>
    <w:rsid w:val="00DE63F6"/>
    <w:rsid w:val="00DE7658"/>
    <w:rsid w:val="00DF062A"/>
    <w:rsid w:val="00DF0B96"/>
    <w:rsid w:val="00DF13C0"/>
    <w:rsid w:val="00DF2B4F"/>
    <w:rsid w:val="00DF2FCA"/>
    <w:rsid w:val="00DF3524"/>
    <w:rsid w:val="00DF42C0"/>
    <w:rsid w:val="00DF4B06"/>
    <w:rsid w:val="00DF5293"/>
    <w:rsid w:val="00DF54D5"/>
    <w:rsid w:val="00DF5BFE"/>
    <w:rsid w:val="00DF63FF"/>
    <w:rsid w:val="00DF77BC"/>
    <w:rsid w:val="00DF7E5F"/>
    <w:rsid w:val="00E00067"/>
    <w:rsid w:val="00E00273"/>
    <w:rsid w:val="00E0090A"/>
    <w:rsid w:val="00E00CEE"/>
    <w:rsid w:val="00E010AF"/>
    <w:rsid w:val="00E019CA"/>
    <w:rsid w:val="00E0327B"/>
    <w:rsid w:val="00E039E7"/>
    <w:rsid w:val="00E03D5A"/>
    <w:rsid w:val="00E04E7C"/>
    <w:rsid w:val="00E0500D"/>
    <w:rsid w:val="00E05D71"/>
    <w:rsid w:val="00E072D5"/>
    <w:rsid w:val="00E07749"/>
    <w:rsid w:val="00E07BC4"/>
    <w:rsid w:val="00E07D91"/>
    <w:rsid w:val="00E07FD9"/>
    <w:rsid w:val="00E10179"/>
    <w:rsid w:val="00E101BD"/>
    <w:rsid w:val="00E12C86"/>
    <w:rsid w:val="00E137A2"/>
    <w:rsid w:val="00E13A1B"/>
    <w:rsid w:val="00E14ECA"/>
    <w:rsid w:val="00E15069"/>
    <w:rsid w:val="00E158BF"/>
    <w:rsid w:val="00E16D1E"/>
    <w:rsid w:val="00E17091"/>
    <w:rsid w:val="00E17255"/>
    <w:rsid w:val="00E17BE2"/>
    <w:rsid w:val="00E17F36"/>
    <w:rsid w:val="00E203D1"/>
    <w:rsid w:val="00E21887"/>
    <w:rsid w:val="00E22224"/>
    <w:rsid w:val="00E236DC"/>
    <w:rsid w:val="00E23E14"/>
    <w:rsid w:val="00E24232"/>
    <w:rsid w:val="00E2507F"/>
    <w:rsid w:val="00E25147"/>
    <w:rsid w:val="00E2534C"/>
    <w:rsid w:val="00E2636B"/>
    <w:rsid w:val="00E27671"/>
    <w:rsid w:val="00E27E14"/>
    <w:rsid w:val="00E303D2"/>
    <w:rsid w:val="00E309B0"/>
    <w:rsid w:val="00E3145C"/>
    <w:rsid w:val="00E315C4"/>
    <w:rsid w:val="00E32615"/>
    <w:rsid w:val="00E32CBC"/>
    <w:rsid w:val="00E32DD6"/>
    <w:rsid w:val="00E33591"/>
    <w:rsid w:val="00E33EAA"/>
    <w:rsid w:val="00E343D5"/>
    <w:rsid w:val="00E359FD"/>
    <w:rsid w:val="00E35F94"/>
    <w:rsid w:val="00E36357"/>
    <w:rsid w:val="00E368D4"/>
    <w:rsid w:val="00E36A80"/>
    <w:rsid w:val="00E36EC5"/>
    <w:rsid w:val="00E374ED"/>
    <w:rsid w:val="00E376F5"/>
    <w:rsid w:val="00E37A19"/>
    <w:rsid w:val="00E40307"/>
    <w:rsid w:val="00E40978"/>
    <w:rsid w:val="00E40B67"/>
    <w:rsid w:val="00E42BC2"/>
    <w:rsid w:val="00E42C7C"/>
    <w:rsid w:val="00E43B2B"/>
    <w:rsid w:val="00E43D43"/>
    <w:rsid w:val="00E4488E"/>
    <w:rsid w:val="00E45C08"/>
    <w:rsid w:val="00E462D8"/>
    <w:rsid w:val="00E467FD"/>
    <w:rsid w:val="00E47A3A"/>
    <w:rsid w:val="00E5185A"/>
    <w:rsid w:val="00E5233D"/>
    <w:rsid w:val="00E52C00"/>
    <w:rsid w:val="00E532EE"/>
    <w:rsid w:val="00E540E5"/>
    <w:rsid w:val="00E54744"/>
    <w:rsid w:val="00E54844"/>
    <w:rsid w:val="00E549A1"/>
    <w:rsid w:val="00E54DF2"/>
    <w:rsid w:val="00E57560"/>
    <w:rsid w:val="00E57BDF"/>
    <w:rsid w:val="00E60420"/>
    <w:rsid w:val="00E609C9"/>
    <w:rsid w:val="00E61416"/>
    <w:rsid w:val="00E61495"/>
    <w:rsid w:val="00E615D9"/>
    <w:rsid w:val="00E6347E"/>
    <w:rsid w:val="00E638CA"/>
    <w:rsid w:val="00E63D1D"/>
    <w:rsid w:val="00E64F47"/>
    <w:rsid w:val="00E6506C"/>
    <w:rsid w:val="00E678E5"/>
    <w:rsid w:val="00E67BB6"/>
    <w:rsid w:val="00E70C3C"/>
    <w:rsid w:val="00E70EFD"/>
    <w:rsid w:val="00E71119"/>
    <w:rsid w:val="00E714F7"/>
    <w:rsid w:val="00E727FC"/>
    <w:rsid w:val="00E7391C"/>
    <w:rsid w:val="00E74442"/>
    <w:rsid w:val="00E74A5B"/>
    <w:rsid w:val="00E74F9F"/>
    <w:rsid w:val="00E753CE"/>
    <w:rsid w:val="00E76AF0"/>
    <w:rsid w:val="00E76C81"/>
    <w:rsid w:val="00E774F4"/>
    <w:rsid w:val="00E8190D"/>
    <w:rsid w:val="00E82335"/>
    <w:rsid w:val="00E82565"/>
    <w:rsid w:val="00E82F69"/>
    <w:rsid w:val="00E8529C"/>
    <w:rsid w:val="00E8640F"/>
    <w:rsid w:val="00E8710C"/>
    <w:rsid w:val="00E876C1"/>
    <w:rsid w:val="00E87BE2"/>
    <w:rsid w:val="00E9073F"/>
    <w:rsid w:val="00E909DD"/>
    <w:rsid w:val="00E91046"/>
    <w:rsid w:val="00E921E5"/>
    <w:rsid w:val="00E92DF3"/>
    <w:rsid w:val="00E92FC7"/>
    <w:rsid w:val="00E93522"/>
    <w:rsid w:val="00E94C3A"/>
    <w:rsid w:val="00E954AE"/>
    <w:rsid w:val="00E96D6F"/>
    <w:rsid w:val="00E971DF"/>
    <w:rsid w:val="00E97F4F"/>
    <w:rsid w:val="00EA0FCB"/>
    <w:rsid w:val="00EA17DA"/>
    <w:rsid w:val="00EA1EA8"/>
    <w:rsid w:val="00EA2CBF"/>
    <w:rsid w:val="00EA340A"/>
    <w:rsid w:val="00EA4070"/>
    <w:rsid w:val="00EA4BCD"/>
    <w:rsid w:val="00EA4CB2"/>
    <w:rsid w:val="00EA4EB5"/>
    <w:rsid w:val="00EA4F1D"/>
    <w:rsid w:val="00EA7C49"/>
    <w:rsid w:val="00EA7DEA"/>
    <w:rsid w:val="00EA7E0B"/>
    <w:rsid w:val="00EB0F10"/>
    <w:rsid w:val="00EB10C1"/>
    <w:rsid w:val="00EB171D"/>
    <w:rsid w:val="00EB211A"/>
    <w:rsid w:val="00EB220D"/>
    <w:rsid w:val="00EB2EAD"/>
    <w:rsid w:val="00EB34AF"/>
    <w:rsid w:val="00EB34D9"/>
    <w:rsid w:val="00EB4A3D"/>
    <w:rsid w:val="00EB62AE"/>
    <w:rsid w:val="00EB6D02"/>
    <w:rsid w:val="00EB6F5C"/>
    <w:rsid w:val="00EB75D9"/>
    <w:rsid w:val="00EB79D6"/>
    <w:rsid w:val="00EC01B4"/>
    <w:rsid w:val="00EC0288"/>
    <w:rsid w:val="00EC03FF"/>
    <w:rsid w:val="00EC1383"/>
    <w:rsid w:val="00EC18E7"/>
    <w:rsid w:val="00EC2C5A"/>
    <w:rsid w:val="00EC30E7"/>
    <w:rsid w:val="00EC366C"/>
    <w:rsid w:val="00EC5BCF"/>
    <w:rsid w:val="00EC72E2"/>
    <w:rsid w:val="00EC7E49"/>
    <w:rsid w:val="00ED0122"/>
    <w:rsid w:val="00ED0150"/>
    <w:rsid w:val="00ED0F80"/>
    <w:rsid w:val="00ED1467"/>
    <w:rsid w:val="00ED1B80"/>
    <w:rsid w:val="00ED1C46"/>
    <w:rsid w:val="00ED1CC0"/>
    <w:rsid w:val="00ED2708"/>
    <w:rsid w:val="00ED2AEC"/>
    <w:rsid w:val="00ED2C80"/>
    <w:rsid w:val="00ED2D46"/>
    <w:rsid w:val="00ED32D7"/>
    <w:rsid w:val="00ED3914"/>
    <w:rsid w:val="00ED3A07"/>
    <w:rsid w:val="00ED3ACA"/>
    <w:rsid w:val="00ED48F7"/>
    <w:rsid w:val="00ED6C36"/>
    <w:rsid w:val="00ED723F"/>
    <w:rsid w:val="00ED7BC8"/>
    <w:rsid w:val="00ED7BED"/>
    <w:rsid w:val="00EE0161"/>
    <w:rsid w:val="00EE12B8"/>
    <w:rsid w:val="00EE19AD"/>
    <w:rsid w:val="00EE1E26"/>
    <w:rsid w:val="00EE202F"/>
    <w:rsid w:val="00EE2427"/>
    <w:rsid w:val="00EE257E"/>
    <w:rsid w:val="00EE2A8B"/>
    <w:rsid w:val="00EE31A3"/>
    <w:rsid w:val="00EE33B6"/>
    <w:rsid w:val="00EE5582"/>
    <w:rsid w:val="00EE5A1E"/>
    <w:rsid w:val="00EE5A98"/>
    <w:rsid w:val="00EE718E"/>
    <w:rsid w:val="00EF0B81"/>
    <w:rsid w:val="00EF0D36"/>
    <w:rsid w:val="00EF0ECA"/>
    <w:rsid w:val="00EF147A"/>
    <w:rsid w:val="00EF212D"/>
    <w:rsid w:val="00EF29AD"/>
    <w:rsid w:val="00EF3927"/>
    <w:rsid w:val="00EF450C"/>
    <w:rsid w:val="00F00CC8"/>
    <w:rsid w:val="00F03977"/>
    <w:rsid w:val="00F04C9B"/>
    <w:rsid w:val="00F0520B"/>
    <w:rsid w:val="00F05495"/>
    <w:rsid w:val="00F06141"/>
    <w:rsid w:val="00F061BC"/>
    <w:rsid w:val="00F0708B"/>
    <w:rsid w:val="00F073C6"/>
    <w:rsid w:val="00F10032"/>
    <w:rsid w:val="00F10B5A"/>
    <w:rsid w:val="00F123E6"/>
    <w:rsid w:val="00F12D7D"/>
    <w:rsid w:val="00F13229"/>
    <w:rsid w:val="00F13360"/>
    <w:rsid w:val="00F15337"/>
    <w:rsid w:val="00F154E9"/>
    <w:rsid w:val="00F158B1"/>
    <w:rsid w:val="00F16241"/>
    <w:rsid w:val="00F162E6"/>
    <w:rsid w:val="00F1635F"/>
    <w:rsid w:val="00F17BC9"/>
    <w:rsid w:val="00F20E75"/>
    <w:rsid w:val="00F21094"/>
    <w:rsid w:val="00F233C2"/>
    <w:rsid w:val="00F24D0A"/>
    <w:rsid w:val="00F26455"/>
    <w:rsid w:val="00F27F33"/>
    <w:rsid w:val="00F30810"/>
    <w:rsid w:val="00F32285"/>
    <w:rsid w:val="00F32EC2"/>
    <w:rsid w:val="00F3331E"/>
    <w:rsid w:val="00F33350"/>
    <w:rsid w:val="00F34239"/>
    <w:rsid w:val="00F343EE"/>
    <w:rsid w:val="00F3536C"/>
    <w:rsid w:val="00F3549C"/>
    <w:rsid w:val="00F36471"/>
    <w:rsid w:val="00F36CF1"/>
    <w:rsid w:val="00F36D77"/>
    <w:rsid w:val="00F371D6"/>
    <w:rsid w:val="00F403FF"/>
    <w:rsid w:val="00F4217E"/>
    <w:rsid w:val="00F4307F"/>
    <w:rsid w:val="00F435FC"/>
    <w:rsid w:val="00F43AF0"/>
    <w:rsid w:val="00F44FA6"/>
    <w:rsid w:val="00F45F93"/>
    <w:rsid w:val="00F4621E"/>
    <w:rsid w:val="00F463A9"/>
    <w:rsid w:val="00F4648D"/>
    <w:rsid w:val="00F4684D"/>
    <w:rsid w:val="00F46E8E"/>
    <w:rsid w:val="00F47B3D"/>
    <w:rsid w:val="00F47C9C"/>
    <w:rsid w:val="00F47FA1"/>
    <w:rsid w:val="00F5019C"/>
    <w:rsid w:val="00F509FD"/>
    <w:rsid w:val="00F50CFE"/>
    <w:rsid w:val="00F50E40"/>
    <w:rsid w:val="00F50E92"/>
    <w:rsid w:val="00F517B8"/>
    <w:rsid w:val="00F51F38"/>
    <w:rsid w:val="00F52152"/>
    <w:rsid w:val="00F52174"/>
    <w:rsid w:val="00F525ED"/>
    <w:rsid w:val="00F52B6D"/>
    <w:rsid w:val="00F53004"/>
    <w:rsid w:val="00F530BD"/>
    <w:rsid w:val="00F53563"/>
    <w:rsid w:val="00F53C04"/>
    <w:rsid w:val="00F54AB1"/>
    <w:rsid w:val="00F55217"/>
    <w:rsid w:val="00F5636C"/>
    <w:rsid w:val="00F56BC4"/>
    <w:rsid w:val="00F571C2"/>
    <w:rsid w:val="00F579D7"/>
    <w:rsid w:val="00F57AC5"/>
    <w:rsid w:val="00F57D62"/>
    <w:rsid w:val="00F607AC"/>
    <w:rsid w:val="00F618F2"/>
    <w:rsid w:val="00F61A24"/>
    <w:rsid w:val="00F639E2"/>
    <w:rsid w:val="00F63F36"/>
    <w:rsid w:val="00F63F85"/>
    <w:rsid w:val="00F66A75"/>
    <w:rsid w:val="00F67815"/>
    <w:rsid w:val="00F678BF"/>
    <w:rsid w:val="00F70A00"/>
    <w:rsid w:val="00F7226F"/>
    <w:rsid w:val="00F72751"/>
    <w:rsid w:val="00F72A56"/>
    <w:rsid w:val="00F72A98"/>
    <w:rsid w:val="00F72BA7"/>
    <w:rsid w:val="00F72D2C"/>
    <w:rsid w:val="00F736B6"/>
    <w:rsid w:val="00F73ED7"/>
    <w:rsid w:val="00F73EFA"/>
    <w:rsid w:val="00F75E04"/>
    <w:rsid w:val="00F7679B"/>
    <w:rsid w:val="00F76F2B"/>
    <w:rsid w:val="00F7797D"/>
    <w:rsid w:val="00F80109"/>
    <w:rsid w:val="00F8071A"/>
    <w:rsid w:val="00F809F8"/>
    <w:rsid w:val="00F812DE"/>
    <w:rsid w:val="00F818CA"/>
    <w:rsid w:val="00F822F4"/>
    <w:rsid w:val="00F841C6"/>
    <w:rsid w:val="00F842D4"/>
    <w:rsid w:val="00F84DB5"/>
    <w:rsid w:val="00F859D3"/>
    <w:rsid w:val="00F85AFD"/>
    <w:rsid w:val="00F862EC"/>
    <w:rsid w:val="00F86AAC"/>
    <w:rsid w:val="00F87B22"/>
    <w:rsid w:val="00F9011B"/>
    <w:rsid w:val="00F905DD"/>
    <w:rsid w:val="00F90E3C"/>
    <w:rsid w:val="00F91212"/>
    <w:rsid w:val="00F91687"/>
    <w:rsid w:val="00F91C6F"/>
    <w:rsid w:val="00F92257"/>
    <w:rsid w:val="00F9286D"/>
    <w:rsid w:val="00F92DA5"/>
    <w:rsid w:val="00F93070"/>
    <w:rsid w:val="00F93170"/>
    <w:rsid w:val="00F93CB3"/>
    <w:rsid w:val="00F94B45"/>
    <w:rsid w:val="00F94D1F"/>
    <w:rsid w:val="00F95295"/>
    <w:rsid w:val="00F95BD1"/>
    <w:rsid w:val="00F95EF6"/>
    <w:rsid w:val="00F95FF1"/>
    <w:rsid w:val="00F9612D"/>
    <w:rsid w:val="00F963F1"/>
    <w:rsid w:val="00F972BA"/>
    <w:rsid w:val="00F97F07"/>
    <w:rsid w:val="00FA0CD9"/>
    <w:rsid w:val="00FA2015"/>
    <w:rsid w:val="00FA2C9A"/>
    <w:rsid w:val="00FA3F00"/>
    <w:rsid w:val="00FA40CD"/>
    <w:rsid w:val="00FA427B"/>
    <w:rsid w:val="00FA52AD"/>
    <w:rsid w:val="00FA5C75"/>
    <w:rsid w:val="00FA60C7"/>
    <w:rsid w:val="00FA6294"/>
    <w:rsid w:val="00FA62D5"/>
    <w:rsid w:val="00FA65A0"/>
    <w:rsid w:val="00FA6607"/>
    <w:rsid w:val="00FB02F9"/>
    <w:rsid w:val="00FB0538"/>
    <w:rsid w:val="00FB14DF"/>
    <w:rsid w:val="00FB1A73"/>
    <w:rsid w:val="00FB1E3F"/>
    <w:rsid w:val="00FB2313"/>
    <w:rsid w:val="00FB3051"/>
    <w:rsid w:val="00FB3740"/>
    <w:rsid w:val="00FB39C6"/>
    <w:rsid w:val="00FB3F44"/>
    <w:rsid w:val="00FB42F2"/>
    <w:rsid w:val="00FB6184"/>
    <w:rsid w:val="00FB706D"/>
    <w:rsid w:val="00FB7CC6"/>
    <w:rsid w:val="00FC010F"/>
    <w:rsid w:val="00FC1140"/>
    <w:rsid w:val="00FC1A4D"/>
    <w:rsid w:val="00FC1BEC"/>
    <w:rsid w:val="00FC1CFB"/>
    <w:rsid w:val="00FC2174"/>
    <w:rsid w:val="00FC2A0E"/>
    <w:rsid w:val="00FC3261"/>
    <w:rsid w:val="00FC40A0"/>
    <w:rsid w:val="00FC4A0D"/>
    <w:rsid w:val="00FC4CDE"/>
    <w:rsid w:val="00FC503E"/>
    <w:rsid w:val="00FC5337"/>
    <w:rsid w:val="00FC622E"/>
    <w:rsid w:val="00FC6456"/>
    <w:rsid w:val="00FC661D"/>
    <w:rsid w:val="00FC69C5"/>
    <w:rsid w:val="00FC786A"/>
    <w:rsid w:val="00FC7BCC"/>
    <w:rsid w:val="00FD0775"/>
    <w:rsid w:val="00FD1001"/>
    <w:rsid w:val="00FD1356"/>
    <w:rsid w:val="00FD2120"/>
    <w:rsid w:val="00FD2897"/>
    <w:rsid w:val="00FD432F"/>
    <w:rsid w:val="00FD45DF"/>
    <w:rsid w:val="00FD6918"/>
    <w:rsid w:val="00FD6F0A"/>
    <w:rsid w:val="00FD785B"/>
    <w:rsid w:val="00FD79CD"/>
    <w:rsid w:val="00FD7DDA"/>
    <w:rsid w:val="00FE0E0A"/>
    <w:rsid w:val="00FE17B3"/>
    <w:rsid w:val="00FE1D6E"/>
    <w:rsid w:val="00FE32A6"/>
    <w:rsid w:val="00FE330F"/>
    <w:rsid w:val="00FE3D13"/>
    <w:rsid w:val="00FE41AC"/>
    <w:rsid w:val="00FE490E"/>
    <w:rsid w:val="00FE587E"/>
    <w:rsid w:val="00FE5B8E"/>
    <w:rsid w:val="00FE60CF"/>
    <w:rsid w:val="00FE65E8"/>
    <w:rsid w:val="00FE7826"/>
    <w:rsid w:val="00FE7E91"/>
    <w:rsid w:val="00FE7FFC"/>
    <w:rsid w:val="00FF0CFC"/>
    <w:rsid w:val="00FF0E62"/>
    <w:rsid w:val="00FF1043"/>
    <w:rsid w:val="00FF147C"/>
    <w:rsid w:val="00FF2092"/>
    <w:rsid w:val="00FF3479"/>
    <w:rsid w:val="00FF3F65"/>
    <w:rsid w:val="00FF49C6"/>
    <w:rsid w:val="00FF54BD"/>
    <w:rsid w:val="00FF5F94"/>
    <w:rsid w:val="00FF5FED"/>
    <w:rsid w:val="00FF68D0"/>
    <w:rsid w:val="00FF6F22"/>
    <w:rsid w:val="00FF7223"/>
    <w:rsid w:val="00FF775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19C47F86"/>
  <w15:docId w15:val="{02C0450E-5285-41C6-B0A4-1EBE8707D1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4B4F"/>
    <w:pPr>
      <w:spacing w:after="0" w:line="360" w:lineRule="auto"/>
      <w:jc w:val="both"/>
    </w:pPr>
    <w:rPr>
      <w:rFonts w:ascii="Times New Roman" w:hAnsi="Times New Roman"/>
      <w:sz w:val="24"/>
    </w:rPr>
  </w:style>
  <w:style w:type="paragraph" w:styleId="Heading1">
    <w:name w:val="heading 1"/>
    <w:aliases w:val="Bolum_Basliklari_Sau"/>
    <w:basedOn w:val="Normal"/>
    <w:next w:val="Normal"/>
    <w:link w:val="Heading1Char"/>
    <w:uiPriority w:val="9"/>
    <w:qFormat/>
    <w:rsid w:val="006743B8"/>
    <w:pPr>
      <w:numPr>
        <w:numId w:val="2"/>
      </w:numPr>
      <w:spacing w:line="240" w:lineRule="auto"/>
      <w:outlineLvl w:val="0"/>
    </w:pPr>
    <w:rPr>
      <w:rFonts w:cs="Times New Roman"/>
      <w:b/>
      <w:kern w:val="0"/>
      <w:sz w:val="28"/>
      <w:szCs w:val="28"/>
      <w:lang w:eastAsia="tr-TR"/>
    </w:rPr>
  </w:style>
  <w:style w:type="paragraph" w:styleId="Heading2">
    <w:name w:val="heading 2"/>
    <w:basedOn w:val="Normal"/>
    <w:next w:val="Normal"/>
    <w:link w:val="Heading2Char"/>
    <w:uiPriority w:val="9"/>
    <w:unhideWhenUsed/>
    <w:qFormat/>
    <w:rsid w:val="00B5178E"/>
    <w:pPr>
      <w:keepNext/>
      <w:keepLines/>
      <w:spacing w:before="40"/>
      <w:outlineLvl w:val="1"/>
    </w:pPr>
    <w:rPr>
      <w:rFonts w:asciiTheme="majorHAnsi" w:eastAsiaTheme="majorEastAsia" w:hAnsiTheme="majorHAnsi" w:cstheme="majorBidi"/>
      <w:color w:val="2E74B5" w:themeColor="accent1" w:themeShade="BF"/>
      <w:kern w:val="0"/>
      <w:sz w:val="26"/>
      <w:szCs w:val="26"/>
      <w:lang w:val="en-GB"/>
    </w:rPr>
  </w:style>
  <w:style w:type="paragraph" w:styleId="Heading3">
    <w:name w:val="heading 3"/>
    <w:basedOn w:val="Normal"/>
    <w:next w:val="Normal"/>
    <w:link w:val="Heading3Char"/>
    <w:uiPriority w:val="9"/>
    <w:semiHidden/>
    <w:unhideWhenUsed/>
    <w:qFormat/>
    <w:rsid w:val="00B5178E"/>
    <w:pPr>
      <w:keepNext/>
      <w:keepLines/>
      <w:spacing w:before="40" w:line="240" w:lineRule="auto"/>
      <w:outlineLvl w:val="2"/>
    </w:pPr>
    <w:rPr>
      <w:rFonts w:asciiTheme="majorHAnsi" w:eastAsiaTheme="majorEastAsia" w:hAnsiTheme="majorHAnsi" w:cstheme="majorBidi"/>
      <w:color w:val="1F4D78" w:themeColor="accent1" w:themeShade="7F"/>
      <w:kern w:val="0"/>
      <w:szCs w:val="24"/>
      <w:lang w:eastAsia="tr-TR"/>
    </w:rPr>
  </w:style>
  <w:style w:type="paragraph" w:styleId="Heading5">
    <w:name w:val="heading 5"/>
    <w:basedOn w:val="Normal"/>
    <w:next w:val="Normal"/>
    <w:link w:val="Heading5Char"/>
    <w:uiPriority w:val="9"/>
    <w:semiHidden/>
    <w:unhideWhenUsed/>
    <w:qFormat/>
    <w:rsid w:val="00446B18"/>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oKlavuzu1">
    <w:name w:val="Tablo Kılavuzu1"/>
    <w:basedOn w:val="TableNormal"/>
    <w:rsid w:val="00835B00"/>
    <w:pPr>
      <w:spacing w:after="0" w:line="240" w:lineRule="auto"/>
    </w:pPr>
    <w:rPr>
      <w:rFonts w:ascii="Times New Roman" w:eastAsia="Times New Roman" w:hAnsi="Times New Roman"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line="240" w:lineRule="auto"/>
      <w:outlineLvl w:val="0"/>
    </w:pPr>
    <w:rPr>
      <w:rFonts w:eastAsia="Times New Roman" w:cs="Times New Roman"/>
      <w:b/>
      <w:kern w:val="0"/>
      <w:sz w:val="28"/>
      <w:szCs w:val="28"/>
      <w:lang w:val="de-DE" w:eastAsia="tr-TR"/>
    </w:rPr>
  </w:style>
  <w:style w:type="character" w:customStyle="1" w:styleId="TableofFiguresChar">
    <w:name w:val="Table of Figures Char"/>
    <w:basedOn w:val="AnaParagrafYaziStiliSauChar"/>
    <w:link w:val="TableofFigures"/>
    <w:rsid w:val="00EF450C"/>
    <w:rPr>
      <w:rFonts w:ascii="Times New Roman" w:eastAsia="Times New Roman" w:hAnsi="Times New Roman" w:cs="Times New Roman"/>
      <w:color w:val="000000"/>
      <w:kern w:val="0"/>
      <w:sz w:val="24"/>
      <w:szCs w:val="24"/>
      <w:lang w:val="en-US" w:eastAsia="tr-TR"/>
    </w:rPr>
  </w:style>
  <w:style w:type="character" w:customStyle="1" w:styleId="IlkSayfalarBasligiSauChar">
    <w:name w:val="Ilk_Sayfalar_Basligi_Sau Char"/>
    <w:basedOn w:val="DefaultParagraphFont"/>
    <w:link w:val="IlkSayfalarBasligiSau"/>
    <w:rsid w:val="00933605"/>
    <w:rPr>
      <w:rFonts w:ascii="Times New Roman" w:eastAsia="Times New Roman" w:hAnsi="Times New Roman" w:cs="Times New Roman"/>
      <w:b/>
      <w:kern w:val="0"/>
      <w:sz w:val="28"/>
      <w:szCs w:val="28"/>
      <w:lang w:val="de-DE" w:eastAsia="tr-TR"/>
    </w:rPr>
  </w:style>
  <w:style w:type="paragraph" w:customStyle="1" w:styleId="OzetYaziStiliSau">
    <w:name w:val="Ozet_Yazi_Stili_Sau"/>
    <w:basedOn w:val="Normal"/>
    <w:link w:val="OzetYaziStiliSauChar"/>
    <w:qFormat/>
    <w:rsid w:val="00F72A98"/>
    <w:pPr>
      <w:spacing w:line="240" w:lineRule="auto"/>
    </w:pPr>
    <w:rPr>
      <w:rFonts w:eastAsia="Times New Roman" w:cs="Times New Roman"/>
      <w:kern w:val="0"/>
      <w:szCs w:val="24"/>
      <w:lang w:eastAsia="tr-TR"/>
    </w:rPr>
  </w:style>
  <w:style w:type="paragraph" w:styleId="TableofFigures">
    <w:name w:val="table of figures"/>
    <w:basedOn w:val="AnaParagrafYaziStiliSau"/>
    <w:next w:val="Normal"/>
    <w:link w:val="TableofFiguresChar"/>
    <w:uiPriority w:val="99"/>
    <w:unhideWhenUsed/>
    <w:rsid w:val="00EF450C"/>
  </w:style>
  <w:style w:type="paragraph" w:customStyle="1" w:styleId="OnsozYaziStili">
    <w:name w:val="Onsoz_Yazi_Stili"/>
    <w:basedOn w:val="Normal"/>
    <w:link w:val="OnsozYaziStiliChar"/>
    <w:qFormat/>
    <w:rsid w:val="00F72A98"/>
    <w:rPr>
      <w:rFonts w:eastAsia="Times New Roman" w:cs="Times New Roman"/>
      <w:kern w:val="0"/>
      <w:szCs w:val="24"/>
      <w:lang w:eastAsia="tr-TR"/>
    </w:rPr>
  </w:style>
  <w:style w:type="character" w:customStyle="1" w:styleId="OzetYaziStiliSauChar">
    <w:name w:val="Ozet_Yazi_Stili_Sau Char"/>
    <w:basedOn w:val="DefaultParagraphFont"/>
    <w:link w:val="OzetYaziStiliSau"/>
    <w:rsid w:val="00F72A98"/>
    <w:rPr>
      <w:rFonts w:ascii="Times New Roman" w:eastAsia="Times New Roman" w:hAnsi="Times New Roman" w:cs="Times New Roman"/>
      <w:kern w:val="0"/>
      <w:sz w:val="24"/>
      <w:szCs w:val="24"/>
      <w:lang w:eastAsia="tr-TR"/>
    </w:rPr>
  </w:style>
  <w:style w:type="paragraph" w:customStyle="1" w:styleId="SimgelerYaziStili">
    <w:name w:val="Simgeler_Yazi_Stili"/>
    <w:basedOn w:val="Normal"/>
    <w:link w:val="SimgelerYaziStiliChar"/>
    <w:qFormat/>
    <w:rsid w:val="00F72A98"/>
    <w:rPr>
      <w:rFonts w:eastAsia="Times New Roman" w:cs="Times New Roman"/>
      <w:kern w:val="0"/>
      <w:szCs w:val="24"/>
      <w:lang w:val="en-US" w:eastAsia="tr-TR"/>
    </w:rPr>
  </w:style>
  <w:style w:type="character" w:customStyle="1" w:styleId="OnsozYaziStiliChar">
    <w:name w:val="Onsoz_Yazi_Stili Char"/>
    <w:basedOn w:val="DefaultParagraphFont"/>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rPr>
      <w:rFonts w:eastAsia="Times New Roman" w:cs="Times New Roman"/>
      <w:kern w:val="0"/>
      <w:sz w:val="18"/>
      <w:szCs w:val="24"/>
      <w:lang w:eastAsia="tr-TR"/>
    </w:rPr>
  </w:style>
  <w:style w:type="character" w:customStyle="1" w:styleId="SimgelerYaziStiliChar">
    <w:name w:val="Simgeler_Yazi_Stili Char"/>
    <w:basedOn w:val="DefaultParagraphFont"/>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DefaultParagraphFont"/>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430268"/>
    <w:rPr>
      <w:rFonts w:eastAsia="Calibri" w:cs="Times New Roman"/>
      <w:color w:val="000000"/>
      <w:kern w:val="0"/>
      <w:szCs w:val="24"/>
      <w:lang w:eastAsia="tr-TR"/>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Normal"/>
    <w:link w:val="BaslikBosluklariChar"/>
    <w:qFormat/>
    <w:rsid w:val="00B77667"/>
    <w:rPr>
      <w:rFonts w:eastAsia="Times New Roman" w:cs="Times New Roman"/>
      <w:b/>
      <w:kern w:val="0"/>
      <w:sz w:val="28"/>
      <w:szCs w:val="28"/>
      <w:lang w:eastAsia="tr-TR"/>
    </w:rPr>
  </w:style>
  <w:style w:type="character" w:customStyle="1" w:styleId="AnaParagrafYaziStiliSauChar">
    <w:name w:val="Ana_Paragraf_Yazi_Stili_Sau Char"/>
    <w:basedOn w:val="DefaultParagraphFont"/>
    <w:link w:val="AnaParagrafYaziStiliSau"/>
    <w:rsid w:val="00430268"/>
    <w:rPr>
      <w:rFonts w:ascii="Times New Roman" w:eastAsia="Calibri" w:hAnsi="Times New Roman" w:cs="Times New Roman"/>
      <w:color w:val="000000"/>
      <w:kern w:val="0"/>
      <w:sz w:val="24"/>
      <w:szCs w:val="24"/>
      <w:lang w:eastAsia="tr-TR"/>
    </w:rPr>
  </w:style>
  <w:style w:type="paragraph" w:styleId="Header">
    <w:name w:val="header"/>
    <w:basedOn w:val="Normal"/>
    <w:link w:val="HeaderChar"/>
    <w:uiPriority w:val="99"/>
    <w:unhideWhenUsed/>
    <w:rsid w:val="0032099C"/>
    <w:pPr>
      <w:tabs>
        <w:tab w:val="center" w:pos="4536"/>
        <w:tab w:val="right" w:pos="9072"/>
      </w:tabs>
      <w:spacing w:line="240" w:lineRule="auto"/>
    </w:pPr>
  </w:style>
  <w:style w:type="character" w:customStyle="1" w:styleId="BaslikBosluklariChar">
    <w:name w:val="Baslik_Bosluklari Char"/>
    <w:basedOn w:val="DefaultParagraphFont"/>
    <w:link w:val="BaslikBosluklari"/>
    <w:rsid w:val="00B77667"/>
    <w:rPr>
      <w:rFonts w:ascii="Times New Roman" w:eastAsia="Times New Roman" w:hAnsi="Times New Roman" w:cs="Times New Roman"/>
      <w:b/>
      <w:kern w:val="0"/>
      <w:sz w:val="28"/>
      <w:szCs w:val="28"/>
      <w:lang w:eastAsia="tr-TR"/>
    </w:rPr>
  </w:style>
  <w:style w:type="character" w:customStyle="1" w:styleId="HeaderChar">
    <w:name w:val="Header Char"/>
    <w:basedOn w:val="DefaultParagraphFont"/>
    <w:link w:val="Header"/>
    <w:uiPriority w:val="99"/>
    <w:rsid w:val="0032099C"/>
  </w:style>
  <w:style w:type="paragraph" w:styleId="Footer">
    <w:name w:val="footer"/>
    <w:basedOn w:val="Normal"/>
    <w:link w:val="FooterChar"/>
    <w:uiPriority w:val="99"/>
    <w:unhideWhenUsed/>
    <w:rsid w:val="0032099C"/>
    <w:pPr>
      <w:tabs>
        <w:tab w:val="center" w:pos="4536"/>
        <w:tab w:val="right" w:pos="9072"/>
      </w:tabs>
      <w:spacing w:line="240" w:lineRule="auto"/>
    </w:pPr>
  </w:style>
  <w:style w:type="character" w:customStyle="1" w:styleId="FooterChar">
    <w:name w:val="Footer Char"/>
    <w:basedOn w:val="DefaultParagraphFont"/>
    <w:link w:val="Footer"/>
    <w:uiPriority w:val="99"/>
    <w:rsid w:val="0032099C"/>
  </w:style>
  <w:style w:type="paragraph" w:customStyle="1" w:styleId="KapakTCYazisiSau">
    <w:name w:val="Kapak_TC_Yazisi_Sau"/>
    <w:basedOn w:val="Normal"/>
    <w:link w:val="KapakTCYazisiSauChar"/>
    <w:qFormat/>
    <w:rsid w:val="00076396"/>
    <w:pPr>
      <w:spacing w:line="240" w:lineRule="auto"/>
      <w:jc w:val="center"/>
    </w:pPr>
    <w:rPr>
      <w:rFonts w:eastAsia="Times New Roman" w:cs="Times New Roman"/>
      <w:b/>
      <w:kern w:val="0"/>
      <w:szCs w:val="24"/>
      <w:lang w:eastAsia="tr-TR"/>
    </w:rPr>
  </w:style>
  <w:style w:type="paragraph" w:customStyle="1" w:styleId="KapakFenBilimleriYazisiSau">
    <w:name w:val="Kapak_Fen_Bilimleri_Yazisi_Sau"/>
    <w:basedOn w:val="Normal"/>
    <w:link w:val="KapakFenBilimleriYazisiSauChar"/>
    <w:qFormat/>
    <w:rsid w:val="00076396"/>
    <w:pPr>
      <w:spacing w:line="240" w:lineRule="auto"/>
      <w:jc w:val="center"/>
    </w:pPr>
    <w:rPr>
      <w:rFonts w:eastAsia="Times New Roman" w:cs="Times New Roman"/>
      <w:b/>
      <w:kern w:val="0"/>
      <w:sz w:val="28"/>
      <w:szCs w:val="28"/>
      <w:lang w:eastAsia="tr-TR"/>
    </w:rPr>
  </w:style>
  <w:style w:type="character" w:customStyle="1" w:styleId="KapakTCYazisiSauChar">
    <w:name w:val="Kapak_TC_Yazisi_Sau Char"/>
    <w:basedOn w:val="DefaultParagraphFont"/>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basedOn w:val="DefaultParagraphFont"/>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basedOn w:val="DefaultParagraphFont"/>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line="240" w:lineRule="auto"/>
      <w:jc w:val="center"/>
    </w:pPr>
    <w:rPr>
      <w:rFonts w:eastAsia="Times New Roman" w:cs="Times New Roman"/>
      <w:kern w:val="0"/>
      <w:sz w:val="34"/>
      <w:szCs w:val="34"/>
      <w:lang w:eastAsia="tr-TR"/>
    </w:rPr>
  </w:style>
  <w:style w:type="character" w:customStyle="1" w:styleId="KapakIsimSoyisimChar">
    <w:name w:val="Kapak_Isim_Soyisim Char"/>
    <w:basedOn w:val="DefaultParagraphFont"/>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line="240" w:lineRule="auto"/>
      <w:jc w:val="center"/>
    </w:pPr>
    <w:rPr>
      <w:rFonts w:eastAsia="Times New Roman" w:cs="Times New Roman"/>
      <w:b/>
      <w:kern w:val="0"/>
      <w:sz w:val="30"/>
      <w:szCs w:val="30"/>
      <w:lang w:eastAsia="tr-TR"/>
    </w:rPr>
  </w:style>
  <w:style w:type="character" w:customStyle="1" w:styleId="KapakBoslukYaziStiliSauChar">
    <w:name w:val="Kapak_Bosluk_Yazi_Stili_Sau Char"/>
    <w:basedOn w:val="DefaultParagraphFont"/>
    <w:link w:val="KapakBoslukYaziStiliSau"/>
    <w:rsid w:val="00832756"/>
    <w:rPr>
      <w:rFonts w:ascii="Times New Roman" w:eastAsia="Times New Roman" w:hAnsi="Times New Roman" w:cs="Times New Roman"/>
      <w:kern w:val="0"/>
      <w:sz w:val="34"/>
      <w:szCs w:val="34"/>
      <w:lang w:eastAsia="tr-TR"/>
    </w:rPr>
  </w:style>
  <w:style w:type="character" w:styleId="PlaceholderText">
    <w:name w:val="Placeholder Text"/>
    <w:basedOn w:val="DefaultParagraphFont"/>
    <w:uiPriority w:val="99"/>
    <w:semiHidden/>
    <w:rsid w:val="00087052"/>
    <w:rPr>
      <w:color w:val="808080"/>
    </w:rPr>
  </w:style>
  <w:style w:type="character" w:customStyle="1" w:styleId="KapakTezYaziStiliSauChar">
    <w:name w:val="Kapak_Tez_Yazi_Stili_Sau Char"/>
    <w:basedOn w:val="DefaultParagraphFont"/>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line="240" w:lineRule="auto"/>
    </w:pPr>
    <w:rPr>
      <w:rFonts w:eastAsia="Times New Roman" w:cs="Times New Roman"/>
      <w:b/>
      <w:kern w:val="0"/>
      <w:szCs w:val="24"/>
      <w:lang w:eastAsia="tr-TR"/>
    </w:rPr>
  </w:style>
  <w:style w:type="paragraph" w:customStyle="1" w:styleId="KapakJuriYaziStili">
    <w:name w:val="Kapak_Juri_Yazi_Stili"/>
    <w:basedOn w:val="Normal"/>
    <w:link w:val="KapakJuriYaziStiliChar"/>
    <w:qFormat/>
    <w:rsid w:val="009440A4"/>
    <w:pPr>
      <w:spacing w:line="240" w:lineRule="auto"/>
      <w:jc w:val="center"/>
    </w:pPr>
    <w:rPr>
      <w:rFonts w:eastAsia="Times New Roman" w:cs="Times New Roman"/>
      <w:b/>
      <w:kern w:val="0"/>
      <w:sz w:val="26"/>
      <w:szCs w:val="26"/>
      <w:lang w:eastAsia="tr-TR"/>
    </w:rPr>
  </w:style>
  <w:style w:type="character" w:customStyle="1" w:styleId="KapakBilimdaliYazStiliSauChar">
    <w:name w:val="Kapak_Bilimdali_Yazı_Stili_Sau Char"/>
    <w:basedOn w:val="DefaultParagraphFont"/>
    <w:link w:val="KapakBilimdaliYazStiliSau"/>
    <w:locked/>
    <w:rsid w:val="00CA76E2"/>
    <w:rPr>
      <w:rFonts w:ascii="Times New Roman" w:eastAsia="Times New Roman" w:hAnsi="Times New Roman" w:cs="Times New Roman"/>
      <w:b/>
      <w:kern w:val="0"/>
      <w:sz w:val="26"/>
      <w:szCs w:val="26"/>
      <w:lang w:eastAsia="tr-TR"/>
    </w:rPr>
  </w:style>
  <w:style w:type="paragraph" w:customStyle="1" w:styleId="KapakBilimdaliYazStiliSau">
    <w:name w:val="Kapak_Bilimdali_Yazı_Stili_Sau"/>
    <w:basedOn w:val="Normal"/>
    <w:link w:val="KapakBilimdaliYazStiliSauChar"/>
    <w:autoRedefine/>
    <w:qFormat/>
    <w:rsid w:val="00CA76E2"/>
    <w:pPr>
      <w:spacing w:line="240" w:lineRule="auto"/>
    </w:pPr>
    <w:rPr>
      <w:rFonts w:eastAsia="Times New Roman" w:cs="Times New Roman"/>
      <w:b/>
      <w:kern w:val="0"/>
      <w:sz w:val="26"/>
      <w:szCs w:val="26"/>
      <w:lang w:eastAsia="tr-TR"/>
    </w:rPr>
  </w:style>
  <w:style w:type="character" w:styleId="Hyperlink">
    <w:name w:val="Hyperlink"/>
    <w:uiPriority w:val="99"/>
    <w:unhideWhenUsed/>
    <w:rsid w:val="00087052"/>
    <w:rPr>
      <w:color w:val="0000FF"/>
      <w:u w:val="single"/>
    </w:rPr>
  </w:style>
  <w:style w:type="paragraph" w:styleId="Caption">
    <w:name w:val="caption"/>
    <w:basedOn w:val="SekillerTablosuYaziStili"/>
    <w:next w:val="Normal"/>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rPr>
      <w:rFonts w:eastAsia="Times New Roman" w:cs="Times New Roman"/>
      <w:kern w:val="0"/>
      <w:szCs w:val="24"/>
      <w:lang w:eastAsia="tr-TR"/>
    </w:rPr>
  </w:style>
  <w:style w:type="paragraph" w:customStyle="1" w:styleId="IngilizceOzetYaziStiliSau">
    <w:name w:val="Ingilizce_Ozet_Yazi_Stili_Sau"/>
    <w:basedOn w:val="Normal"/>
    <w:link w:val="IngilizceOzetYaziStiliSauChar"/>
    <w:qFormat/>
    <w:rsid w:val="00456B95"/>
    <w:rPr>
      <w:rFonts w:eastAsia="Times New Roman" w:cs="Times New Roman"/>
      <w:b/>
      <w:kern w:val="0"/>
      <w:sz w:val="28"/>
      <w:szCs w:val="28"/>
      <w:lang w:eastAsia="tr-TR"/>
    </w:rPr>
  </w:style>
  <w:style w:type="character" w:customStyle="1" w:styleId="OzgecmisYaziStiliSauChar">
    <w:name w:val="Ozgecmis_Yazi_Stili_Sau Char"/>
    <w:basedOn w:val="DefaultParagraphFont"/>
    <w:link w:val="OzgecmisYaziStiliSau"/>
    <w:rsid w:val="002B28FA"/>
    <w:rPr>
      <w:rFonts w:ascii="Times New Roman" w:eastAsia="Times New Roman" w:hAnsi="Times New Roman" w:cs="Times New Roman"/>
      <w:kern w:val="0"/>
      <w:sz w:val="24"/>
      <w:szCs w:val="24"/>
      <w:lang w:eastAsia="tr-TR"/>
    </w:rPr>
  </w:style>
  <w:style w:type="paragraph" w:styleId="ListParagraph">
    <w:name w:val="List Paragraph"/>
    <w:basedOn w:val="Normal"/>
    <w:uiPriority w:val="34"/>
    <w:qFormat/>
    <w:rsid w:val="008A60C6"/>
    <w:pPr>
      <w:ind w:left="720"/>
      <w:contextualSpacing/>
    </w:pPr>
  </w:style>
  <w:style w:type="character" w:customStyle="1" w:styleId="IngilizceOzetYaziStiliSauChar">
    <w:name w:val="Ingilizce_Ozet_Yazi_Stili_Sau Char"/>
    <w:basedOn w:val="DefaultParagraphFont"/>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basedOn w:val="DefaultParagraphFont"/>
    <w:link w:val="AltBaslkSau"/>
    <w:locked/>
    <w:rsid w:val="00BD403D"/>
    <w:rPr>
      <w:rFonts w:ascii="Times New Roman" w:hAnsi="Times New Roman"/>
      <w:b/>
      <w:sz w:val="24"/>
      <w:szCs w:val="24"/>
      <w:lang w:eastAsia="tr-TR"/>
    </w:rPr>
  </w:style>
  <w:style w:type="paragraph" w:customStyle="1" w:styleId="AltBaslkSau">
    <w:name w:val="Alt_Baslık_Sau"/>
    <w:basedOn w:val="Normal"/>
    <w:next w:val="AnaParagrafYaziStiliSau"/>
    <w:link w:val="AltBaslkSauChar"/>
    <w:autoRedefine/>
    <w:qFormat/>
    <w:rsid w:val="00BD403D"/>
    <w:pPr>
      <w:keepNext/>
      <w:numPr>
        <w:ilvl w:val="1"/>
        <w:numId w:val="2"/>
      </w:numPr>
      <w:tabs>
        <w:tab w:val="left" w:pos="426"/>
      </w:tabs>
      <w:spacing w:before="240"/>
      <w:outlineLvl w:val="1"/>
    </w:pPr>
    <w:rPr>
      <w:b/>
      <w:szCs w:val="24"/>
      <w:lang w:eastAsia="tr-TR"/>
    </w:rPr>
  </w:style>
  <w:style w:type="character" w:customStyle="1" w:styleId="KapakOybirligiYazi-StiliSauChar">
    <w:name w:val="Kapak_Oybirligi_Yazi-Stili_Sau Char"/>
    <w:basedOn w:val="DefaultParagraphFont"/>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line="240" w:lineRule="auto"/>
      <w:jc w:val="center"/>
    </w:pPr>
    <w:rPr>
      <w:rFonts w:eastAsia="Times New Roman" w:cs="Times New Roman"/>
      <w:b/>
      <w:kern w:val="0"/>
      <w:lang w:eastAsia="tr-TR"/>
    </w:rPr>
  </w:style>
  <w:style w:type="character" w:customStyle="1" w:styleId="KapakJuriYaziStiliChar">
    <w:name w:val="Kapak_Juri_Yazi_Stili Char"/>
    <w:basedOn w:val="DefaultParagraphFont"/>
    <w:link w:val="KapakJuriYaziStili"/>
    <w:rsid w:val="009440A4"/>
    <w:rPr>
      <w:rFonts w:ascii="Times New Roman" w:eastAsia="Times New Roman" w:hAnsi="Times New Roman" w:cs="Times New Roman"/>
      <w:b/>
      <w:kern w:val="0"/>
      <w:sz w:val="26"/>
      <w:szCs w:val="26"/>
      <w:lang w:eastAsia="tr-TR"/>
    </w:rPr>
  </w:style>
  <w:style w:type="character" w:customStyle="1" w:styleId="Heading1Char">
    <w:name w:val="Heading 1 Char"/>
    <w:aliases w:val="Bolum_Basliklari_Sau Char"/>
    <w:basedOn w:val="DefaultParagraphFont"/>
    <w:link w:val="Heading1"/>
    <w:uiPriority w:val="9"/>
    <w:rsid w:val="006743B8"/>
    <w:rPr>
      <w:rFonts w:ascii="Times New Roman" w:hAnsi="Times New Roman" w:cs="Times New Roman"/>
      <w:b/>
      <w:kern w:val="0"/>
      <w:sz w:val="28"/>
      <w:szCs w:val="28"/>
      <w:lang w:eastAsia="tr-TR"/>
    </w:rPr>
  </w:style>
  <w:style w:type="character" w:customStyle="1" w:styleId="KapakDoktoraDanismanYaziStiliSauChar">
    <w:name w:val="Kapak_Doktora_Danisman_Yazi_Stili_Sau Char"/>
    <w:basedOn w:val="DefaultParagraphFont"/>
    <w:link w:val="KapakDoktoraDanismanYaziStiliSau"/>
    <w:rsid w:val="00CA76E2"/>
    <w:rPr>
      <w:rFonts w:ascii="Times New Roman" w:eastAsia="Times New Roman" w:hAnsi="Times New Roman" w:cs="Times New Roman"/>
      <w:b/>
      <w:kern w:val="0"/>
      <w:lang w:eastAsia="tr-TR"/>
    </w:rPr>
  </w:style>
  <w:style w:type="paragraph" w:styleId="TOCHeading">
    <w:name w:val="TOC Heading"/>
    <w:aliases w:val="Sidebar Heading"/>
    <w:basedOn w:val="Heading1"/>
    <w:next w:val="Normal"/>
    <w:uiPriority w:val="39"/>
    <w:unhideWhenUsed/>
    <w:qFormat/>
    <w:rsid w:val="00E909DD"/>
    <w:pPr>
      <w:spacing w:before="480" w:line="276" w:lineRule="auto"/>
      <w:outlineLvl w:val="9"/>
    </w:pPr>
    <w:rPr>
      <w:b w:val="0"/>
      <w:bCs/>
      <w:lang w:val="en-US"/>
    </w:rPr>
  </w:style>
  <w:style w:type="paragraph" w:styleId="TOC1">
    <w:name w:val="toc 1"/>
    <w:basedOn w:val="Normal"/>
    <w:next w:val="Normal"/>
    <w:autoRedefine/>
    <w:uiPriority w:val="39"/>
    <w:unhideWhenUsed/>
    <w:qFormat/>
    <w:rsid w:val="009D1C4C"/>
    <w:pPr>
      <w:spacing w:before="120" w:after="120"/>
    </w:pPr>
    <w:rPr>
      <w:rFonts w:cstheme="minorHAnsi"/>
      <w:b/>
      <w:bCs/>
      <w:caps/>
      <w:sz w:val="20"/>
      <w:szCs w:val="20"/>
    </w:rPr>
  </w:style>
  <w:style w:type="paragraph" w:styleId="TOC2">
    <w:name w:val="toc 2"/>
    <w:basedOn w:val="Normal"/>
    <w:next w:val="Normal"/>
    <w:autoRedefine/>
    <w:uiPriority w:val="39"/>
    <w:unhideWhenUsed/>
    <w:qFormat/>
    <w:rsid w:val="00D43D11"/>
    <w:pPr>
      <w:ind w:left="220"/>
    </w:pPr>
    <w:rPr>
      <w:rFonts w:cstheme="minorHAnsi"/>
      <w:smallCaps/>
      <w:sz w:val="20"/>
      <w:szCs w:val="20"/>
    </w:rPr>
  </w:style>
  <w:style w:type="paragraph" w:styleId="TOC3">
    <w:name w:val="toc 3"/>
    <w:basedOn w:val="Normal"/>
    <w:next w:val="Normal"/>
    <w:autoRedefine/>
    <w:uiPriority w:val="39"/>
    <w:unhideWhenUsed/>
    <w:qFormat/>
    <w:rsid w:val="00B517B5"/>
    <w:pPr>
      <w:ind w:left="440"/>
    </w:pPr>
    <w:rPr>
      <w:rFonts w:cstheme="minorHAnsi"/>
      <w:i/>
      <w:iCs/>
      <w:sz w:val="20"/>
      <w:szCs w:val="20"/>
    </w:rPr>
  </w:style>
  <w:style w:type="paragraph" w:styleId="BalloonText">
    <w:name w:val="Balloon Text"/>
    <w:basedOn w:val="Normal"/>
    <w:link w:val="BalloonTextChar"/>
    <w:uiPriority w:val="99"/>
    <w:semiHidden/>
    <w:unhideWhenUsed/>
    <w:rsid w:val="00F233C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4E1373"/>
    <w:pPr>
      <w:numPr>
        <w:ilvl w:val="2"/>
        <w:numId w:val="2"/>
      </w:numPr>
      <w:tabs>
        <w:tab w:val="left" w:pos="567"/>
      </w:tabs>
      <w:outlineLvl w:val="1"/>
    </w:pPr>
    <w:rPr>
      <w:rFonts w:eastAsia="Times New Roman" w:cs="Times New Roman"/>
      <w:b/>
      <w:kern w:val="0"/>
      <w:szCs w:val="20"/>
      <w:lang w:eastAsia="tr-TR"/>
    </w:rPr>
  </w:style>
  <w:style w:type="paragraph" w:customStyle="1" w:styleId="UcunculAltBaslikSau">
    <w:name w:val="Ucuncul_Alt_Baslik_Sau"/>
    <w:basedOn w:val="Normal"/>
    <w:next w:val="AnaParagrafYaziStiliSau"/>
    <w:link w:val="UcunculAltBaslikSauChar"/>
    <w:autoRedefine/>
    <w:qFormat/>
    <w:rsid w:val="008356BC"/>
    <w:pPr>
      <w:numPr>
        <w:ilvl w:val="3"/>
        <w:numId w:val="2"/>
      </w:numPr>
      <w:tabs>
        <w:tab w:val="left" w:pos="709"/>
      </w:tabs>
      <w:outlineLvl w:val="2"/>
    </w:pPr>
    <w:rPr>
      <w:rFonts w:eastAsia="Times New Roman" w:cs="Times New Roman"/>
      <w:b/>
      <w:kern w:val="0"/>
      <w:szCs w:val="20"/>
      <w:lang w:val="en-US" w:eastAsia="tr-TR"/>
    </w:rPr>
  </w:style>
  <w:style w:type="character" w:customStyle="1" w:styleId="UcunculAltBaslikSauChar">
    <w:name w:val="Ucuncul_Alt_Baslik_Sau Char"/>
    <w:link w:val="UcunculAltBaslikSau"/>
    <w:rsid w:val="008356BC"/>
    <w:rPr>
      <w:rFonts w:ascii="Times New Roman" w:eastAsia="Times New Roman" w:hAnsi="Times New Roman" w:cs="Times New Roman"/>
      <w:b/>
      <w:kern w:val="0"/>
      <w:sz w:val="24"/>
      <w:szCs w:val="20"/>
      <w:lang w:val="en-US" w:eastAsia="tr-TR"/>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TableofFigures"/>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TableofFiguresChar"/>
    <w:link w:val="SekillerTablosuYaziSau"/>
    <w:rsid w:val="008C3203"/>
    <w:rPr>
      <w:rFonts w:ascii="Times New Roman" w:eastAsia="Times New Roman" w:hAnsi="Times New Roman" w:cs="Times New Roman"/>
      <w:color w:val="000000"/>
      <w:kern w:val="0"/>
      <w:sz w:val="24"/>
      <w:szCs w:val="24"/>
      <w:lang w:val="en-US" w:eastAsia="tr-TR"/>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color w:val="000000"/>
      <w:kern w:val="0"/>
      <w:sz w:val="24"/>
      <w:szCs w:val="24"/>
      <w:lang w:val="en-US" w:eastAsia="tr-TR"/>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rPr>
  </w:style>
  <w:style w:type="character" w:customStyle="1" w:styleId="Heading2Char">
    <w:name w:val="Heading 2 Char"/>
    <w:basedOn w:val="DefaultParagraphFont"/>
    <w:link w:val="Heading2"/>
    <w:uiPriority w:val="9"/>
    <w:rsid w:val="00B5178E"/>
    <w:rPr>
      <w:rFonts w:asciiTheme="majorHAnsi" w:eastAsiaTheme="majorEastAsia" w:hAnsiTheme="majorHAnsi" w:cstheme="majorBidi"/>
      <w:color w:val="2E74B5" w:themeColor="accent1" w:themeShade="BF"/>
      <w:kern w:val="0"/>
      <w:sz w:val="26"/>
      <w:szCs w:val="26"/>
      <w:lang w:val="en-GB"/>
    </w:rPr>
  </w:style>
  <w:style w:type="character" w:customStyle="1" w:styleId="Heading3Char">
    <w:name w:val="Heading 3 Char"/>
    <w:basedOn w:val="DefaultParagraphFont"/>
    <w:link w:val="Heading3"/>
    <w:uiPriority w:val="9"/>
    <w:semiHidden/>
    <w:rsid w:val="00B5178E"/>
    <w:rPr>
      <w:rFonts w:asciiTheme="majorHAnsi" w:eastAsiaTheme="majorEastAsia" w:hAnsiTheme="majorHAnsi" w:cstheme="majorBidi"/>
      <w:color w:val="1F4D78" w:themeColor="accent1" w:themeShade="7F"/>
      <w:kern w:val="0"/>
      <w:sz w:val="24"/>
      <w:szCs w:val="24"/>
      <w:lang w:eastAsia="tr-TR"/>
    </w:rPr>
  </w:style>
  <w:style w:type="paragraph" w:styleId="Bibliography">
    <w:name w:val="Bibliography"/>
    <w:basedOn w:val="Normal"/>
    <w:next w:val="Normal"/>
    <w:uiPriority w:val="37"/>
    <w:unhideWhenUsed/>
    <w:rsid w:val="00B5178E"/>
    <w:pPr>
      <w:tabs>
        <w:tab w:val="left" w:pos="504"/>
      </w:tabs>
      <w:spacing w:line="240" w:lineRule="auto"/>
      <w:ind w:left="504" w:hanging="504"/>
    </w:pPr>
    <w:rPr>
      <w:rFonts w:eastAsia="Times New Roman" w:cs="Times New Roman"/>
      <w:kern w:val="0"/>
      <w:szCs w:val="24"/>
      <w:lang w:eastAsia="tr-TR"/>
    </w:rPr>
  </w:style>
  <w:style w:type="paragraph" w:customStyle="1" w:styleId="Tabloiciyazi">
    <w:name w:val="Tablo_ici_yazi"/>
    <w:basedOn w:val="NormalWeb"/>
    <w:qFormat/>
    <w:rsid w:val="008437DD"/>
    <w:rPr>
      <w:sz w:val="20"/>
    </w:rPr>
  </w:style>
  <w:style w:type="paragraph" w:styleId="NormalWeb">
    <w:name w:val="Normal (Web)"/>
    <w:basedOn w:val="Normal"/>
    <w:link w:val="NormalWebChar"/>
    <w:uiPriority w:val="99"/>
    <w:unhideWhenUsed/>
    <w:rsid w:val="008437DD"/>
    <w:rPr>
      <w:rFonts w:cs="Times New Roman"/>
      <w:szCs w:val="24"/>
    </w:rPr>
  </w:style>
  <w:style w:type="paragraph" w:customStyle="1" w:styleId="WW-NormalWeb1">
    <w:name w:val="WW-Normal (Web)1"/>
    <w:basedOn w:val="Normal"/>
    <w:rsid w:val="00700A84"/>
    <w:pPr>
      <w:spacing w:before="280" w:after="119" w:line="240" w:lineRule="auto"/>
    </w:pPr>
    <w:rPr>
      <w:rFonts w:eastAsia="Times New Roman" w:cs="Times New Roman"/>
      <w:kern w:val="0"/>
      <w:szCs w:val="24"/>
      <w:lang w:eastAsia="ar-SA"/>
    </w:rPr>
  </w:style>
  <w:style w:type="table" w:styleId="TableGrid">
    <w:name w:val="Table Grid"/>
    <w:basedOn w:val="TableNormal"/>
    <w:rsid w:val="00890F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WebChar">
    <w:name w:val="Normal (Web) Char"/>
    <w:link w:val="NormalWeb"/>
    <w:uiPriority w:val="99"/>
    <w:rsid w:val="000C680A"/>
    <w:rPr>
      <w:rFonts w:ascii="Times New Roman" w:hAnsi="Times New Roman" w:cs="Times New Roman"/>
      <w:sz w:val="24"/>
      <w:szCs w:val="24"/>
    </w:rPr>
  </w:style>
  <w:style w:type="character" w:styleId="CommentReference">
    <w:name w:val="annotation reference"/>
    <w:basedOn w:val="DefaultParagraphFont"/>
    <w:uiPriority w:val="99"/>
    <w:semiHidden/>
    <w:unhideWhenUsed/>
    <w:rsid w:val="000C680A"/>
    <w:rPr>
      <w:sz w:val="16"/>
      <w:szCs w:val="16"/>
    </w:rPr>
  </w:style>
  <w:style w:type="paragraph" w:styleId="CommentText">
    <w:name w:val="annotation text"/>
    <w:basedOn w:val="Normal"/>
    <w:link w:val="CommentTextChar"/>
    <w:uiPriority w:val="99"/>
    <w:semiHidden/>
    <w:unhideWhenUsed/>
    <w:rsid w:val="000C680A"/>
    <w:pPr>
      <w:spacing w:line="240" w:lineRule="auto"/>
    </w:pPr>
    <w:rPr>
      <w:sz w:val="20"/>
      <w:szCs w:val="20"/>
      <w14:ligatures w14:val="standard"/>
    </w:rPr>
  </w:style>
  <w:style w:type="character" w:customStyle="1" w:styleId="CommentTextChar">
    <w:name w:val="Comment Text Char"/>
    <w:basedOn w:val="DefaultParagraphFont"/>
    <w:link w:val="CommentText"/>
    <w:uiPriority w:val="99"/>
    <w:semiHidden/>
    <w:rsid w:val="000C680A"/>
    <w:rPr>
      <w:sz w:val="20"/>
      <w:szCs w:val="20"/>
      <w14:ligatures w14:val="standard"/>
    </w:rPr>
  </w:style>
  <w:style w:type="paragraph" w:styleId="CommentSubject">
    <w:name w:val="annotation subject"/>
    <w:basedOn w:val="CommentText"/>
    <w:next w:val="CommentText"/>
    <w:link w:val="CommentSubjectChar"/>
    <w:uiPriority w:val="99"/>
    <w:semiHidden/>
    <w:unhideWhenUsed/>
    <w:rsid w:val="000C680A"/>
    <w:rPr>
      <w:b/>
      <w:bCs/>
    </w:rPr>
  </w:style>
  <w:style w:type="character" w:customStyle="1" w:styleId="CommentSubjectChar">
    <w:name w:val="Comment Subject Char"/>
    <w:basedOn w:val="CommentTextChar"/>
    <w:link w:val="CommentSubject"/>
    <w:uiPriority w:val="99"/>
    <w:semiHidden/>
    <w:rsid w:val="000C680A"/>
    <w:rPr>
      <w:b/>
      <w:bCs/>
      <w:sz w:val="20"/>
      <w:szCs w:val="20"/>
      <w14:ligatures w14:val="standard"/>
    </w:rPr>
  </w:style>
  <w:style w:type="paragraph" w:styleId="TOC4">
    <w:name w:val="toc 4"/>
    <w:basedOn w:val="Normal"/>
    <w:next w:val="Normal"/>
    <w:autoRedefine/>
    <w:uiPriority w:val="39"/>
    <w:unhideWhenUsed/>
    <w:rsid w:val="00E7391C"/>
    <w:pPr>
      <w:ind w:left="660"/>
    </w:pPr>
    <w:rPr>
      <w:rFonts w:cstheme="minorHAnsi"/>
      <w:sz w:val="18"/>
      <w:szCs w:val="18"/>
    </w:rPr>
  </w:style>
  <w:style w:type="paragraph" w:styleId="TOC5">
    <w:name w:val="toc 5"/>
    <w:basedOn w:val="Normal"/>
    <w:next w:val="Normal"/>
    <w:autoRedefine/>
    <w:uiPriority w:val="39"/>
    <w:unhideWhenUsed/>
    <w:rsid w:val="00E7391C"/>
    <w:pPr>
      <w:ind w:left="880"/>
    </w:pPr>
    <w:rPr>
      <w:rFonts w:cstheme="minorHAnsi"/>
      <w:sz w:val="18"/>
      <w:szCs w:val="18"/>
    </w:rPr>
  </w:style>
  <w:style w:type="paragraph" w:styleId="TOC6">
    <w:name w:val="toc 6"/>
    <w:basedOn w:val="Normal"/>
    <w:next w:val="Normal"/>
    <w:autoRedefine/>
    <w:uiPriority w:val="39"/>
    <w:unhideWhenUsed/>
    <w:rsid w:val="00E7391C"/>
    <w:pPr>
      <w:ind w:left="1100"/>
    </w:pPr>
    <w:rPr>
      <w:rFonts w:cstheme="minorHAnsi"/>
      <w:sz w:val="18"/>
      <w:szCs w:val="18"/>
    </w:rPr>
  </w:style>
  <w:style w:type="paragraph" w:styleId="TOC7">
    <w:name w:val="toc 7"/>
    <w:basedOn w:val="Normal"/>
    <w:next w:val="Normal"/>
    <w:autoRedefine/>
    <w:uiPriority w:val="39"/>
    <w:unhideWhenUsed/>
    <w:rsid w:val="00E7391C"/>
    <w:pPr>
      <w:ind w:left="1320"/>
    </w:pPr>
    <w:rPr>
      <w:rFonts w:cstheme="minorHAnsi"/>
      <w:sz w:val="18"/>
      <w:szCs w:val="18"/>
    </w:rPr>
  </w:style>
  <w:style w:type="paragraph" w:styleId="TOC8">
    <w:name w:val="toc 8"/>
    <w:basedOn w:val="Normal"/>
    <w:next w:val="Normal"/>
    <w:autoRedefine/>
    <w:uiPriority w:val="39"/>
    <w:unhideWhenUsed/>
    <w:rsid w:val="00E7391C"/>
    <w:pPr>
      <w:ind w:left="1540"/>
    </w:pPr>
    <w:rPr>
      <w:rFonts w:cstheme="minorHAnsi"/>
      <w:sz w:val="18"/>
      <w:szCs w:val="18"/>
    </w:rPr>
  </w:style>
  <w:style w:type="paragraph" w:styleId="TOC9">
    <w:name w:val="toc 9"/>
    <w:basedOn w:val="Normal"/>
    <w:next w:val="Normal"/>
    <w:autoRedefine/>
    <w:uiPriority w:val="39"/>
    <w:unhideWhenUsed/>
    <w:rsid w:val="00E7391C"/>
    <w:pPr>
      <w:ind w:left="1760"/>
    </w:pPr>
    <w:rPr>
      <w:rFonts w:cstheme="minorHAnsi"/>
      <w:sz w:val="18"/>
      <w:szCs w:val="18"/>
    </w:rPr>
  </w:style>
  <w:style w:type="paragraph" w:customStyle="1" w:styleId="Standard">
    <w:name w:val="Standard"/>
    <w:rsid w:val="002E435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Revision">
    <w:name w:val="Revision"/>
    <w:hidden/>
    <w:uiPriority w:val="99"/>
    <w:semiHidden/>
    <w:rsid w:val="00EA4F1D"/>
    <w:pPr>
      <w:spacing w:after="0" w:line="240" w:lineRule="auto"/>
    </w:pPr>
  </w:style>
  <w:style w:type="character" w:styleId="FollowedHyperlink">
    <w:name w:val="FollowedHyperlink"/>
    <w:basedOn w:val="DefaultParagraphFont"/>
    <w:uiPriority w:val="99"/>
    <w:semiHidden/>
    <w:unhideWhenUsed/>
    <w:rsid w:val="00196AD4"/>
    <w:rPr>
      <w:color w:val="954F72" w:themeColor="followedHyperlink"/>
      <w:u w:val="single"/>
    </w:rPr>
  </w:style>
  <w:style w:type="paragraph" w:customStyle="1" w:styleId="figurecaption">
    <w:name w:val="figure caption"/>
    <w:qFormat/>
    <w:rsid w:val="00D9394F"/>
    <w:pPr>
      <w:numPr>
        <w:numId w:val="6"/>
      </w:numPr>
      <w:tabs>
        <w:tab w:val="left" w:pos="533"/>
      </w:tabs>
      <w:spacing w:before="80" w:after="200" w:line="240" w:lineRule="auto"/>
      <w:ind w:left="0" w:firstLine="0"/>
      <w:jc w:val="both"/>
    </w:pPr>
    <w:rPr>
      <w:rFonts w:ascii="Times New Roman" w:eastAsia="Times New Roman" w:hAnsi="Times New Roman" w:cs="Times New Roman"/>
      <w:noProof/>
      <w:kern w:val="0"/>
      <w:sz w:val="16"/>
      <w:szCs w:val="16"/>
      <w:lang w:val="en-US"/>
    </w:rPr>
  </w:style>
  <w:style w:type="paragraph" w:customStyle="1" w:styleId="TzBsl2">
    <w:name w:val="TzBsl2"/>
    <w:basedOn w:val="TOC1"/>
    <w:qFormat/>
    <w:rsid w:val="000D41E2"/>
    <w:pPr>
      <w:tabs>
        <w:tab w:val="left" w:pos="567"/>
        <w:tab w:val="right" w:leader="dot" w:pos="8222"/>
      </w:tabs>
      <w:spacing w:before="0" w:after="480"/>
    </w:pPr>
    <w:rPr>
      <w:rFonts w:eastAsia="Times New Roman" w:cs="Times New Roman"/>
      <w:bCs w:val="0"/>
      <w:caps w:val="0"/>
      <w:noProof/>
      <w:kern w:val="0"/>
      <w:sz w:val="24"/>
      <w:lang w:eastAsia="tr-TR"/>
    </w:rPr>
  </w:style>
  <w:style w:type="paragraph" w:customStyle="1" w:styleId="TezNormal">
    <w:name w:val="Tez Normal"/>
    <w:basedOn w:val="Normal"/>
    <w:qFormat/>
    <w:rsid w:val="00487FE2"/>
    <w:pPr>
      <w:suppressAutoHyphens/>
      <w:spacing w:after="480"/>
    </w:pPr>
    <w:rPr>
      <w:rFonts w:eastAsia="Times New Roman" w:cs="Times New Roman"/>
      <w:kern w:val="0"/>
      <w:szCs w:val="20"/>
      <w:lang w:eastAsia="tr-TR"/>
    </w:rPr>
  </w:style>
  <w:style w:type="character" w:customStyle="1" w:styleId="Heading5Char">
    <w:name w:val="Heading 5 Char"/>
    <w:basedOn w:val="DefaultParagraphFont"/>
    <w:link w:val="Heading5"/>
    <w:uiPriority w:val="9"/>
    <w:semiHidden/>
    <w:rsid w:val="00446B18"/>
    <w:rPr>
      <w:rFonts w:asciiTheme="majorHAnsi" w:eastAsiaTheme="majorEastAsia" w:hAnsiTheme="majorHAnsi" w:cstheme="majorBidi"/>
      <w:color w:val="2E74B5" w:themeColor="accent1" w:themeShade="BF"/>
    </w:rPr>
  </w:style>
  <w:style w:type="paragraph" w:styleId="ListBullet">
    <w:name w:val="List Bullet"/>
    <w:basedOn w:val="Normal"/>
    <w:rsid w:val="00DE7658"/>
    <w:pPr>
      <w:widowControl w:val="0"/>
      <w:numPr>
        <w:numId w:val="7"/>
      </w:numPr>
    </w:pPr>
    <w:rPr>
      <w:rFonts w:eastAsia="Times New Roman" w:cs="Times New Roman"/>
      <w:kern w:val="0"/>
      <w:szCs w:val="24"/>
      <w:lang w:eastAsia="tr-TR"/>
    </w:rPr>
  </w:style>
  <w:style w:type="paragraph" w:customStyle="1" w:styleId="ssTOC">
    <w:name w:val="ss_TOC"/>
    <w:basedOn w:val="Normal"/>
    <w:link w:val="ssTOCChar"/>
    <w:qFormat/>
    <w:rsid w:val="00C437F1"/>
    <w:pPr>
      <w:widowControl w:val="0"/>
      <w:tabs>
        <w:tab w:val="right" w:leader="dot" w:pos="8210"/>
      </w:tabs>
    </w:pPr>
    <w:rPr>
      <w:rFonts w:eastAsia="Times New Roman" w:cs="Arial"/>
      <w:bCs/>
      <w:noProof/>
      <w:kern w:val="0"/>
      <w:szCs w:val="24"/>
      <w:lang w:eastAsia="tr-TR"/>
    </w:rPr>
  </w:style>
  <w:style w:type="character" w:customStyle="1" w:styleId="ssTOCChar">
    <w:name w:val="ss_TOC Char"/>
    <w:basedOn w:val="DefaultParagraphFont"/>
    <w:link w:val="ssTOC"/>
    <w:rsid w:val="00C437F1"/>
    <w:rPr>
      <w:rFonts w:ascii="Times New Roman" w:eastAsia="Times New Roman" w:hAnsi="Times New Roman" w:cs="Arial"/>
      <w:bCs/>
      <w:noProof/>
      <w:kern w:val="0"/>
      <w:sz w:val="24"/>
      <w:szCs w:val="24"/>
      <w:lang w:eastAsia="tr-TR"/>
    </w:rPr>
  </w:style>
  <w:style w:type="character" w:customStyle="1" w:styleId="apple-converted-space">
    <w:name w:val="apple-converted-space"/>
    <w:basedOn w:val="DefaultParagraphFont"/>
    <w:rsid w:val="000E07F0"/>
  </w:style>
  <w:style w:type="character" w:styleId="LineNumber">
    <w:name w:val="line number"/>
    <w:basedOn w:val="DefaultParagraphFont"/>
    <w:uiPriority w:val="99"/>
    <w:semiHidden/>
    <w:unhideWhenUsed/>
    <w:rsid w:val="005426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189689954">
      <w:bodyDiv w:val="1"/>
      <w:marLeft w:val="0"/>
      <w:marRight w:val="0"/>
      <w:marTop w:val="0"/>
      <w:marBottom w:val="0"/>
      <w:divBdr>
        <w:top w:val="none" w:sz="0" w:space="0" w:color="auto"/>
        <w:left w:val="none" w:sz="0" w:space="0" w:color="auto"/>
        <w:bottom w:val="none" w:sz="0" w:space="0" w:color="auto"/>
        <w:right w:val="none" w:sz="0" w:space="0" w:color="auto"/>
      </w:divBdr>
    </w:div>
    <w:div w:id="195312085">
      <w:bodyDiv w:val="1"/>
      <w:marLeft w:val="0"/>
      <w:marRight w:val="0"/>
      <w:marTop w:val="0"/>
      <w:marBottom w:val="0"/>
      <w:divBdr>
        <w:top w:val="none" w:sz="0" w:space="0" w:color="auto"/>
        <w:left w:val="none" w:sz="0" w:space="0" w:color="auto"/>
        <w:bottom w:val="none" w:sz="0" w:space="0" w:color="auto"/>
        <w:right w:val="none" w:sz="0" w:space="0" w:color="auto"/>
      </w:divBdr>
    </w:div>
    <w:div w:id="200552934">
      <w:bodyDiv w:val="1"/>
      <w:marLeft w:val="0"/>
      <w:marRight w:val="0"/>
      <w:marTop w:val="0"/>
      <w:marBottom w:val="0"/>
      <w:divBdr>
        <w:top w:val="none" w:sz="0" w:space="0" w:color="auto"/>
        <w:left w:val="none" w:sz="0" w:space="0" w:color="auto"/>
        <w:bottom w:val="none" w:sz="0" w:space="0" w:color="auto"/>
        <w:right w:val="none" w:sz="0" w:space="0" w:color="auto"/>
      </w:divBdr>
      <w:divsChild>
        <w:div w:id="2070573935">
          <w:marLeft w:val="0"/>
          <w:marRight w:val="0"/>
          <w:marTop w:val="0"/>
          <w:marBottom w:val="0"/>
          <w:divBdr>
            <w:top w:val="none" w:sz="0" w:space="0" w:color="auto"/>
            <w:left w:val="none" w:sz="0" w:space="0" w:color="auto"/>
            <w:bottom w:val="none" w:sz="0" w:space="0" w:color="auto"/>
            <w:right w:val="none" w:sz="0" w:space="0" w:color="auto"/>
          </w:divBdr>
          <w:divsChild>
            <w:div w:id="210542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49582522">
      <w:bodyDiv w:val="1"/>
      <w:marLeft w:val="0"/>
      <w:marRight w:val="0"/>
      <w:marTop w:val="0"/>
      <w:marBottom w:val="0"/>
      <w:divBdr>
        <w:top w:val="none" w:sz="0" w:space="0" w:color="auto"/>
        <w:left w:val="none" w:sz="0" w:space="0" w:color="auto"/>
        <w:bottom w:val="none" w:sz="0" w:space="0" w:color="auto"/>
        <w:right w:val="none" w:sz="0" w:space="0" w:color="auto"/>
      </w:divBdr>
    </w:div>
    <w:div w:id="268516350">
      <w:bodyDiv w:val="1"/>
      <w:marLeft w:val="0"/>
      <w:marRight w:val="0"/>
      <w:marTop w:val="0"/>
      <w:marBottom w:val="0"/>
      <w:divBdr>
        <w:top w:val="none" w:sz="0" w:space="0" w:color="auto"/>
        <w:left w:val="none" w:sz="0" w:space="0" w:color="auto"/>
        <w:bottom w:val="none" w:sz="0" w:space="0" w:color="auto"/>
        <w:right w:val="none" w:sz="0" w:space="0" w:color="auto"/>
      </w:divBdr>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483594468">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683287922">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786508010">
      <w:bodyDiv w:val="1"/>
      <w:marLeft w:val="0"/>
      <w:marRight w:val="0"/>
      <w:marTop w:val="0"/>
      <w:marBottom w:val="0"/>
      <w:divBdr>
        <w:top w:val="none" w:sz="0" w:space="0" w:color="auto"/>
        <w:left w:val="none" w:sz="0" w:space="0" w:color="auto"/>
        <w:bottom w:val="none" w:sz="0" w:space="0" w:color="auto"/>
        <w:right w:val="none" w:sz="0" w:space="0" w:color="auto"/>
      </w:divBdr>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04728994">
      <w:bodyDiv w:val="1"/>
      <w:marLeft w:val="0"/>
      <w:marRight w:val="0"/>
      <w:marTop w:val="0"/>
      <w:marBottom w:val="0"/>
      <w:divBdr>
        <w:top w:val="none" w:sz="0" w:space="0" w:color="auto"/>
        <w:left w:val="none" w:sz="0" w:space="0" w:color="auto"/>
        <w:bottom w:val="none" w:sz="0" w:space="0" w:color="auto"/>
        <w:right w:val="none" w:sz="0" w:space="0" w:color="auto"/>
      </w:divBdr>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432594">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31613835">
      <w:bodyDiv w:val="1"/>
      <w:marLeft w:val="0"/>
      <w:marRight w:val="0"/>
      <w:marTop w:val="0"/>
      <w:marBottom w:val="0"/>
      <w:divBdr>
        <w:top w:val="none" w:sz="0" w:space="0" w:color="auto"/>
        <w:left w:val="none" w:sz="0" w:space="0" w:color="auto"/>
        <w:bottom w:val="none" w:sz="0" w:space="0" w:color="auto"/>
        <w:right w:val="none" w:sz="0" w:space="0" w:color="auto"/>
      </w:divBdr>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29513749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13951594">
      <w:bodyDiv w:val="1"/>
      <w:marLeft w:val="0"/>
      <w:marRight w:val="0"/>
      <w:marTop w:val="0"/>
      <w:marBottom w:val="0"/>
      <w:divBdr>
        <w:top w:val="none" w:sz="0" w:space="0" w:color="auto"/>
        <w:left w:val="none" w:sz="0" w:space="0" w:color="auto"/>
        <w:bottom w:val="none" w:sz="0" w:space="0" w:color="auto"/>
        <w:right w:val="none" w:sz="0" w:space="0" w:color="auto"/>
      </w:divBdr>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465809081">
      <w:bodyDiv w:val="1"/>
      <w:marLeft w:val="0"/>
      <w:marRight w:val="0"/>
      <w:marTop w:val="0"/>
      <w:marBottom w:val="0"/>
      <w:divBdr>
        <w:top w:val="none" w:sz="0" w:space="0" w:color="auto"/>
        <w:left w:val="none" w:sz="0" w:space="0" w:color="auto"/>
        <w:bottom w:val="none" w:sz="0" w:space="0" w:color="auto"/>
        <w:right w:val="none" w:sz="0" w:space="0" w:color="auto"/>
      </w:divBdr>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644120448">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1994411153">
      <w:bodyDiv w:val="1"/>
      <w:marLeft w:val="0"/>
      <w:marRight w:val="0"/>
      <w:marTop w:val="0"/>
      <w:marBottom w:val="0"/>
      <w:divBdr>
        <w:top w:val="none" w:sz="0" w:space="0" w:color="auto"/>
        <w:left w:val="none" w:sz="0" w:space="0" w:color="auto"/>
        <w:bottom w:val="none" w:sz="0" w:space="0" w:color="auto"/>
        <w:right w:val="none" w:sz="0" w:space="0" w:color="auto"/>
      </w:divBdr>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 w:id="2107068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F:\isDoktora\kilavuz\hazir_kalip.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F3C914ECFCD1431DA561CBC169A344BF"/>
        <w:category>
          <w:name w:val="General"/>
          <w:gallery w:val="placeholder"/>
        </w:category>
        <w:types>
          <w:type w:val="bbPlcHdr"/>
        </w:types>
        <w:behaviors>
          <w:behavior w:val="content"/>
        </w:behaviors>
        <w:guid w:val="{75DACABE-798E-4E15-B135-69044FB19D2B}"/>
      </w:docPartPr>
      <w:docPartBody>
        <w:p w:rsidR="002F2898" w:rsidRDefault="002F2898" w:rsidP="002F2898">
          <w:pPr>
            <w:pStyle w:val="F3C914ECFCD1431DA561CBC169A344BF"/>
          </w:pPr>
          <w:r w:rsidRPr="0089648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formatting="0"/>
  <w:defaultTabStop w:val="708"/>
  <w:hyphenationZone w:val="425"/>
  <w:characterSpacingControl w:val="doNotCompress"/>
  <w:compat>
    <w:useFELayout/>
    <w:compatSetting w:name="compatibilityMode" w:uri="http://schemas.microsoft.com/office/word" w:val="12"/>
  </w:compat>
  <w:rsids>
    <w:rsidRoot w:val="00F852B7"/>
    <w:rsid w:val="00066776"/>
    <w:rsid w:val="000717E3"/>
    <w:rsid w:val="000756E3"/>
    <w:rsid w:val="00087DD4"/>
    <w:rsid w:val="001F768C"/>
    <w:rsid w:val="002078E2"/>
    <w:rsid w:val="00215BA6"/>
    <w:rsid w:val="0023576B"/>
    <w:rsid w:val="00290494"/>
    <w:rsid w:val="002F2898"/>
    <w:rsid w:val="002F7579"/>
    <w:rsid w:val="00306458"/>
    <w:rsid w:val="00362F7E"/>
    <w:rsid w:val="00374FEF"/>
    <w:rsid w:val="00462F16"/>
    <w:rsid w:val="00466B2F"/>
    <w:rsid w:val="004E2502"/>
    <w:rsid w:val="0050001B"/>
    <w:rsid w:val="005061E7"/>
    <w:rsid w:val="00586364"/>
    <w:rsid w:val="0066257A"/>
    <w:rsid w:val="00670D2F"/>
    <w:rsid w:val="00675DBE"/>
    <w:rsid w:val="006A5AFB"/>
    <w:rsid w:val="006A6173"/>
    <w:rsid w:val="006D58A9"/>
    <w:rsid w:val="00706AF6"/>
    <w:rsid w:val="0074552F"/>
    <w:rsid w:val="008076F1"/>
    <w:rsid w:val="00830DD8"/>
    <w:rsid w:val="00877EFA"/>
    <w:rsid w:val="008E44C1"/>
    <w:rsid w:val="0090364D"/>
    <w:rsid w:val="00924A92"/>
    <w:rsid w:val="009603C5"/>
    <w:rsid w:val="009E3109"/>
    <w:rsid w:val="00A2033B"/>
    <w:rsid w:val="00AA0B8D"/>
    <w:rsid w:val="00AE7E5E"/>
    <w:rsid w:val="00B71BDB"/>
    <w:rsid w:val="00B86D5D"/>
    <w:rsid w:val="00BE6047"/>
    <w:rsid w:val="00BE6E33"/>
    <w:rsid w:val="00BF1398"/>
    <w:rsid w:val="00C25377"/>
    <w:rsid w:val="00C97EA7"/>
    <w:rsid w:val="00CB42F2"/>
    <w:rsid w:val="00D03F97"/>
    <w:rsid w:val="00D16C69"/>
    <w:rsid w:val="00D441F5"/>
    <w:rsid w:val="00E021A6"/>
    <w:rsid w:val="00E12196"/>
    <w:rsid w:val="00E43913"/>
    <w:rsid w:val="00E60B67"/>
    <w:rsid w:val="00EA37ED"/>
    <w:rsid w:val="00EE2B09"/>
    <w:rsid w:val="00F745F8"/>
    <w:rsid w:val="00F75CB4"/>
    <w:rsid w:val="00F852B7"/>
    <w:rsid w:val="00FB614A"/>
    <w:rsid w:val="00FE479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219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6257A"/>
    <w:rPr>
      <w:color w:val="808080"/>
    </w:rPr>
  </w:style>
  <w:style w:type="paragraph" w:customStyle="1" w:styleId="50B0B8452F624CA0917AB15109275C91">
    <w:name w:val="50B0B8452F624CA0917AB15109275C91"/>
    <w:rsid w:val="00E12196"/>
  </w:style>
  <w:style w:type="paragraph" w:customStyle="1" w:styleId="203A45F2B3794F2D8CB52C28D5B902C6">
    <w:name w:val="203A45F2B3794F2D8CB52C28D5B902C6"/>
    <w:rsid w:val="00E12196"/>
  </w:style>
  <w:style w:type="paragraph" w:customStyle="1" w:styleId="6C87680A064046A2B8B299FACF5DE2CF">
    <w:name w:val="6C87680A064046A2B8B299FACF5DE2CF"/>
    <w:rsid w:val="00E12196"/>
  </w:style>
  <w:style w:type="paragraph" w:customStyle="1" w:styleId="66F97A68764642B289E2494DC5D00AB4">
    <w:name w:val="66F97A68764642B289E2494DC5D00AB4"/>
    <w:rsid w:val="00E12196"/>
  </w:style>
  <w:style w:type="paragraph" w:customStyle="1" w:styleId="1AFFA52E299248429559BB473D57BC49">
    <w:name w:val="1AFFA52E299248429559BB473D57BC49"/>
    <w:rsid w:val="00E12196"/>
  </w:style>
  <w:style w:type="paragraph" w:customStyle="1" w:styleId="361B3C92A78D4F7E95FC5750CC6F1471">
    <w:name w:val="361B3C92A78D4F7E95FC5750CC6F1471"/>
    <w:rsid w:val="00E12196"/>
  </w:style>
  <w:style w:type="paragraph" w:customStyle="1" w:styleId="C085333DF7BD46F3A1C2AE072EC9193C">
    <w:name w:val="C085333DF7BD46F3A1C2AE072EC9193C"/>
    <w:rsid w:val="00E12196"/>
  </w:style>
  <w:style w:type="paragraph" w:customStyle="1" w:styleId="83FF1F9A087445A2BBFED21D72D56A4E">
    <w:name w:val="83FF1F9A087445A2BBFED21D72D56A4E"/>
    <w:rsid w:val="00E12196"/>
  </w:style>
  <w:style w:type="paragraph" w:customStyle="1" w:styleId="CD319B559F5441F5BBD5668A80EED813">
    <w:name w:val="CD319B559F5441F5BBD5668A80EED813"/>
    <w:rsid w:val="00E12196"/>
  </w:style>
  <w:style w:type="paragraph" w:customStyle="1" w:styleId="3575936BEDF146AD98D6E4C8A6CF360C">
    <w:name w:val="3575936BEDF146AD98D6E4C8A6CF360C"/>
    <w:rsid w:val="00E12196"/>
  </w:style>
  <w:style w:type="paragraph" w:customStyle="1" w:styleId="BC80E5FE28F345F19253511030DFB95F">
    <w:name w:val="BC80E5FE28F345F19253511030DFB95F"/>
    <w:rsid w:val="00E12196"/>
  </w:style>
  <w:style w:type="paragraph" w:customStyle="1" w:styleId="329A69616E6C4BAC88759B509F123B03">
    <w:name w:val="329A69616E6C4BAC88759B509F123B03"/>
    <w:rsid w:val="00E12196"/>
  </w:style>
  <w:style w:type="paragraph" w:customStyle="1" w:styleId="F3C914ECFCD1431DA561CBC169A344BF">
    <w:name w:val="F3C914ECFCD1431DA561CBC169A344BF"/>
    <w:rsid w:val="002F289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Gar01</b:Tag>
    <b:SourceType>BookSection</b:SourceType>
    <b:Guid>{6BD80C87-0FE9-4AB4-B8D6-27356D6AB506}</b:Guid>
    <b:Title>Data Capture for Clinical Anaesthesia on a Pen-based PDA: Is It a Viable Alternative to Paper?</b:Title>
    <b:Year>2001</b:Year>
    <b:Publisher>Springer London</b:Publisher>
    <b:BookTitle>People and Computers XV—Interaction without Frontiers</b:BookTitle>
    <b:Pages>439-456</b:Pages>
    <b:Author>
      <b:Author>
        <b:NameList>
          <b:Person>
            <b:Last>Gardner</b:Last>
            <b:First>Martin</b:First>
          </b:Person>
          <b:Person>
            <b:Last>Sage</b:Last>
            <b:First>Meurig</b:First>
          </b:Person>
          <b:Person>
            <b:Last>Phil</b:Last>
            <b:First>Gray</b:First>
          </b:Person>
          <b:Person>
            <b:Last>Johnson</b:Last>
            <b:First>Cris</b:First>
          </b:Person>
        </b:NameList>
      </b:Author>
      <b:Editor>
        <b:NameList>
          <b:Person>
            <b:Last>Blandford</b:Last>
            <b:First>A.</b:First>
          </b:Person>
        </b:NameList>
      </b:Editor>
    </b:Author>
    <b:DOI>http://dx.doi.org/10.1007/978-1-4471-0353-0_27</b:DOI>
    <b:City>London</b:City>
    <b:RefOrder>2</b:RefOrder>
  </b:Source>
  <b:Source>
    <b:Tag>NDK11</b:Tag>
    <b:SourceType>ConferenceProceedings</b:SourceType>
    <b:Guid>{51D56BA9-ADBD-499D-A4B8-B10A03154B0D}</b:Guid>
    <b:Author>
      <b:Author>
        <b:NameList>
          <b:Person>
            <b:Last>Kumar</b:Last>
            <b:First>N.D.</b:First>
          </b:Person>
          <b:Person>
            <b:Last>Kumar</b:Last>
            <b:First>C.V.B.A.</b:First>
          </b:Person>
          <b:Person>
            <b:Last>Reddy</b:Last>
            <b:First>V.S.K.</b:First>
          </b:Person>
          <b:Person>
            <b:Last>Ram</b:Last>
            <b:First>P.R.</b:First>
          </b:Person>
        </b:NameList>
      </b:Author>
    </b:Author>
    <b:Title>Wireless transmission of bio-medical signals: Wireless doc</b:Title>
    <b:Year>2011</b:Year>
    <b:ConferenceName>India Conference (INDICON), 2011 Annual IEEE</b:ConferenceName>
    <b:City>pp.1-5</b:City>
    <b:RefOrder>1</b:RefOrder>
  </b:Source>
</b:Sources>
</file>

<file path=customXml/itemProps1.xml><?xml version="1.0" encoding="utf-8"?>
<ds:datastoreItem xmlns:ds="http://schemas.openxmlformats.org/officeDocument/2006/customXml" ds:itemID="{45EE410F-CC52-436A-AB20-9A4571AD7D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hazir_kalip</Template>
  <TotalTime>62</TotalTime>
  <Pages>16</Pages>
  <Words>3451</Words>
  <Characters>19675</Characters>
  <Application>Microsoft Office Word</Application>
  <DocSecurity>0</DocSecurity>
  <Lines>163</Lines>
  <Paragraphs>46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23080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CoderDesktop</dc:creator>
  <cp:keywords/>
  <dc:description/>
  <cp:lastModifiedBy>İsmail KIRBAŞ</cp:lastModifiedBy>
  <cp:revision>29</cp:revision>
  <cp:lastPrinted>2013-07-08T14:45:00Z</cp:lastPrinted>
  <dcterms:created xsi:type="dcterms:W3CDTF">2013-07-07T17:16:00Z</dcterms:created>
  <dcterms:modified xsi:type="dcterms:W3CDTF">2013-07-09T05:29:00Z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zotero-version="4.0.8"&gt;&lt;session id="eJGadtqP"/&gt;&lt;style id="http://www.zotero.org/styles/ieee" hasBibliography="1" bibliographyStyleHasBeenSet="1"/&gt;&lt;prefs&gt;&lt;pref name="fieldType" value="Field"/&gt;&lt;pref name="storeReferences" value="true"</vt:lpwstr>
  </property>
  <property fmtid="{D5CDD505-2E9C-101B-9397-08002B2CF9AE}" pid="3" name="ZOTERO_PREF_2">
    <vt:lpwstr>/&gt;&lt;pref name="noteType" value="0"/&gt;&lt;pref name="automaticJournalAbbreviations" value="false"/&gt;&lt;/prefs&gt;&lt;/data&gt;</vt:lpwstr>
  </property>
</Properties>
</file>